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200c" w14:paraId="da2200c" w:rsidRDefault="005A3A27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5A3A27">
        <w:t>236/15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</w:t>
      </w:r>
      <w:r w:rsidR="0049766D" w:rsidRPr="00193811">
        <w:t xml:space="preserve">Trgovački sud u Zagrebu, po sucu pojedincu Mislavu </w:t>
      </w:r>
      <w:proofErr w:type="spellStart"/>
      <w:r w:rsidR="0049766D" w:rsidRPr="00193811">
        <w:t>Kolakušiću</w:t>
      </w:r>
      <w:proofErr w:type="spellEnd"/>
      <w:r w:rsidR="0049766D" w:rsidRPr="00193811">
        <w:t xml:space="preserve"> kao stečajnom sucu u stečajnom postupku nad KONSTRUKCIJE-GRADNJA d.o.o za građenje, trgovinu i usluge, u stečaju, Zagreb, </w:t>
      </w:r>
      <w:proofErr w:type="spellStart"/>
      <w:r w:rsidR="0049766D" w:rsidRPr="00193811">
        <w:t>Havidićeva</w:t>
      </w:r>
      <w:proofErr w:type="spellEnd"/>
      <w:r w:rsidR="0049766D" w:rsidRPr="00193811">
        <w:t xml:space="preserve"> 2, </w:t>
      </w:r>
      <w:proofErr w:type="spellStart"/>
      <w:r w:rsidR="0049766D" w:rsidRPr="00193811">
        <w:t>MBS</w:t>
      </w:r>
      <w:proofErr w:type="spellEnd"/>
      <w:r w:rsidR="0049766D" w:rsidRPr="00193811">
        <w:t xml:space="preserve">:080544949, </w:t>
      </w:r>
      <w:proofErr w:type="spellStart"/>
      <w:r w:rsidR="0049766D" w:rsidRPr="00193811">
        <w:t>OIB</w:t>
      </w:r>
      <w:proofErr w:type="spellEnd"/>
      <w:r w:rsidR="0049766D" w:rsidRPr="00193811">
        <w:t xml:space="preserve">:80759670161, </w:t>
      </w:r>
      <w:r w:rsidR="0049766D">
        <w:t>10</w:t>
      </w:r>
      <w:r w:rsidR="0049766D" w:rsidRPr="00193811">
        <w:t xml:space="preserve">. </w:t>
      </w:r>
      <w:r w:rsidR="0049766D">
        <w:t>siječnja</w:t>
      </w:r>
      <w:r w:rsidR="0049766D" w:rsidRPr="00193811">
        <w:t xml:space="preserve"> 201</w:t>
      </w:r>
      <w:r w:rsidR="0049766D">
        <w:t>8</w:t>
      </w:r>
      <w:r w:rsidR="0049766D" w:rsidRPr="00193811">
        <w:t>.</w:t>
      </w:r>
      <w:r w:rsidR="0049766D">
        <w:t xml:space="preserve">,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49766D">
        <w:t>10. siječnja 2018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49766D">
        <w:t>10. siječnja 2018.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6248D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 w:rsidRPr="00992A94">
      <w:pPr>
        <w:jc w:val="both"/>
      </w:pPr>
      <w:r w:rsidRPr="00992A94">
        <w:rPr>
          <w:b/>
        </w:rPr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/>
    <w:p w:rsidRDefault="006248D0" w:rsidR="006248D0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6248D0" w:rsidR="006248D0" w:rsidRPr="000504A6">
      <w:r>
        <w:tab/>
        <w:t xml:space="preserve">      </w:t>
      </w:r>
      <w:r w:rsidRPr="000E6531">
        <w:t>Ivana Stampf</w:t>
      </w:r>
    </w:p>
    <w:p w:rsidRDefault="006248D0" w:rsidP="00BD641E" w:rsidR="006248D0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355B"/>
    <w:rsid w:val="00347BB4"/>
    <w:rsid w:val="00454ADA"/>
    <w:rsid w:val="0049766D"/>
    <w:rsid w:val="004B7F3F"/>
    <w:rsid w:val="004E5469"/>
    <w:rsid w:val="004F022B"/>
    <w:rsid w:val="005071FA"/>
    <w:rsid w:val="0052343B"/>
    <w:rsid w:val="005A3A27"/>
    <w:rsid w:val="006248D0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stečajnoj upraviteljici</izvorni_sadrzaj>
    <derivirana_varijabla naziv="DomainObject.Primjedba_1">obavijest o nagradi stečajnoj upraviteljici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KONSTRUKCIJE-GRADNJA d.o.o.</izvorni_sadrzaj>
    <derivirana_varijabla naziv="DomainObject.Predmet.ProtustrankaFormated_1">  KONSTRUKCIJE-GRADNJA d.o.o.</derivirana_varijabla>
  </DomainObject.Predmet.ProtustrankaFormated>
  <DomainObject.Predmet.ProtustrankaFormatedOIB>
    <izvorni_sadrzaj>  KONSTRUKCIJE-GRADNJA d.o.o., OIB 80759670161</izvorni_sadrzaj>
    <derivirana_varijabla naziv="DomainObject.Predmet.ProtustrankaFormatedOIB_1">  KONSTRUKCIJE-GRADNJA d.o.o., OIB 80759670161</derivirana_varijabla>
  </DomainObject.Predmet.ProtustrankaFormatedOIB>
  <DomainObject.Predmet.ProtustrankaFormatedWithAdress>
    <izvorni_sadrzaj> KONSTRUKCIJE-GRADNJA d.o.o., Havidićeva 2, 10000 Zagreb</izvorni_sadrzaj>
    <derivirana_varijabla naziv="DomainObject.Predmet.ProtustrankaFormatedWithAdress_1"> KONSTRUKCIJE-GRADNJA d.o.o., Havidićeva 2, 10000 Zagreb</derivirana_varijabla>
  </DomainObject.Predmet.ProtustrankaFormatedWithAdress>
  <DomainObject.Predmet.ProtustrankaFormatedWithAdressOIB>
    <izvorni_sadrzaj> KONSTRUKCIJE-GRADNJA d.o.o., OIB 80759670161, Havidićeva 2, 10000 Zagreb</izvorni_sadrzaj>
    <derivirana_varijabla naziv="DomainObject.Predmet.ProtustrankaFormatedWithAdressOIB_1"> KONSTRUKCIJE-GRADNJA d.o.o., OIB 80759670161, Havidićeva 2, 10000 Zagreb</derivirana_varijabla>
  </DomainObject.Predmet.ProtustrankaFormatedWithAdressOIB>
  <DomainObject.Predmet.ProtustrankaWithAdress>
    <izvorni_sadrzaj>KONSTRUKCIJE-GRADNJA d.o.o. Havidićeva 2, 10000 Zagreb</izvorni_sadrzaj>
    <derivirana_varijabla naziv="DomainObject.Predmet.ProtustrankaWithAdress_1">KONSTRUKCIJE-GRADNJA d.o.o. Havidićeva 2, 10000 Zagreb</derivirana_varijabla>
  </DomainObject.Predmet.ProtustrankaWithAdress>
  <DomainObject.Predmet.ProtustrankaWithAdressOIB>
    <izvorni_sadrzaj>KONSTRUKCIJE-GRADNJA d.o.o., OIB 80759670161, Havidićeva 2, 10000 Zagreb</izvorni_sadrzaj>
    <derivirana_varijabla naziv="DomainObject.Predmet.ProtustrankaWithAdressOIB_1">KONSTRUKCIJE-GRADNJA d.o.o., OIB 80759670161, Havidićeva 2, 10000 Zagreb</derivirana_varijabla>
  </DomainObject.Predmet.ProtustrankaWithAdressOIB>
  <DomainObject.Predmet.ProtustrankaNazivFormated>
    <izvorni_sadrzaj>KONSTRUKCIJE-GRADNJA d.o.o.</izvorni_sadrzaj>
    <derivirana_varijabla naziv="DomainObject.Predmet.ProtustrankaNazivFormated_1">KONSTRUKCIJE-GRADNJA d.o.o.</derivirana_varijabla>
  </DomainObject.Predmet.ProtustrankaNazivFormated>
  <DomainObject.Predmet.ProtustrankaNazivFormatedOIB>
    <izvorni_sadrzaj>KONSTRUKCIJE-GRADNJA d.o.o., OIB 80759670161</izvorni_sadrzaj>
    <derivirana_varijabla naziv="DomainObject.Predmet.ProtustrankaNazivFormatedOIB_1">KONSTRUKCIJE-GRADNJA d.o.o., OIB 80759670161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KONSTRUKCIJE-GRADNJA d.o.o.; Damir Klekar; Alem Mašo; Uroš Šumer; Safija Denkwitz Cerić</izvorni_sadrzaj>
    <derivirana_varijabla naziv="DomainObject.Predmet.StrankaFormated_1">  KONSTRUKCIJE-GRADNJA d.o.o.; Damir Klekar; Alem Mašo; Uroš Šumer; Safija Denkwitz Cerić</derivirana_varijabla>
  </DomainObject.Predmet.StrankaFormated>
  <DomainObject.Predmet.StrankaFormatedOIB>
    <izvorni_sadrzaj>  KONSTRUKCIJE-GRADNJA d.o.o., OIB 80759670161; Damir Klekar, OIB 31307785584; Alem Mašo, OIB 55554013972; Uroš Šumer; Safija Denkwitz Cerić, OIB 26929862693</izvorni_sadrzaj>
    <derivirana_varijabla naziv="DomainObject.Predmet.StrankaFormatedOIB_1">  KONSTRUKCIJE-GRADNJA d.o.o., OIB 80759670161; Damir Klekar, OIB 31307785584; Alem Mašo, OIB 55554013972; Uroš Šumer; Safija Denkwitz Cerić, OIB 26929862693</derivirana_varijabla>
  </DomainObject.Predmet.StrankaFormatedOIB>
  <DomainObject.Predmet.StrankaFormatedWithAdress>
    <izvorni_sadrzaj> KONSTRUKCIJE-GRADNJA d.o.o., Havidićeva 2, 10000 Zagreb; Damir Klekar, Jakuševečka Ulica 1 A, 10000 Zagreb; Alem Mašo, Ulica Marijana Haberlea 12, 10000 Zagreb; Uroš Šumer, Trg J. Jelačića, 40315 Mursko Središće; Safija Denkwitz Cerić, Jakuševečka Ulica 1 C, 10000 Zagreb</izvorni_sadrzaj>
    <derivirana_varijabla naziv="DomainObject.Predmet.StrankaFormatedWithAdress_1"> KONSTRUKCIJE-GRADNJA d.o.o., Havidićeva 2, 10000 Zagreb; Damir Klekar, Jakuševečka Ulica 1 A, 10000 Zagreb; Alem Mašo, Ulica Marijana Haberlea 12, 10000 Zagreb; Uroš Šumer, Trg J. Jelačića, 40315 Mursko Središće; Safija Denkwitz Cerić, Jakuševečka Ulica 1 C, 10000 Zagreb</derivirana_varijabla>
  </DomainObject.Predmet.StrankaFormatedWithAdress>
  <DomainObject.Predmet.StrankaFormatedWithAdressOIB>
    <izvorni_sadrzaj> KONSTRUKCIJE-GRADNJA d.o.o., OIB 80759670161, Havidićeva 2, 10000 Zagreb; Damir Klekar, OIB 31307785584, Jakuševečka Ulica 1 A, 10000 Zagreb; Alem Mašo, OIB 55554013972, Ulica Marijana Haberlea 12, 10000 Zagreb; Uroš Šumer, Trg J. Jelačića, 40315 Mursko Središće; Safija Denkwitz Cerić, OIB 26929862693, Jakuševečka Ulica 1 C, 10000 Zagreb</izvorni_sadrzaj>
    <derivirana_varijabla naziv="DomainObject.Predmet.StrankaFormatedWithAdressOIB_1"> KONSTRUKCIJE-GRADNJA d.o.o., OIB 80759670161, Havidićeva 2, 10000 Zagreb; Damir Klekar, OIB 31307785584, Jakuševečka Ulica 1 A, 10000 Zagreb; Alem Mašo, OIB 55554013972, Ulica Marijana Haberlea 12, 10000 Zagreb; Uroš Šumer, Trg J. Jelačića, 40315 Mursko Središće; Safija Denkwitz Cerić, OIB 26929862693, Jakuševečka Ulica 1 C, 10000 Zagreb</derivirana_varijabla>
  </DomainObject.Predmet.StrankaFormatedWithAdressOIB>
  <DomainObject.Predmet.StrankaWithAdress>
    <izvorni_sadrzaj>KONSTRUKCIJE-GRADNJA d.o.o. Havidićeva 2,10000 Zagreb,Damir Klekar Jakuševečka Ulica 1 A,10000 Zagreb,Alem Mašo Ulica Marijana Haberlea 12,10000 Zagreb,Uroš Šumer Trg J. Jelačića,40315 Mursko Središće,Safija Denkwitz Cerić Jakuševečka Ulica 1 C,10000 Zagreb</izvorni_sadrzaj>
    <derivirana_varijabla naziv="DomainObject.Predmet.StrankaWithAdress_1">KONSTRUKCIJE-GRADNJA d.o.o. Havidićeva 2,10000 Zagreb,Damir Klekar Jakuševečka Ulica 1 A,10000 Zagreb,Alem Mašo Ulica Marijana Haberlea 12,10000 Zagreb,Uroš Šumer Trg J. Jelačića,40315 Mursko Središće,Safija Denkwitz Cerić Jakuševečka Ulica 1 C,10000 Zagreb</derivirana_varijabla>
  </DomainObject.Predmet.StrankaWithAdress>
  <DomainObject.Predmet.StrankaWithAdressOIB>
    <izvorni_sadrzaj>KONSTRUKCIJE-GRADNJA d.o.o., OIB 80759670161, Havidićeva 2,10000 Zagreb,Damir Klekar, OIB 31307785584, Jakuševečka Ulica 1 A,10000 Zagreb,Alem Mašo, OIB 55554013972, Ulica Marijana Haberlea 12,10000 Zagreb,Uroš Šumer, Trg J. Jelačića,40315 Mursko Središće,Safija Denkwitz Cerić, OIB 26929862693, Jakuševečka Ulica 1 C,10000 Zagreb</izvorni_sadrzaj>
    <derivirana_varijabla naziv="DomainObject.Predmet.StrankaWithAdressOIB_1">KONSTRUKCIJE-GRADNJA d.o.o., OIB 80759670161, Havidićeva 2,10000 Zagreb,Damir Klekar, OIB 31307785584, Jakuševečka Ulica 1 A,10000 Zagreb,Alem Mašo, OIB 55554013972, Ulica Marijana Haberlea 12,10000 Zagreb,Uroš Šumer, Trg J. Jelačića,40315 Mursko Središće,Safija Denkwitz Cerić, OIB 26929862693, Jakuševečka Ulica 1 C,10000 Zagreb</derivirana_varijabla>
  </DomainObject.Predmet.StrankaWithAdressOIB>
  <DomainObject.Predmet.StrankaNazivFormated>
    <izvorni_sadrzaj>KONSTRUKCIJE-GRADNJA d.o.o.,Damir Klekar,Alem Mašo,Uroš Šumer,Safija Denkwitz Cerić</izvorni_sadrzaj>
    <derivirana_varijabla naziv="DomainObject.Predmet.StrankaNazivFormated_1">KONSTRUKCIJE-GRADNJA d.o.o.,Damir Klekar,Alem Mašo,Uroš Šumer,Safija Denkwitz Cerić</derivirana_varijabla>
  </DomainObject.Predmet.StrankaNazivFormated>
  <DomainObject.Predmet.StrankaNazivFormatedOIB>
    <izvorni_sadrzaj>KONSTRUKCIJE-GRADNJA d.o.o., OIB 80759670161,Damir Klekar, OIB 31307785584,Alem Mašo, OIB 55554013972,Uroš Šumer,Safija Denkwitz Cerić, OIB 26929862693</izvorni_sadrzaj>
    <derivirana_varijabla naziv="DomainObject.Predmet.StrankaNazivFormatedOIB_1">KONSTRUKCIJE-GRADNJA d.o.o., OIB 80759670161,Damir Klekar, OIB 31307785584,Alem Mašo, OIB 55554013972,Uroš Šumer,Safija Denkwitz Cerić, OIB 26929862693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KONSTRUKCIJE-GRADNJA d.o.o.</item>
      <item>Damir Klekar</item>
      <item>Alem Mašo</item>
      <item>Uroš Šumer</item>
      <item>Safija Denkwitz Cerić</item>
    </izvorni_sadrzaj>
    <derivirana_varijabla naziv="DomainObject.Predmet.StrankaListFormated_1">
      <item>KONSTRUKCIJE-GRADNJA d.o.o.</item>
      <item>Damir Klekar</item>
      <item>Alem Mašo</item>
      <item>Uroš Šumer</item>
      <item>Safija Denkwitz Cerić</item>
    </derivirana_varijabla>
  </DomainObject.Predmet.StrankaListFormated>
  <DomainObject.Predmet.StrankaListFormatedOIB>
    <izvorni_sadrzaj>
      <item>KONSTRUKCIJE-GRADNJA d.o.o., OIB 80759670161</item>
      <item>Damir Klekar, OIB 31307785584</item>
      <item>Alem Mašo, OIB 55554013972</item>
      <item>Uroš Šumer</item>
      <item>Safija Denkwitz Cerić, OIB 26929862693</item>
    </izvorni_sadrzaj>
    <derivirana_varijabla naziv="DomainObject.Predmet.StrankaListFormatedOIB_1">
      <item>KONSTRUKCIJE-GRADNJA d.o.o., OIB 80759670161</item>
      <item>Damir Klekar, OIB 31307785584</item>
      <item>Alem Mašo, OIB 55554013972</item>
      <item>Uroš Šumer</item>
      <item>Safija Denkwitz Cerić, OIB 26929862693</item>
    </derivirana_varijabla>
  </DomainObject.Predmet.StrankaListFormatedOIB>
  <DomainObject.Predmet.StrankaListFormatedWithAdress>
    <izvorni_sadrzaj>
      <item>KONSTRUKCIJE-GRADNJA d.o.o., Havidićeva 2, 10000 Zagreb</item>
      <item>Damir Klekar, Jakuševečka Ulica 1 A, 10000 Zagreb</item>
      <item>Alem Mašo, Ulica Marijana Haberlea 12, 10000 Zagreb</item>
      <item>Uroš Šumer, Trg J. Jelačića, 40315 Mursko Središće</item>
      <item>Safija Denkwitz Cerić, Jakuševečka Ulica 1 C, 10000 Zagreb</item>
    </izvorni_sadrzaj>
    <derivirana_varijabla naziv="DomainObject.Predmet.StrankaListFormatedWithAdress_1">
      <item>KONSTRUKCIJE-GRADNJA d.o.o., Havidićeva 2, 10000 Zagreb</item>
      <item>Damir Klekar, Jakuševečka Ulica 1 A, 10000 Zagreb</item>
      <item>Alem Mašo, Ulica Marijana Haberlea 12, 10000 Zagreb</item>
      <item>Uroš Šumer, Trg J. Jelačića, 40315 Mursko Središće</item>
      <item>Safija Denkwitz Cerić, Jakuševečka Ulica 1 C, 10000 Zagreb</item>
    </derivirana_varijabla>
  </DomainObject.Predmet.StrankaListFormatedWithAdress>
  <DomainObject.Predmet.StrankaListFormatedWithAdressOIB>
    <izvorni_sadrzaj>
      <item>KONSTRUKCIJE-GRADNJA d.o.o., OIB 80759670161, Havidićeva 2, 10000 Zagreb</item>
      <item>Damir Klekar, OIB 31307785584, Jakuševečka Ulica 1 A, 10000 Zagreb</item>
      <item>Alem Mašo, OIB 55554013972, Ulica Marijana Haberlea 12, 10000 Zagreb</item>
      <item>Uroš Šumer, Trg J. Jelačića, 40315 Mursko Središće</item>
      <item>Safija Denkwitz Cerić, OIB 26929862693, Jakuševečka Ulica 1 C, 10000 Zagreb</item>
    </izvorni_sadrzaj>
    <derivirana_varijabla naziv="DomainObject.Predmet.StrankaListFormatedWithAdressOIB_1">
      <item>KONSTRUKCIJE-GRADNJA d.o.o., OIB 80759670161, Havidićeva 2, 10000 Zagreb</item>
      <item>Damir Klekar, OIB 31307785584, Jakuševečka Ulica 1 A, 10000 Zagreb</item>
      <item>Alem Mašo, OIB 55554013972, Ulica Marijana Haberlea 12, 10000 Zagreb</item>
      <item>Uroš Šumer, Trg J. Jelačića, 40315 Mursko Središće</item>
      <item>Safija Denkwitz Cerić, OIB 26929862693, Jakuševečka Ulica 1 C, 10000 Zagreb</item>
    </derivirana_varijabla>
  </DomainObject.Predmet.StrankaListFormatedWithAdressOIB>
  <DomainObject.Predmet.StrankaListNazivFormated>
    <izvorni_sadrzaj>
      <item>KONSTRUKCIJE-GRADNJA d.o.o.</item>
      <item>Damir Klekar</item>
      <item>Alem Mašo</item>
      <item>Uroš Šumer</item>
      <item>Safija Denkwitz Cerić</item>
    </izvorni_sadrzaj>
    <derivirana_varijabla naziv="DomainObject.Predmet.StrankaListNazivFormated_1">
      <item>KONSTRUKCIJE-GRADNJA d.o.o.</item>
      <item>Damir Klekar</item>
      <item>Alem Mašo</item>
      <item>Uroš Šumer</item>
      <item>Safija Denkwitz Cerić</item>
    </derivirana_varijabla>
  </DomainObject.Predmet.StrankaListNazivFormated>
  <DomainObject.Predmet.StrankaListNazivFormatedOIB>
    <izvorni_sadrzaj>
      <item>KONSTRUKCIJE-GRADNJA d.o.o., OIB 80759670161</item>
      <item>Damir Klekar, OIB 31307785584</item>
      <item>Alem Mašo, OIB 55554013972</item>
      <item>Uroš Šumer</item>
      <item>Safija Denkwitz Cerić, OIB 26929862693</item>
    </izvorni_sadrzaj>
    <derivirana_varijabla naziv="DomainObject.Predmet.StrankaListNazivFormatedOIB_1">
      <item>KONSTRUKCIJE-GRADNJA d.o.o., OIB 80759670161</item>
      <item>Damir Klekar, OIB 31307785584</item>
      <item>Alem Mašo, OIB 55554013972</item>
      <item>Uroš Šumer</item>
      <item>Safija Denkwitz Cerić, OIB 26929862693</item>
    </derivirana_varijabla>
  </DomainObject.Predmet.StrankaListNazivFormatedOIB>
  <DomainObject.Predmet.ProtuStrankaListFormated>
    <izvorni_sadrzaj>
      <item>KONSTRUKCIJE-GRADNJA d.o.o.</item>
    </izvorni_sadrzaj>
    <derivirana_varijabla naziv="DomainObject.Predmet.ProtuStrankaListFormated_1">
      <item>KONSTRUKCIJE-GRADNJA d.o.o.</item>
    </derivirana_varijabla>
  </DomainObject.Predmet.ProtuStrankaListFormated>
  <DomainObject.Predmet.ProtuStrankaListFormatedOIB>
    <izvorni_sadrzaj>
      <item>KONSTRUKCIJE-GRADNJA d.o.o., OIB 80759670161</item>
    </izvorni_sadrzaj>
    <derivirana_varijabla naziv="DomainObject.Predmet.ProtuStrankaListFormatedOIB_1">
      <item>KONSTRUKCIJE-GRADNJA d.o.o., OIB 80759670161</item>
    </derivirana_varijabla>
  </DomainObject.Predmet.ProtuStrankaListFormatedOIB>
  <DomainObject.Predmet.ProtuStrankaListFormatedWithAdress>
    <izvorni_sadrzaj>
      <item>KONSTRUKCIJE-GRADNJA d.o.o., Havidićeva 2, 10000 Zagreb</item>
    </izvorni_sadrzaj>
    <derivirana_varijabla naziv="DomainObject.Predmet.ProtuStrankaListFormatedWithAdress_1">
      <item>KONSTRUKCIJE-GRADNJA d.o.o., Havidićeva 2, 10000 Zagreb</item>
    </derivirana_varijabla>
  </DomainObject.Predmet.ProtuStrankaListFormatedWithAdress>
  <DomainObject.Predmet.ProtuStrankaListFormatedWithAdressOIB>
    <izvorni_sadrzaj>
      <item>KONSTRUKCIJE-GRADNJA d.o.o., OIB 80759670161, Havidićeva 2, 10000 Zagreb</item>
    </izvorni_sadrzaj>
    <derivirana_varijabla naziv="DomainObject.Predmet.ProtuStrankaListFormatedWithAdressOIB_1">
      <item>KONSTRUKCIJE-GRADNJA d.o.o., OIB 80759670161, Havidićeva 2, 10000 Zagreb</item>
    </derivirana_varijabla>
  </DomainObject.Predmet.ProtuStrankaListFormatedWithAdressOIB>
  <DomainObject.Predmet.ProtuStrankaListNazivFormated>
    <izvorni_sadrzaj>
      <item>KONSTRUKCIJE-GRADNJA d.o.o.</item>
    </izvorni_sadrzaj>
    <derivirana_varijabla naziv="DomainObject.Predmet.ProtuStrankaListNazivFormated_1">
      <item>KONSTRUKCIJE-GRADNJA d.o.o.</item>
    </derivirana_varijabla>
  </DomainObject.Predmet.ProtuStrankaListNazivFormated>
  <DomainObject.Predmet.ProtuStrankaListNazivFormatedOIB>
    <izvorni_sadrzaj>
      <item>KONSTRUKCIJE-GRADNJA d.o.o., OIB 80759670161</item>
    </izvorni_sadrzaj>
    <derivirana_varijabla naziv="DomainObject.Predmet.ProtuStrankaListNazivFormatedOIB_1">
      <item>KONSTRUKCIJE-GRADNJA d.o.o., OIB 80759670161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KONSTRUKCIJE-GRADNJA d.o.o. i dr.</izvorni_sadrzaj>
    <derivirana_varijabla naziv="DomainObject.Predmet.StrankaIDrugi_1">KONSTRUKCIJE-GRADNJA d.o.o. i dr.</derivirana_varijabla>
  </DomainObject.Predmet.StrankaIDrugi>
  <DomainObject.Predmet.ProtustrankaIDrugi>
    <izvorni_sadrzaj>KONSTRUKCIJE-GRADNJA d.o.o.</izvorni_sadrzaj>
    <derivirana_varijabla naziv="DomainObject.Predmet.ProtustrankaIDrugi_1">KONSTRUKCIJE-GRADNJA d.o.o.</derivirana_varijabla>
  </DomainObject.Predmet.ProtustrankaIDrugi>
  <DomainObject.Predmet.StrankaIDrugiAdressOIB>
    <izvorni_sadrzaj>KONSTRUKCIJE-GRADNJA d.o.o., OIB 80759670161, Havidićeva 2, 10000 Zagreb i dr.</izvorni_sadrzaj>
    <derivirana_varijabla naziv="DomainObject.Predmet.StrankaIDrugiAdressOIB_1">KONSTRUKCIJE-GRADNJA d.o.o., OIB 80759670161, Havidićeva 2, 10000 Zagreb i dr.</derivirana_varijabla>
  </DomainObject.Predmet.StrankaIDrugiAdressOIB>
  <DomainObject.Predmet.ProtustrankaIDrugiAdressOIB>
    <izvorni_sadrzaj>KONSTRUKCIJE-GRADNJA d.o.o., OIB 80759670161, Havidićeva 2, 10000 Zagreb</izvorni_sadrzaj>
    <derivirana_varijabla naziv="DomainObject.Predmet.ProtustrankaIDrugiAdressOIB_1">KONSTRUKCIJE-GRADNJA d.o.o., OIB 80759670161, Havidićeva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KONSTRUKCIJE-GRADNJA d.o.o.</item>
      <item>KONSTRUKCIJE-GRADNJA d.o.o.</item>
      <item>Davorka Huljev</item>
      <item>Damir Klekar</item>
      <item>Alem Mašo</item>
      <item>Uroš Šumer</item>
      <item>Safija Denkwitz Cerić</item>
    </izvorni_sadrzaj>
    <derivirana_varijabla naziv="DomainObject.Predmet.SudioniciListNaziv_1">
      <item>KONSTRUKCIJE-GRADNJA d.o.o.</item>
      <item>KONSTRUKCIJE-GRADNJA d.o.o.</item>
      <item>Davorka Huljev</item>
      <item>Damir Klekar</item>
      <item>Alem Mašo</item>
      <item>Uroš Šumer</item>
      <item>Safija Denkwitz Cerić</item>
    </derivirana_varijabla>
  </DomainObject.Predmet.SudioniciListNaziv>
  <DomainObject.Predmet.SudioniciListAdressOIB>
    <izvorni_sadrzaj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  <item>Alem Mašo, OIB 55554013972, Ulica Marijana Haberlea 12,10000 Zagreb</item>
      <item>Uroš Šumer, Trg J. Jelačića,40315 Mursko Središće</item>
      <item>Safija Denkwitz Cerić, OIB 26929862693, Jakuševečka Ulica 1 C,10000 Zagreb</item>
    </izvorni_sadrzaj>
    <derivirana_varijabla naziv="DomainObject.Predmet.SudioniciListAdressOIB_1"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  <item>Alem Mašo, OIB 55554013972, Ulica Marijana Haberlea 12,10000 Zagreb</item>
      <item>Uroš Šumer, Trg J. Jelačića,40315 Mursko Središće</item>
      <item>Safija Denkwitz Cerić, OIB 26929862693, Jakuševečka Ulica 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80759670161</item>
      <item>, OIB 80759670161</item>
      <item>, OIB 34743014377</item>
      <item>, OIB 31307785584</item>
      <item>, OIB 55554013972</item>
      <item>, OIB null</item>
      <item>, OIB 26929862693</item>
    </izvorni_sadrzaj>
    <derivirana_varijabla naziv="DomainObject.Predmet.SudioniciListNazivOIB_1">
      <item>, OIB 80759670161</item>
      <item>, OIB 80759670161</item>
      <item>, OIB 34743014377</item>
      <item>, OIB 31307785584</item>
      <item>, OIB 55554013972</item>
      <item>, OIB null</item>
      <item>, OIB 26929862693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104</properties:Words>
  <properties:Characters>564</properties:Characters>
  <properties:Lines>37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2018-01-10T07:50:00Z</dcterms:created>
  <dc:creator>nmarkovic</dc:creator>
  <cp:lastModifiedBy>Ivana Stampf</cp:lastModifiedBy>
  <cp:lastPrinted>2014-03-31T10:11:00Z</cp:lastPrinted>
  <dcterms:modified xmlns:xsi="http://www.w3.org/2001/XMLSchema-instance" xsi:type="dcterms:W3CDTF">2018-01-10T07:55:00Z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