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8166" w14:paraId="7208166" w:rsidRDefault="00123AE0" w:rsidP="00DD1E5B" w:rsidR="00123AE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908</w:t>
      </w:r>
      <w:r w:rsidRPr="000175CB">
        <w:rPr>
          <w:sz w:val="22"/>
          <w:szCs w:val="22"/>
        </w:rPr>
        <w:t>/15-6</w:t>
      </w:r>
    </w:p>
    <w:p w:rsidRDefault="00123AE0" w:rsidP="00E87D86" w:rsidR="00123AE0" w:rsidRPr="000175CB">
      <w:pPr>
        <w:jc w:val="both"/>
        <w:rPr>
          <w:sz w:val="22"/>
          <w:szCs w:val="22"/>
        </w:rPr>
      </w:pPr>
    </w:p>
    <w:p w:rsidRDefault="00123AE0" w:rsidP="00E87D86" w:rsidR="00123AE0" w:rsidRPr="000175CB">
      <w:pPr>
        <w:jc w:val="both"/>
        <w:rPr>
          <w:sz w:val="22"/>
          <w:szCs w:val="22"/>
        </w:rPr>
      </w:pPr>
    </w:p>
    <w:p w:rsidRDefault="00123AE0" w:rsidP="00E87D86" w:rsidR="00123AE0" w:rsidRPr="000175CB">
      <w:pPr>
        <w:jc w:val="both"/>
        <w:rPr>
          <w:bCs/>
          <w:sz w:val="22"/>
          <w:szCs w:val="22"/>
        </w:rPr>
      </w:pPr>
    </w:p>
    <w:p w:rsidRDefault="00123AE0" w:rsidP="00E87D86" w:rsidR="00123AE0" w:rsidRPr="000175CB">
      <w:pPr>
        <w:jc w:val="both"/>
        <w:rPr>
          <w:bCs/>
          <w:sz w:val="22"/>
          <w:szCs w:val="22"/>
        </w:rPr>
      </w:pPr>
    </w:p>
    <w:p w:rsidRDefault="00123AE0" w:rsidP="00E87D86" w:rsidR="00123AE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123AE0" w:rsidP="00E87D86" w:rsidR="00123AE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123AE0" w:rsidP="00FC1537" w:rsidR="00123AE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23AE0" w:rsidP="00E87D86" w:rsidR="00123AE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23AE0" w:rsidP="00FC1537" w:rsidR="00123AE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123AE0" w:rsidP="00E87D86" w:rsidR="00123AE0" w:rsidRPr="000175CB">
      <w:pPr>
        <w:rPr>
          <w:sz w:val="22"/>
          <w:szCs w:val="22"/>
        </w:rPr>
      </w:pPr>
    </w:p>
    <w:p w:rsidRDefault="00123AE0" w:rsidP="001F7D4E" w:rsidR="00123AE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23AE0" w:rsidP="001F7D4E" w:rsidR="00123AE0" w:rsidRPr="000175CB">
      <w:pPr>
        <w:jc w:val="center"/>
        <w:rPr>
          <w:sz w:val="22"/>
          <w:szCs w:val="22"/>
        </w:rPr>
      </w:pPr>
    </w:p>
    <w:p w:rsidRDefault="00123AE0" w:rsidP="000175CB" w:rsidR="00123AE0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MAXIMUS d.o.o., Zadar, Ulica Ivana Duknovića 44, OIB 69545959400,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10.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123AE0" w:rsidP="00E87D86" w:rsidR="00123AE0" w:rsidRPr="000175CB">
      <w:pPr>
        <w:ind w:firstLine="720"/>
        <w:jc w:val="both"/>
        <w:rPr>
          <w:sz w:val="22"/>
          <w:szCs w:val="22"/>
        </w:rPr>
      </w:pPr>
    </w:p>
    <w:p w:rsidRDefault="00123AE0" w:rsidP="004D697C" w:rsidR="00123AE0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23AE0" w:rsidP="000175CB" w:rsidR="00123AE0" w:rsidRPr="000175CB">
      <w:pPr>
        <w:jc w:val="both"/>
        <w:rPr>
          <w:sz w:val="22"/>
          <w:szCs w:val="22"/>
        </w:rPr>
      </w:pPr>
    </w:p>
    <w:p w:rsidRDefault="00123AE0" w:rsidP="005C42A8" w:rsidR="00123AE0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MAXIMUS d.o.o., Zadar, Ulica Ivana Duknovića 44, OIB 69545959400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50.567,08</w:t>
      </w:r>
      <w:r w:rsidRPr="000175CB">
        <w:rPr>
          <w:sz w:val="22"/>
          <w:szCs w:val="22"/>
        </w:rPr>
        <w:t xml:space="preserve"> kn. </w:t>
      </w:r>
    </w:p>
    <w:p w:rsidRDefault="00123AE0" w:rsidP="00E87D86" w:rsidR="00123AE0" w:rsidRPr="000175CB">
      <w:pPr>
        <w:jc w:val="both"/>
        <w:rPr>
          <w:sz w:val="22"/>
          <w:szCs w:val="22"/>
        </w:rPr>
      </w:pPr>
    </w:p>
    <w:p w:rsidRDefault="00123AE0" w:rsidP="00CD5142" w:rsidR="00123AE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Zadar,</w:t>
      </w:r>
      <w:r w:rsidR="0061621C">
        <w:rPr>
          <w:sz w:val="22"/>
          <w:szCs w:val="22"/>
        </w:rPr>
        <w:t xml:space="preserve"> Sanja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Sasson</w:t>
      </w:r>
      <w:proofErr w:type="spellEnd"/>
      <w:r>
        <w:rPr>
          <w:sz w:val="22"/>
          <w:szCs w:val="22"/>
        </w:rPr>
        <w:t xml:space="preserve"> Roth, Zadar, Ulica Ivana Duknovića 44.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123AE0" w:rsidP="00CD5142" w:rsidR="00123AE0" w:rsidRPr="000175CB">
      <w:pPr>
        <w:jc w:val="both"/>
        <w:rPr>
          <w:sz w:val="22"/>
          <w:szCs w:val="22"/>
        </w:rPr>
      </w:pPr>
    </w:p>
    <w:p w:rsidRDefault="00123AE0" w:rsidP="00B26015" w:rsidR="00123AE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908</w:t>
      </w:r>
      <w:r w:rsidRPr="000175CB">
        <w:rPr>
          <w:sz w:val="22"/>
          <w:szCs w:val="22"/>
        </w:rPr>
        <w:t>-2015.</w:t>
      </w:r>
    </w:p>
    <w:p w:rsidRDefault="00123AE0" w:rsidP="00DD1E5B" w:rsidR="00123AE0" w:rsidRPr="000175CB">
      <w:pPr>
        <w:jc w:val="both"/>
        <w:rPr>
          <w:sz w:val="22"/>
          <w:szCs w:val="22"/>
        </w:rPr>
      </w:pPr>
    </w:p>
    <w:p w:rsidRDefault="00123AE0" w:rsidP="00B62BFF" w:rsidR="00123AE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23AE0" w:rsidP="000175CB" w:rsidR="00123AE0" w:rsidRPr="000175CB">
      <w:pPr>
        <w:jc w:val="both"/>
        <w:rPr>
          <w:sz w:val="22"/>
          <w:szCs w:val="22"/>
        </w:rPr>
      </w:pPr>
    </w:p>
    <w:p w:rsidRDefault="00123AE0" w:rsidP="00E87D86" w:rsidR="00123AE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123AE0" w:rsidP="000175CB" w:rsidR="00123AE0" w:rsidRPr="000175CB">
      <w:pPr>
        <w:rPr>
          <w:sz w:val="22"/>
          <w:szCs w:val="22"/>
        </w:rPr>
      </w:pPr>
    </w:p>
    <w:p w:rsidRDefault="00123AE0" w:rsidP="00B91F87" w:rsidR="00123AE0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123AE0" w:rsidP="00346E26" w:rsidR="00123AE0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23AE0" w:rsidP="00B91F87" w:rsidR="00123AE0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23AE0" w:rsidP="000175CB" w:rsidR="00123AE0" w:rsidRPr="000175CB">
      <w:pPr>
        <w:jc w:val="both"/>
        <w:rPr>
          <w:sz w:val="22"/>
          <w:szCs w:val="22"/>
        </w:rPr>
      </w:pPr>
    </w:p>
    <w:p w:rsidRDefault="00123AE0" w:rsidP="00B62BFF" w:rsidR="00123AE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3AE0" w:rsidP="00B62BFF" w:rsidR="00123AE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123AE0" w:rsidP="00B62BFF" w:rsidR="00123AE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123AE0" w:rsidP="00B62BFF" w:rsidR="00123AE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123AE0" w:rsidP="00E87D86" w:rsidR="00123AE0" w:rsidRPr="000175CB">
      <w:pPr>
        <w:rPr>
          <w:sz w:val="22"/>
          <w:szCs w:val="22"/>
        </w:rPr>
      </w:pPr>
    </w:p>
    <w:p w:rsidRDefault="00123AE0" w:rsidP="00E87D86" w:rsidR="00123AE0" w:rsidRPr="000175CB">
      <w:pPr>
        <w:rPr>
          <w:sz w:val="22"/>
          <w:szCs w:val="22"/>
        </w:rPr>
      </w:pPr>
    </w:p>
    <w:p w:rsidRDefault="00123AE0" w:rsidR="00123AE0" w:rsidRPr="000175CB">
      <w:pPr>
        <w:rPr>
          <w:sz w:val="22"/>
          <w:szCs w:val="22"/>
        </w:rPr>
      </w:pPr>
    </w:p>
    <w:sectPr w:rsidSect="000175CB" w:rsidR="00123AE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9B" w:rsidP="00381900" w:rsidR="00A83A9B">
      <w:r>
        <w:separator/>
      </w:r>
    </w:p>
  </w:endnote>
  <w:endnote w:id="0" w:type="continuationSeparator">
    <w:p w:rsidRDefault="00A83A9B" w:rsidP="00381900" w:rsidR="00A8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21C" w:rsidR="00123AE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23AE0">
      <w:rPr>
        <w:noProof/>
      </w:rPr>
      <w:t>2</w:t>
    </w:r>
    <w:r>
      <w:rPr>
        <w:noProof/>
      </w:rPr>
      <w:fldChar w:fldCharType="end"/>
    </w:r>
  </w:p>
  <w:p w:rsidRDefault="00123AE0" w:rsidR="00123A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9B" w:rsidP="00381900" w:rsidR="00A83A9B">
      <w:r>
        <w:separator/>
      </w:r>
    </w:p>
  </w:footnote>
  <w:footnote w:id="0" w:type="continuationSeparator">
    <w:p w:rsidRDefault="00A83A9B" w:rsidP="00381900" w:rsidR="00A83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21C" w:rsidP="00630C9B" w:rsidR="00123AE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23AE0">
      <w:rPr>
        <w:noProof/>
      </w:rPr>
      <w:t>2</w:t>
    </w:r>
    <w:r>
      <w:rPr>
        <w:noProof/>
      </w:rPr>
      <w:fldChar w:fldCharType="end"/>
    </w:r>
    <w:r w:rsidR="00123AE0">
      <w:tab/>
    </w:r>
    <w:r w:rsidR="00123AE0">
      <w:tab/>
      <w:t>Poslovni broj: 5</w:t>
    </w:r>
    <w:r w:rsidR="00123AE0" w:rsidRPr="00FC1537">
      <w:t xml:space="preserve"> St</w:t>
    </w:r>
    <w:r w:rsidR="00123AE0">
      <w:t>-445/15-6</w:t>
    </w:r>
  </w:p>
  <w:p w:rsidRDefault="00123AE0" w:rsidP="00414B48" w:rsidR="00123AE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3729D"/>
    <w:rsid w:val="000B1832"/>
    <w:rsid w:val="00120DFA"/>
    <w:rsid w:val="00123AE0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7976"/>
    <w:rsid w:val="004A6E6C"/>
    <w:rsid w:val="004C1C69"/>
    <w:rsid w:val="004D697C"/>
    <w:rsid w:val="004E36C6"/>
    <w:rsid w:val="004F1927"/>
    <w:rsid w:val="00510F67"/>
    <w:rsid w:val="005B1907"/>
    <w:rsid w:val="005B1954"/>
    <w:rsid w:val="005C42A8"/>
    <w:rsid w:val="005F2D85"/>
    <w:rsid w:val="0061621C"/>
    <w:rsid w:val="00630A0A"/>
    <w:rsid w:val="00630C9B"/>
    <w:rsid w:val="00631196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9F3C42"/>
    <w:rsid w:val="00A3143F"/>
    <w:rsid w:val="00A70229"/>
    <w:rsid w:val="00A83A9B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0372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0372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0372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0372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0372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d.o.o. za zastupanje u osiguranju</izvorni_sadrzaj>
    <derivirana_varijabla naziv="DomainObject.Predmet.ProtustrankaFormated_1">  MAXIMUS d.o.o. za zastupanje u osiguranju</derivirana_varijabla>
  </DomainObject.Predmet.ProtustrankaFormated>
  <DomainObject.Predmet.ProtustrankaFormatedOIB>
    <izvorni_sadrzaj>  MAXIMUS d.o.o. za zastupanje u osiguranju, OIB 69545959400</izvorni_sadrzaj>
    <derivirana_varijabla naziv="DomainObject.Predmet.ProtustrankaFormatedOIB_1">  MAXIMUS d.o.o. za zastupanje u osiguranju, OIB 69545959400</derivirana_varijabla>
  </DomainObject.Predmet.ProtustrankaFormatedOIB>
  <DomainObject.Predmet.ProtustrankaFormatedWithAdress>
    <izvorni_sadrzaj> MAXIMUS d.o.o. za zastupanje u osiguranju, Ulica Ivana Duknovića 44, 23000 Zadar</izvorni_sadrzaj>
    <derivirana_varijabla naziv="DomainObject.Predmet.ProtustrankaFormatedWithAdress_1"> MAXIMUS d.o.o. za zastupanje u osiguranju, Ulica Ivana Duknovića 44, 23000 Zadar</derivirana_varijabla>
  </DomainObject.Predmet.ProtustrankaFormatedWithAdress>
  <DomainObject.Predmet.ProtustrankaFormatedWithAdressOIB>
    <izvorni_sadrzaj> MAXIMUS d.o.o. za zastupanje u osiguranju, OIB 69545959400, Ulica Ivana Duknovića 44, 23000 Zadar</izvorni_sadrzaj>
    <derivirana_varijabla naziv="DomainObject.Predmet.ProtustrankaFormatedWithAdressOIB_1"> MAXIMUS d.o.o. za zastupanje u osiguranju, OIB 69545959400, Ulica Ivana Duknovića 44, 23000 Zadar</derivirana_varijabla>
  </DomainObject.Predmet.ProtustrankaFormatedWithAdressOIB>
  <DomainObject.Predmet.ProtustrankaWithAdress>
    <izvorni_sadrzaj>MAXIMUS d.o.o. za zastupanje u osiguranju Ulica Ivana Duknovića 44, 23000 Zadar</izvorni_sadrzaj>
    <derivirana_varijabla naziv="DomainObject.Predmet.ProtustrankaWithAdress_1">MAXIMUS d.o.o. za zastupanje u osiguranju Ulica Ivana Duknovića 44, 23000 Zadar</derivirana_varijabla>
  </DomainObject.Predmet.ProtustrankaWithAdress>
  <DomainObject.Predmet.ProtustrankaWithAdressOIB>
    <izvorni_sadrzaj>MAXIMUS d.o.o. za zastupanje u osiguranju, OIB 69545959400, Ulica Ivana Duknovića 44, 23000 Zadar</izvorni_sadrzaj>
    <derivirana_varijabla naziv="DomainObject.Predmet.ProtustrankaWithAdressOIB_1">MAXIMUS d.o.o. za zastupanje u osiguranju, OIB 69545959400, Ulica Ivana Duknovića 44, 23000 Zadar</derivirana_varijabla>
  </DomainObject.Predmet.ProtustrankaWithAdressOIB>
  <DomainObject.Predmet.ProtustrankaNazivFormated>
    <izvorni_sadrzaj>MAXIMUS d.o.o. za zastupanje u osiguranju</izvorni_sadrzaj>
    <derivirana_varijabla naziv="DomainObject.Predmet.ProtustrankaNazivFormated_1">MAXIMUS d.o.o. za zastupanje u osiguranju</derivirana_varijabla>
  </DomainObject.Predmet.ProtustrankaNazivFormated>
  <DomainObject.Predmet.ProtustrankaNazivFormatedOIB>
    <izvorni_sadrzaj>MAXIMUS d.o.o. za zastupanje u osiguranju, OIB 69545959400</izvorni_sadrzaj>
    <derivirana_varijabla naziv="DomainObject.Predmet.ProtustrankaNazivFormatedOIB_1">MAXIMUS d.o.o. za zastupanje u osiguranju, OIB 69545959400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50567.08</izvorni_sadrzaj>
    <derivirana_varijabla naziv="DomainObject.Predmet.TrenutnaVrijednost_1">50567.08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MAXIMUS d.o.o. za zastupanje u osiguranju</item>
    </izvorni_sadrzaj>
    <derivirana_varijabla naziv="DomainObject.Predmet.ProtuStrankaListFormated_1">
      <item>MAXIMUS d.o.o. za zastupanje u osiguranju</item>
    </derivirana_varijabla>
  </DomainObject.Predmet.ProtuStrankaListFormated>
  <DomainObject.Predmet.ProtuStrankaListFormatedOIB>
    <izvorni_sadrzaj>
      <item>MAXIMUS d.o.o. za zastupanje u osiguranju, OIB 69545959400</item>
    </izvorni_sadrzaj>
    <derivirana_varijabla naziv="DomainObject.Predmet.ProtuStrankaListFormatedOIB_1">
      <item>MAXIMUS d.o.o. za zastupanje u osiguranju, OIB 69545959400</item>
    </derivirana_varijabla>
  </DomainObject.Predmet.ProtuStrankaListFormatedOIB>
  <DomainObject.Predmet.ProtuStrankaListFormatedWithAdress>
    <izvorni_sadrzaj>
      <item>MAXIMUS d.o.o. za zastupanje u osiguranju, Ulica Ivana Duknovića 44, 23000 Zadar</item>
    </izvorni_sadrzaj>
    <derivirana_varijabla naziv="DomainObject.Predmet.ProtuStrankaListFormatedWithAdress_1">
      <item>MAXIMUS d.o.o. za zastupanje u osiguranju, Ulica Ivana Duknovića 44, 23000 Zadar</item>
    </derivirana_varijabla>
  </DomainObject.Predmet.ProtuStrankaListFormatedWithAdress>
  <DomainObject.Predmet.ProtuStrankaListFormatedWithAdressOIB>
    <izvorni_sadrzaj>
      <item>MAXIMUS d.o.o. za zastupanje u osiguranju, OIB 69545959400, Ulica Ivana Duknovića 44, 23000 Zadar</item>
    </izvorni_sadrzaj>
    <derivirana_varijabla naziv="DomainObject.Predmet.ProtuStrankaListFormatedWithAdressOIB_1">
      <item>MAXIMUS d.o.o. za zastupanje u osiguranju, OIB 69545959400, Ulica Ivana Duknovića 44, 23000 Zadar</item>
    </derivirana_varijabla>
  </DomainObject.Predmet.ProtuStrankaListFormatedWithAdressOIB>
  <DomainObject.Predmet.ProtuStrankaListNazivFormated>
    <izvorni_sadrzaj>
      <item>MAXIMUS d.o.o. za zastupanje u osiguranju</item>
    </izvorni_sadrzaj>
    <derivirana_varijabla naziv="DomainObject.Predmet.ProtuStrankaListNazivFormated_1">
      <item>MAXIMUS d.o.o. za zastupanje u osiguranju</item>
    </derivirana_varijabla>
  </DomainObject.Predmet.ProtuStrankaListNazivFormated>
  <DomainObject.Predmet.ProtuStrankaListNazivFormatedOIB>
    <izvorni_sadrzaj>
      <item>MAXIMUS d.o.o. za zastupanje u osiguranju, OIB 69545959400</item>
    </izvorni_sadrzaj>
    <derivirana_varijabla naziv="DomainObject.Predmet.ProtuStrankaListNazivFormatedOIB_1">
      <item>MAXIMUS d.o.o. za zastupanje u osiguranju, OIB 69545959400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MAXIMUS d.o.o. za zastupanje u osiguranju</izvorni_sadrzaj>
    <derivirana_varijabla naziv="DomainObject.Predmet.ProtustrankaIDrugi_1">MAXIMUS d.o.o. za zastupanje u osiguranju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MAXIMUS d.o.o. za zastupanje u osiguranju, OIB 69545959400, Ulica Ivana Duknovića 44, 23000 Zadar</izvorni_sadrzaj>
    <derivirana_varijabla naziv="DomainObject.Predmet.ProtustrankaIDrugiAdressOIB_1">MAXIMUS d.o.o. za zastupanje u osiguranju, OIB 69545959400, Ulica Ivana Duknovića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MAXIMUS d.o.o. za zastupanje u osiguranju</item>
    </izvorni_sadrzaj>
    <derivirana_varijabla naziv="DomainObject.Predmet.SudioniciListNaziv_1">
      <item>FINA</item>
      <item>MAXIMUS d.o.o. za zastupanje u osiguranju</item>
    </derivirana_varijabla>
  </DomainObject.Predmet.SudioniciListNaziv>
  <DomainObject.Predmet.SudioniciListAdressOIB>
    <izvorni_sadrzaj>
      <item>FINA, OIB 85821130368</item>
      <item>MAXIMUS d.o.o. za zastupanje u osiguranju, OIB 69545959400, Ulica Ivana Duknovića 44,23000 Zadar</item>
    </izvorni_sadrzaj>
    <derivirana_varijabla naziv="DomainObject.Predmet.SudioniciListAdressOIB_1">
      <item>FINA, OIB 85821130368</item>
      <item>MAXIMUS d.o.o. za zastupanje u osiguranju, OIB 69545959400, Ulica Ivana Duknovića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69545959400</item>
    </izvorni_sadrzaj>
    <derivirana_varijabla naziv="DomainObject.Predmet.SudioniciListNazivOIB_1">
      <item>, OIB 85821130368</item>
      <item>, OIB 69545959400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1963</properties:Characters>
  <properties:Lines>59</properties:Lines>
  <properties:Paragraphs>23</properties:Paragraphs>
  <properties:TotalTime>4</properties:TotalTime>
  <properties:ScaleCrop>false</properties:ScaleCrop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2016-01-22T09:02:00Z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2016-02-11T10:12:00Z</dcterms:modified>
  <cp:revision>4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