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c5890f" w14:paraId="5c5890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AE629F">
        <w:t>983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DB42B3">
        <w:t>FOOD &amp; WINE je</w:t>
      </w:r>
      <w:r w:rsidR="0001088C">
        <w:t>dnostavno društvo s ograničenom odgovornošću</w:t>
      </w:r>
      <w:r w:rsidR="00B05FE1">
        <w:t xml:space="preserve"> </w:t>
      </w:r>
      <w:r w:rsidR="00DB42B3">
        <w:t>za ugostiteljstvo, trgovinu i usluge</w:t>
      </w:r>
      <w:r w:rsidR="00361DEF">
        <w:t>,</w:t>
      </w:r>
      <w:r w:rsidR="002B40D7">
        <w:t xml:space="preserve"> </w:t>
      </w:r>
      <w:r>
        <w:t xml:space="preserve">MBS: </w:t>
      </w:r>
      <w:r w:rsidR="00DB42B3">
        <w:t>030179198</w:t>
      </w:r>
      <w:r>
        <w:t xml:space="preserve">, OIB: </w:t>
      </w:r>
      <w:r w:rsidR="00DB42B3">
        <w:t>69630286446</w:t>
      </w:r>
      <w:r w:rsidR="00B05FE1">
        <w:t>,</w:t>
      </w:r>
      <w:r>
        <w:t xml:space="preserve"> </w:t>
      </w:r>
      <w:r w:rsidR="00DB42B3">
        <w:t>Belišće, Eugena Kvaternika 3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DB42B3">
        <w:t>11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DB42B3">
        <w:t>FOOD &amp; WINE jednostavno društvo s ograničenom odgovornošću za ugostiteljstvo, trgovinu i usluge, MBS: 030179198, OIB: 69630286446, Belišće, Eugena Kvaternika 3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B42B3">
        <w:t>178.644,80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681F77">
        <w:t>Nikola Lalić</w:t>
      </w:r>
      <w:r w:rsidR="001C29A0">
        <w:t xml:space="preserve">, </w:t>
      </w:r>
      <w:r w:rsidR="00FD4C38">
        <w:t xml:space="preserve">OIB: </w:t>
      </w:r>
      <w:r w:rsidR="00681F77">
        <w:t>09649534234</w:t>
      </w:r>
      <w:r w:rsidR="00C360A1">
        <w:t>,</w:t>
      </w:r>
      <w:r w:rsidR="009C6610">
        <w:t xml:space="preserve"> </w:t>
      </w:r>
      <w:r w:rsidR="00681F77">
        <w:t>Belišće, Eugena Kvaternika 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681F77">
        <w:t>983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AE629F">
        <w:t>11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E629F">
        <w:t>27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AB7" w:rsidP="00D95CE2" w:rsidR="008F0AB7">
      <w:r>
        <w:separator/>
      </w:r>
    </w:p>
  </w:endnote>
  <w:endnote w:id="0" w:type="continuationSeparator">
    <w:p w:rsidRDefault="008F0AB7" w:rsidP="00D95CE2" w:rsidR="008F0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AB7" w:rsidP="00D95CE2" w:rsidR="008F0AB7">
      <w:r>
        <w:separator/>
      </w:r>
    </w:p>
  </w:footnote>
  <w:footnote w:id="0" w:type="continuationSeparator">
    <w:p w:rsidRDefault="008F0AB7" w:rsidP="00D95CE2" w:rsidR="008F0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1C0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81F77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8F0AB7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C76ED"/>
    <w:rsid w:val="00AD67F8"/>
    <w:rsid w:val="00AE0BF7"/>
    <w:rsid w:val="00AE629F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2C61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St-983/2018</izvorni_sadrzaj>
    <derivirana_varijabla naziv="DomainObject.Predmet.OznakaBroj_1">St-983/2018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&amp; WINE j.d.o.o. za ugostiteljstvo , trgovinu i usluge</izvorni_sadrzaj>
    <derivirana_varijabla naziv="DomainObject.Predmet.ProtustrankaFormated_1">  FOOD &amp; WINE j.d.o.o. za ugostiteljstvo , trgovinu i usluge</derivirana_varijabla>
  </DomainObject.Predmet.ProtustrankaFormated>
  <DomainObject.Predmet.ProtustrankaFormatedOIB>
    <izvorni_sadrzaj>  FOOD &amp; WINE j.d.o.o. za ugostiteljstvo , trgovinu i usluge, OIB 69630286446</izvorni_sadrzaj>
    <derivirana_varijabla naziv="DomainObject.Predmet.ProtustrankaFormatedOIB_1">  FOOD &amp; WINE j.d.o.o. za ugostiteljstvo , trgovinu i usluge, OIB 69630286446</derivirana_varijabla>
  </DomainObject.Predmet.ProtustrankaFormatedOIB>
  <DomainObject.Predmet.ProtustrankaFormatedWithAdress>
    <izvorni_sadrzaj> FOOD &amp; WINE j.d.o.o. za ugostiteljstvo , trgovinu i usluge, Eugena Kvaternika 3, 31551 Belišće</izvorni_sadrzaj>
    <derivirana_varijabla naziv="DomainObject.Predmet.ProtustrankaFormatedWithAdress_1"> FOOD &amp; WINE j.d.o.o. za ugostiteljstvo , trgovinu i usluge, Eugena Kvaternika 3, 31551 Belišće</derivirana_varijabla>
  </DomainObject.Predmet.ProtustrankaFormatedWithAdress>
  <DomainObject.Predmet.ProtustrankaFormatedWithAdressOIB>
    <izvorni_sadrzaj> FOOD &amp; WINE j.d.o.o. za ugostiteljstvo , trgovinu i usluge, OIB 69630286446, Eugena Kvaternika 3, 31551 Belišće</izvorni_sadrzaj>
    <derivirana_varijabla naziv="DomainObject.Predmet.ProtustrankaFormatedWithAdressOIB_1"> FOOD &amp; WINE j.d.o.o. za ugostiteljstvo , trgovinu i usluge, OIB 69630286446, Eugena Kvaternika 3, 31551 Belišće</derivirana_varijabla>
  </DomainObject.Predmet.ProtustrankaFormatedWithAdressOIB>
  <DomainObject.Predmet.ProtustrankaWithAdress>
    <izvorni_sadrzaj>FOOD &amp; WINE j.d.o.o. za ugostiteljstvo , trgovinu i usluge Eugena Kvaternika 3, 31551 Belišće</izvorni_sadrzaj>
    <derivirana_varijabla naziv="DomainObject.Predmet.ProtustrankaWithAdress_1">FOOD &amp; WINE j.d.o.o. za ugostiteljstvo , trgovinu i usluge Eugena Kvaternika 3, 31551 Belišće</derivirana_varijabla>
  </DomainObject.Predmet.ProtustrankaWithAdress>
  <DomainObject.Predmet.ProtustrankaWithAdressOIB>
    <izvorni_sadrzaj>FOOD &amp; WINE j.d.o.o. za ugostiteljstvo , trgovinu i usluge, OIB 69630286446, Eugena Kvaternika 3, 31551 Belišće</izvorni_sadrzaj>
    <derivirana_varijabla naziv="DomainObject.Predmet.ProtustrankaWithAdressOIB_1">FOOD &amp; WINE j.d.o.o. za ugostiteljstvo , trgovinu i usluge, OIB 69630286446, Eugena Kvaternika 3, 31551 Belišće</derivirana_varijabla>
  </DomainObject.Predmet.ProtustrankaWithAdressOIB>
  <DomainObject.Predmet.ProtustrankaNazivFormated>
    <izvorni_sadrzaj>FOOD &amp; WINE j.d.o.o. za ugostiteljstvo , trgovinu i usluge</izvorni_sadrzaj>
    <derivirana_varijabla naziv="DomainObject.Predmet.ProtustrankaNazivFormated_1">FOOD &amp; WINE j.d.o.o. za ugostiteljstvo , trgovinu i usluge</derivirana_varijabla>
  </DomainObject.Predmet.ProtustrankaNazivFormated>
  <DomainObject.Predmet.ProtustrankaNazivFormatedOIB>
    <izvorni_sadrzaj>FOOD &amp; WINE j.d.o.o. za ugostiteljstvo , trgovinu i usluge, OIB 69630286446</izvorni_sadrzaj>
    <derivirana_varijabla naziv="DomainObject.Predmet.ProtustrankaNazivFormatedOIB_1">FOOD &amp; WINE j.d.o.o. za ugostiteljstvo , trgovinu i usluge, OIB 69630286446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FOOD &amp; WINE j.d.o.o. za ugostiteljstvo , trgovinu i usluge</item>
    </izvorni_sadrzaj>
    <derivirana_varijabla naziv="DomainObject.Predmet.ProtuStrankaListFormated_1">
      <item>FOOD &amp; WINE j.d.o.o. za ugostiteljstvo , trgovinu i usluge</item>
    </derivirana_varijabla>
  </DomainObject.Predmet.ProtuStrankaListFormated>
  <DomainObject.Predmet.ProtuStrankaListFormatedOIB>
    <izvorni_sadrzaj>
      <item>FOOD &amp; WINE j.d.o.o. za ugostiteljstvo , trgovinu i usluge, OIB 69630286446</item>
    </izvorni_sadrzaj>
    <derivirana_varijabla naziv="DomainObject.Predmet.ProtuStrankaListFormatedOIB_1">
      <item>FOOD &amp; WINE j.d.o.o. za ugostiteljstvo , trgovinu i usluge, OIB 69630286446</item>
    </derivirana_varijabla>
  </DomainObject.Predmet.ProtuStrankaListFormatedOIB>
  <DomainObject.Predmet.ProtuStrankaListFormatedWithAdress>
    <izvorni_sadrzaj>
      <item>FOOD &amp; WINE j.d.o.o. za ugostiteljstvo , trgovinu i usluge, Eugena Kvaternika 3, 31551 Belišće</item>
    </izvorni_sadrzaj>
    <derivirana_varijabla naziv="DomainObject.Predmet.ProtuStrankaListFormatedWithAdress_1">
      <item>FOOD &amp; WINE j.d.o.o. za ugostiteljstvo , trgovinu i usluge, Eugena Kvaternika 3, 31551 Belišće</item>
    </derivirana_varijabla>
  </DomainObject.Predmet.ProtuStrankaListFormatedWithAdress>
  <DomainObject.Predmet.ProtuStrankaListFormatedWithAdressOIB>
    <izvorni_sadrzaj>
      <item>FOOD &amp; WINE j.d.o.o. za ugostiteljstvo , trgovinu i usluge, OIB 69630286446, Eugena Kvaternika 3, 31551 Belišće</item>
    </izvorni_sadrzaj>
    <derivirana_varijabla naziv="DomainObject.Predmet.ProtuStrankaListFormatedWithAdressOIB_1">
      <item>FOOD &amp; WINE j.d.o.o. za ugostiteljstvo , trgovinu i usluge, OIB 69630286446, Eugena Kvaternika 3, 31551 Belišće</item>
    </derivirana_varijabla>
  </DomainObject.Predmet.ProtuStrankaListFormatedWithAdressOIB>
  <DomainObject.Predmet.ProtuStrankaListNazivFormated>
    <izvorni_sadrzaj>
      <item>FOOD &amp; WINE j.d.o.o. za ugostiteljstvo , trgovinu i usluge</item>
    </izvorni_sadrzaj>
    <derivirana_varijabla naziv="DomainObject.Predmet.ProtuStrankaListNazivFormated_1">
      <item>FOOD &amp; WINE j.d.o.o. za ugostiteljstvo , trgovinu i usluge</item>
    </derivirana_varijabla>
  </DomainObject.Predmet.ProtuStrankaListNazivFormated>
  <DomainObject.Predmet.ProtuStrankaListNazivFormatedOIB>
    <izvorni_sadrzaj>
      <item>FOOD &amp; WINE j.d.o.o. za ugostiteljstvo , trgovinu i usluge, OIB 69630286446</item>
    </izvorni_sadrzaj>
    <derivirana_varijabla naziv="DomainObject.Predmet.ProtuStrankaListNazivFormatedOIB_1">
      <item>FOOD &amp; WINE j.d.o.o. za ugostiteljstvo , trgovinu i usluge, OIB 69630286446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FOOD &amp; WINE j.d.o.o. za ugostiteljstvo , trgovinu i usluge</izvorni_sadrzaj>
    <derivirana_varijabla naziv="DomainObject.Predmet.ProtustrankaIDrugi_1">FOOD &amp; WINE j.d.o.o. za ugostiteljstvo 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FOOD &amp; WINE j.d.o.o. za ugostiteljstvo , trgovinu i usluge, OIB 69630286446, Eugena Kvaternika 3, 31551 Belišće</izvorni_sadrzaj>
    <derivirana_varijabla naziv="DomainObject.Predmet.ProtustrankaIDrugiAdressOIB_1">FOOD &amp; WINE j.d.o.o. za ugostiteljstvo , trgovinu i usluge, OIB 69630286446, Eugena Kvaternika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FOOD &amp; WINE j.d.o.o. za ugostiteljstvo , trgovinu i usluge</item>
    </izvorni_sadrzaj>
    <derivirana_varijabla naziv="DomainObject.Predmet.SudioniciListNaziv_1">
      <item>FINA RC OSIJEK</item>
      <item>FOOD &amp; WINE j.d.o.o. za ugostiteljstvo , trgovinu i usluge</item>
    </derivirana_varijabla>
  </DomainObject.Predmet.SudioniciListNaziv>
  <DomainObject.Predmet.SudioniciListAdressOIB>
    <izvorni_sadrzaj>
      <item>FINA RC OSIJEK, OIB 85821130368</item>
      <item>FOOD &amp; WINE j.d.o.o. za ugostiteljstvo , trgovinu i usluge, OIB 69630286446, Eugena Kvaternika 3,31551 Belišće</item>
    </izvorni_sadrzaj>
    <derivirana_varijabla naziv="DomainObject.Predmet.SudioniciListAdressOIB_1">
      <item>FINA RC OSIJEK, OIB 85821130368</item>
      <item>FOOD &amp; WINE j.d.o.o. za ugostiteljstvo , trgovinu i usluge, OIB 69630286446, Eugena Kvaternika 3,31551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69630286446</item>
    </izvorni_sadrzaj>
    <derivirana_varijabla naziv="DomainObject.Predmet.SudioniciListNazivOIB_1">
      <item>, OIB 85821130368</item>
      <item>, OIB 69630286446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71763-C8E7-4C8F-864E-A9940C9B8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2289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2018-07-11T08:44:00Z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2018-07-11T08:50:00Z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(St-983-18 - oglas FOOD &amp; WINE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