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3e89" w14:paraId="a2c3e89" w:rsidRDefault="00AE649C" w:rsidP="00FA5B5E" w:rsidR="00AE649C" w:rsidRPr="00B76F3C">
      <w:pPr>
        <w:pStyle w:val="Naslov3"/>
        <w15:collapsed w:val="false"/>
      </w:pPr>
    </w:p>
    <w:p w:rsidRDefault="003B4E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B4E0B" w:rsidP="003B4E0B" w:rsidR="003B4E0B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St-367/2015-3.</w:t>
      </w:r>
    </w:p>
    <w:p w:rsidRDefault="003B4E0B" w:rsidP="003B4E0B" w:rsidR="003B4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B4E0B" w:rsidP="003B4E0B" w:rsidR="003B4E0B">
      <w:pPr>
        <w:jc w:val="center"/>
        <w:rPr>
          <w:rFonts w:cs="Arial" w:hAnsi="Arial" w:ascii="Arial"/>
          <w:b/>
        </w:rPr>
      </w:pPr>
    </w:p>
    <w:p w:rsidRDefault="003B4E0B" w:rsidP="003B4E0B" w:rsidR="003B4E0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LASTA d.o.o. za trgovinu i usluge iz </w:t>
      </w:r>
      <w:proofErr w:type="spellStart"/>
      <w:r>
        <w:rPr>
          <w:rFonts w:cs="Arial" w:hAnsi="Arial" w:ascii="Arial"/>
        </w:rPr>
        <w:t>Rezovca</w:t>
      </w:r>
      <w:proofErr w:type="spellEnd"/>
      <w:r>
        <w:rPr>
          <w:rFonts w:cs="Arial" w:hAnsi="Arial" w:ascii="Arial"/>
        </w:rPr>
        <w:t xml:space="preserve">, Markovac 15, MBS 010057900, OIB 27100894714, dana 05. veljače 2016. godine  </w:t>
      </w: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LASTA d.o.o. za trgovinu i usluge iz </w:t>
      </w:r>
      <w:proofErr w:type="spellStart"/>
      <w:r>
        <w:rPr>
          <w:rFonts w:cs="Arial" w:hAnsi="Arial" w:ascii="Arial"/>
        </w:rPr>
        <w:t>Rezovca</w:t>
      </w:r>
      <w:proofErr w:type="spellEnd"/>
      <w:r>
        <w:rPr>
          <w:rFonts w:cs="Arial" w:hAnsi="Arial" w:ascii="Arial"/>
        </w:rPr>
        <w:t xml:space="preserve">, Markovac 15, MBS 010057900, OIB 27100894714. 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20, OIB 11168088853. 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LASTA d.o.o. za trgovinu i usluge iz </w:t>
      </w:r>
      <w:proofErr w:type="spellStart"/>
      <w:r>
        <w:rPr>
          <w:rFonts w:cs="Arial" w:hAnsi="Arial" w:ascii="Arial"/>
        </w:rPr>
        <w:t>Rezovca</w:t>
      </w:r>
      <w:proofErr w:type="spellEnd"/>
      <w:r>
        <w:rPr>
          <w:rFonts w:cs="Arial" w:hAnsi="Arial" w:ascii="Arial"/>
        </w:rPr>
        <w:t xml:space="preserve">, Markovac 15, MBS 010057900, OIB 27100894714. </w:t>
      </w:r>
    </w:p>
    <w:p w:rsidRDefault="003B4E0B" w:rsidP="003B4E0B" w:rsidR="003B4E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3B4E0B" w:rsidP="003B4E0B" w:rsidR="003B4E0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B4E0B" w:rsidP="003B4E0B" w:rsidR="003B4E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3B4E0B" w:rsidP="003B4E0B" w:rsidR="003B4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St-367/2015-2., koji je objavljen na </w:t>
      </w:r>
      <w:r>
        <w:rPr>
          <w:rFonts w:cs="Arial" w:hAnsi="Arial" w:ascii="Arial"/>
        </w:rPr>
        <w:lastRenderedPageBreak/>
        <w:t>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B4E0B" w:rsidP="003B4E0B" w:rsidR="003B4E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B4E0B" w:rsidP="003B4E0B" w:rsidR="003B4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B4E0B" w:rsidP="003B4E0B" w:rsidR="003B4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3B4E0B" w:rsidP="003B4E0B" w:rsidR="003B4E0B">
      <w:pPr>
        <w:rPr>
          <w:rFonts w:cs="Arial" w:hAnsi="Arial" w:ascii="Arial"/>
          <w:b/>
        </w:rPr>
      </w:pPr>
    </w:p>
    <w:p w:rsidRDefault="003B4E0B" w:rsidP="003B4E0B" w:rsidR="003B4E0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B4E0B" w:rsidP="003B4E0B" w:rsidR="003B4E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B4E0B" w:rsidP="003B4E0B" w:rsidR="003B4E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3B4E0B" w:rsidP="003B4E0B" w:rsidR="003B4E0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B4E0B" w:rsidP="003B4E0B" w:rsidR="003B4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3B4E0B" w:rsidP="003B4E0B" w:rsidR="003B4E0B">
      <w:pPr>
        <w:rPr>
          <w:rFonts w:cs="Arial" w:hAnsi="Arial" w:ascii="Arial"/>
        </w:rPr>
      </w:pPr>
    </w:p>
    <w:p w:rsidRDefault="003B4E0B" w:rsidP="003B4E0B" w:rsidR="003B4E0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E0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St-367/2015-3</izvorni_sadrzaj>
    <derivirana_varijabla naziv="DomainObject.Oznaka_1">St-367/2015-3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LASTA d.o.o. za trgovinu i usluge, Rezovac zastupanog po punomoćniku ANICA ČORDAŠ</izvorni_sadrzaj>
    <derivirana_varijabla naziv="DomainObject.Predmet.ProtustrankaFormated_1">  LASTA d.o.o. za trgovinu i usluge, Rezovac zastupanog po punomoćniku ANICA ČORDAŠ</derivirana_varijabla>
  </DomainObject.Predmet.ProtustrankaFormated>
  <DomainObject.Predmet.ProtustrankaFormatedOIB>
    <izvorni_sadrzaj>  LASTA d.o.o. za trgovinu i usluge, Rezovac, OIB 27100894714 zastupanog po punomoćniku ANICA ČORDAŠ</izvorni_sadrzaj>
    <derivirana_varijabla naziv="DomainObject.Predmet.ProtustrankaFormatedOIB_1">  LASTA d.o.o. za trgovinu i usluge, Rezovac, OIB 27100894714 zastupanog po punomoćniku ANICA ČORDAŠ</derivirana_varijabla>
  </DomainObject.Predmet.ProtustrankaFormatedOIB>
  <DomainObject.Predmet.ProtustrankaFormatedWithAdress>
    <izvorni_sadrzaj> LASTA d.o.o. za trgovinu i usluge, Rezovac, Markovac 15, 33000 Rezovac zastupanog po punomoćniku ANICA ČORDAŠ</izvorni_sadrzaj>
    <derivirana_varijabla naziv="DomainObject.Predmet.ProtustrankaFormatedWithAdress_1"> LASTA d.o.o. za trgovinu i usluge, Rezovac, Markovac 15, 33000 Rezovac zastupanog po punomoćniku ANICA ČORDAŠ</derivirana_varijabla>
  </DomainObject.Predmet.ProtustrankaFormatedWithAdress>
  <DomainObject.Predmet.ProtustrankaFormatedWithAdressOIB>
    <izvorni_sadrzaj> LASTA d.o.o. za trgovinu i usluge, Rezovac, OIB 27100894714, Markovac 15, 33000 Rezovac zastupanog po punomoćniku ANICA ČORDAŠ</izvorni_sadrzaj>
    <derivirana_varijabla naziv="DomainObject.Predmet.ProtustrankaFormatedWithAdressOIB_1"> LASTA d.o.o. za trgovinu i usluge, Rezovac, OIB 27100894714, Markovac 15, 33000 Rezovac zastupanog po punomoćniku ANICA ČORDAŠ</derivirana_varijabla>
  </DomainObject.Predmet.ProtustrankaFormatedWithAdressOIB>
  <DomainObject.Predmet.ProtustrankaWithAdress>
    <izvorni_sadrzaj>LASTA d.o.o. za trgovinu i usluge, Rezovac Markovac 15, 33000 Rezovac</izvorni_sadrzaj>
    <derivirana_varijabla naziv="DomainObject.Predmet.ProtustrankaWithAdress_1">LASTA d.o.o. za trgovinu i usluge, Rezovac Markovac 15, 33000 Rezovac</derivirana_varijabla>
  </DomainObject.Predmet.ProtustrankaWithAdress>
  <DomainObject.Predmet.ProtustrankaWithAdressOIB>
    <izvorni_sadrzaj>LASTA d.o.o. za trgovinu i usluge, Rezovac, OIB 27100894714, Markovac 15, 33000 Rezovac</izvorni_sadrzaj>
    <derivirana_varijabla naziv="DomainObject.Predmet.ProtustrankaWithAdressOIB_1">LASTA d.o.o. za trgovinu i usluge, Rezovac, OIB 27100894714, Markovac 15, 33000 Rezovac</derivirana_varijabla>
  </DomainObject.Predmet.ProtustrankaWithAdressOIB>
  <DomainObject.Predmet.ProtustrankaNazivFormated>
    <izvorni_sadrzaj>LASTA d.o.o. za trgovinu i usluge, Rezovac</izvorni_sadrzaj>
    <derivirana_varijabla naziv="DomainObject.Predmet.ProtustrankaNazivFormated_1">LASTA d.o.o. za trgovinu i usluge, Rezovac</derivirana_varijabla>
  </DomainObject.Predmet.ProtustrankaNazivFormated>
  <DomainObject.Predmet.ProtustrankaNazivFormatedOIB>
    <izvorni_sadrzaj>LASTA d.o.o. za trgovinu i usluge, Rezovac, OIB 27100894714</izvorni_sadrzaj>
    <derivirana_varijabla naziv="DomainObject.Predmet.ProtustrankaNazivFormatedOIB_1">LASTA d.o.o. za trgovinu i usluge, Rezovac, OIB 27100894714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LASTA d.o.o. za trgovinu i usluge, Rezovac zastupanog po punomoćniku ANICA ČORDAŠ</item>
    </izvorni_sadrzaj>
    <derivirana_varijabla naziv="DomainObject.Predmet.ProtuStrankaListFormated_1">
      <item>LASTA d.o.o. za trgovinu i usluge, Rezovac zastupanog po punomoćniku ANICA ČORDAŠ</item>
    </derivirana_varijabla>
  </DomainObject.Predmet.ProtuStrankaListFormated>
  <DomainObject.Predmet.ProtuStrankaListFormatedOIB>
    <izvorni_sadrzaj>
      <item>LASTA d.o.o. za trgovinu i usluge, Rezovac, OIB 27100894714 zastupanog po punomoćniku ANICA ČORDAŠ</item>
    </izvorni_sadrzaj>
    <derivirana_varijabla naziv="DomainObject.Predmet.ProtuStrankaListFormatedOIB_1">
      <item>LASTA d.o.o. za trgovinu i usluge, Rezovac, OIB 27100894714 zastupanog po punomoćniku ANICA ČORDAŠ</item>
    </derivirana_varijabla>
  </DomainObject.Predmet.ProtuStrankaListFormatedOIB>
  <DomainObject.Predmet.ProtuStrankaListFormatedWithAdress>
    <izvorni_sadrzaj>
      <item>LASTA d.o.o. za trgovinu i usluge, Rezovac, Markovac 15, 33000 Rezovac zastupanog po punomoćniku ANICA ČORDAŠ</item>
    </izvorni_sadrzaj>
    <derivirana_varijabla naziv="DomainObject.Predmet.ProtuStrankaListFormatedWithAdress_1">
      <item>LASTA d.o.o. za trgovinu i usluge, Rezovac, Markovac 15, 33000 Rezovac zastupanog po punomoćniku ANICA ČORDAŠ</item>
    </derivirana_varijabla>
  </DomainObject.Predmet.ProtuStrankaListFormatedWithAdress>
  <DomainObject.Predmet.ProtuStrankaListFormatedWithAdressOIB>
    <izvorni_sadrzaj>
      <item>LASTA d.o.o. za trgovinu i usluge, Rezovac, OIB 27100894714, Markovac 15, 33000 Rezovac zastupanog po punomoćniku ANICA ČORDAŠ</item>
    </izvorni_sadrzaj>
    <derivirana_varijabla naziv="DomainObject.Predmet.ProtuStrankaListFormatedWithAdressOIB_1">
      <item>LASTA d.o.o. za trgovinu i usluge, Rezovac, OIB 27100894714, Markovac 15, 33000 Rezovac zastupanog po punomoćniku ANICA ČORDAŠ</item>
    </derivirana_varijabla>
  </DomainObject.Predmet.ProtuStrankaListFormatedWithAdressOIB>
  <DomainObject.Predmet.ProtuStrankaListNazivFormated>
    <izvorni_sadrzaj>
      <item>LASTA d.o.o. za trgovinu i usluge, Rezovac</item>
    </izvorni_sadrzaj>
    <derivirana_varijabla naziv="DomainObject.Predmet.ProtuStrankaListNazivFormated_1">
      <item>LASTA d.o.o. za trgovinu i usluge, Rezovac</item>
    </derivirana_varijabla>
  </DomainObject.Predmet.ProtuStrankaListNazivFormated>
  <DomainObject.Predmet.ProtuStrankaListNazivFormatedOIB>
    <izvorni_sadrzaj>
      <item>LASTA d.o.o. za trgovinu i usluge, Rezovac, OIB 27100894714</item>
    </izvorni_sadrzaj>
    <derivirana_varijabla naziv="DomainObject.Predmet.ProtuStrankaListNazivFormatedOIB_1">
      <item>LASTA d.o.o. za trgovinu i usluge, Rezovac, OIB 27100894714</item>
    </derivirana_varijabla>
  </DomainObject.Predmet.ProtuStrankaListNazivFormatedOIB>
  <DomainObject.Predmet.OstaliListFormated>
    <izvorni_sadrzaj>
      <item>ANICA ČORDAŠ punomoćnik sudionika u postupku LASTA d.o.o. za trgovinu i usluge, Rezovac</item>
    </izvorni_sadrzaj>
    <derivirana_varijabla naziv="DomainObject.Predmet.OstaliListFormated_1">
      <item>ANICA ČORDAŠ punomoćnik sudionika u postupku LASTA d.o.o. za trgovinu i usluge, Rezovac</item>
    </derivirana_varijabla>
  </DomainObject.Predmet.OstaliListFormated>
  <DomainObject.Predmet.OstaliListFormatedOIB>
    <izvorni_sadrzaj>
      <item>ANICA ČORDAŠ, OIB 64451677045 punomoćnik sudionika u postupku LASTA d.o.o. za trgovinu i usluge, Rezovac</item>
    </izvorni_sadrzaj>
    <derivirana_varijabla naziv="DomainObject.Predmet.OstaliListFormatedOIB_1">
      <item>ANICA ČORDAŠ, OIB 64451677045 punomoćnik sudionika u postupku LASTA d.o.o. za trgovinu i usluge, Rezovac</item>
    </derivirana_varijabla>
  </DomainObject.Predmet.OstaliListFormatedOIB>
  <DomainObject.Predmet.OstaliListFormatedWithAdress>
    <izvorni_sadrzaj>
      <item>ANICA ČORDAŠ, Markovac 15., 33000 Rezovac punomoćnik sudionika u postupku LASTA d.o.o. za trgovinu i usluge, Rezovac</item>
    </izvorni_sadrzaj>
    <derivirana_varijabla naziv="DomainObject.Predmet.OstaliListFormatedWithAdress_1">
      <item>ANICA ČORDAŠ, Markovac 15., 33000 Rezovac punomoćnik sudionika u postupku LASTA d.o.o. za trgovinu i usluge, Rezovac</item>
    </derivirana_varijabla>
  </DomainObject.Predmet.OstaliListFormatedWithAdress>
  <DomainObject.Predmet.OstaliListFormatedWithAdressOIB>
    <izvorni_sadrzaj>
      <item>ANICA ČORDAŠ, OIB 64451677045, Markovac 15., 33000 Rezovac punomoćnik sudionika u postupku LASTA d.o.o. za trgovinu i usluge, Rezovac</item>
    </izvorni_sadrzaj>
    <derivirana_varijabla naziv="DomainObject.Predmet.OstaliListFormatedWithAdressOIB_1">
      <item>ANICA ČORDAŠ, OIB 64451677045, Markovac 15., 33000 Rezovac punomoćnik sudionika u postupku LASTA d.o.o. za trgovinu i usluge, Rezovac</item>
    </derivirana_varijabla>
  </DomainObject.Predmet.OstaliListFormatedWithAdressOIB>
  <DomainObject.Predmet.OstaliListNazivFormated>
    <izvorni_sadrzaj>
      <item>ANICA ČORDAŠ</item>
    </izvorni_sadrzaj>
    <derivirana_varijabla naziv="DomainObject.Predmet.OstaliListNazivFormated_1">
      <item>ANICA ČORDAŠ</item>
    </derivirana_varijabla>
  </DomainObject.Predmet.OstaliListNazivFormated>
  <DomainObject.Predmet.OstaliListNazivFormatedOIB>
    <izvorni_sadrzaj>
      <item>ANICA ČORDAŠ, OIB 64451677045</item>
    </izvorni_sadrzaj>
    <derivirana_varijabla naziv="DomainObject.Predmet.OstaliListNazivFormatedOIB_1">
      <item>ANICA ČORDAŠ, OIB 64451677045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St-367/2015-3</izvorni_sadrzaj>
    <derivirana_varijabla naziv="DomainObject.PoslovniBrojDokumenta_1">St-367/2015-3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LASTA d.o.o. za trgovinu i usluge, Rezovac</izvorni_sadrzaj>
    <derivirana_varijabla naziv="DomainObject.Predmet.ProtustrankaIDrugi_1">LASTA d.o.o. za trgovinu i usluge, 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LASTA d.o.o. za trgovinu i usluge, Rezovac, OIB 27100894714, Markovac 15, 33000 Rezovac</izvorni_sadrzaj>
    <derivirana_varijabla naziv="DomainObject.Predmet.ProtustrankaIDrugiAdressOIB_1">LASTA d.o.o. za trgovinu i usluge, Rezovac, OIB 27100894714, Markovac 15, 33000 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LASTA d.o.o. za trgovinu i usluge, Rezovac</item>
      <item>ANICA ČORDAŠ</item>
    </izvorni_sadrzaj>
    <derivirana_varijabla naziv="DomainObject.Predmet.SudioniciListNaziv_1">
      <item>FINA, RC ZAGREB, Podružnica Bjelovar</item>
      <item>LASTA d.o.o. za trgovinu i usluge, Rezovac</item>
      <item>ANICA ČORDAŠ</item>
    </derivirana_varijabla>
  </DomainObject.Predmet.SudioniciListNaziv>
  <DomainObject.Predmet.SudioniciListAdressOIB>
    <izvorni_sadrzaj>
      <item>FINA, RC ZAGREB, Podružnica Bjelovar, OIB 85821130368, F. Supila 4,43000 Bjelovar</item>
      <item>LASTA d.o.o. za trgovinu i usluge, Rezovac, OIB 27100894714, Markovac 15,33000 Rezovac</item>
      <item>ANICA ČORDAŠ, OIB 64451677045, Markovac 15.,33000 Rezovac</item>
    </izvorni_sadrzaj>
    <derivirana_varijabla naziv="DomainObject.Predmet.SudioniciListAdressOIB_1">
      <item>FINA, RC ZAGREB, Podružnica Bjelovar, OIB 85821130368, F. Supila 4,43000 Bjelovar</item>
      <item>LASTA d.o.o. za trgovinu i usluge, Rezovac, OIB 27100894714, Markovac 15,33000 Rezovac</item>
      <item>ANICA ČORDAŠ, OIB 64451677045, Markovac 15.,33000 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C9415-FF67-4F11-BEB8-F1A8E40E3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3770</properties:Characters>
  <properties:Lines>94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