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739e" w14:paraId="b37739e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A5237" w:rsidRPr="008C3132">
        <w:t>St-</w:t>
      </w:r>
      <w:r w:rsidR="00262CE3">
        <w:t>950</w:t>
      </w:r>
      <w:r w:rsidR="00F07122">
        <w:t>/1</w:t>
      </w:r>
      <w:r w:rsidR="00C86750">
        <w:t>5</w:t>
      </w:r>
      <w:r w:rsidR="002B2706">
        <w:t>-</w:t>
      </w:r>
      <w:r w:rsidR="004E0A16">
        <w:t>1</w:t>
      </w:r>
      <w:r w:rsidR="00262CE3">
        <w:t>4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262CE3">
        <w:t>16</w:t>
      </w:r>
      <w:r w:rsidR="00C86750">
        <w:t>. prosinca 2015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262CE3">
        <w:rPr>
          <w:rFonts w:eastAsia="Calibri"/>
          <w:lang w:eastAsia="en-US"/>
        </w:rPr>
        <w:t>POLJOPRIVREDNA ZADRUGA VITKOVIĆ</w:t>
      </w:r>
      <w:r w:rsidR="004E0A16" w:rsidRPr="004E0A16">
        <w:rPr>
          <w:rFonts w:eastAsia="Calibri"/>
          <w:lang w:eastAsia="en-US"/>
        </w:rPr>
        <w:t xml:space="preserve">, sa sjedištem </w:t>
      </w:r>
      <w:r w:rsidR="000F1C28">
        <w:rPr>
          <w:rFonts w:eastAsia="Calibri"/>
          <w:lang w:eastAsia="en-US"/>
        </w:rPr>
        <w:t xml:space="preserve">u </w:t>
      </w:r>
      <w:r w:rsidR="00262CE3">
        <w:rPr>
          <w:rFonts w:eastAsia="Calibri"/>
          <w:lang w:eastAsia="en-US"/>
        </w:rPr>
        <w:t>Kakmi (Općina Polača)</w:t>
      </w:r>
      <w:r w:rsidR="004E0A16" w:rsidRPr="004E0A16">
        <w:rPr>
          <w:rFonts w:eastAsia="Calibri"/>
          <w:lang w:eastAsia="en-US"/>
        </w:rPr>
        <w:t xml:space="preserve">, </w:t>
      </w:r>
      <w:r w:rsidR="00262CE3">
        <w:rPr>
          <w:rFonts w:eastAsia="Calibri"/>
          <w:lang w:eastAsia="en-US"/>
        </w:rPr>
        <w:t>Kakma 41</w:t>
      </w:r>
      <w:r w:rsidR="004E0A16" w:rsidRPr="004E0A16">
        <w:rPr>
          <w:rFonts w:eastAsia="Calibri"/>
          <w:lang w:eastAsia="en-US"/>
        </w:rPr>
        <w:t xml:space="preserve">, OIB: </w:t>
      </w:r>
      <w:r w:rsidR="00262CE3">
        <w:rPr>
          <w:rFonts w:eastAsia="Calibri"/>
          <w:lang w:eastAsia="en-US"/>
        </w:rPr>
        <w:t>75904435502</w:t>
      </w:r>
      <w:r>
        <w:t xml:space="preserve">, </w:t>
      </w:r>
      <w:r w:rsidR="000D3E6F">
        <w:t xml:space="preserve"> </w:t>
      </w:r>
      <w:r w:rsidR="00262CE3">
        <w:t>27</w:t>
      </w:r>
      <w:r w:rsidR="000D3E6F">
        <w:t xml:space="preserve">. </w:t>
      </w:r>
      <w:r w:rsidR="00262CE3">
        <w:t>travnja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262CE3">
        <w:rPr>
          <w:rFonts w:eastAsia="Calibri"/>
          <w:lang w:eastAsia="en-US"/>
        </w:rPr>
        <w:t>POLJOPRIVREDNA ZADRUGA VITKOVIĆ</w:t>
      </w:r>
      <w:r w:rsidR="00262CE3" w:rsidRPr="004E0A16">
        <w:rPr>
          <w:rFonts w:eastAsia="Calibri"/>
          <w:lang w:eastAsia="en-US"/>
        </w:rPr>
        <w:t xml:space="preserve">, sa sjedištem </w:t>
      </w:r>
      <w:r w:rsidR="00262CE3">
        <w:rPr>
          <w:rFonts w:eastAsia="Calibri"/>
          <w:lang w:eastAsia="en-US"/>
        </w:rPr>
        <w:t>u Kakmi (Općina Polača)</w:t>
      </w:r>
      <w:r w:rsidR="00262CE3" w:rsidRPr="004E0A16">
        <w:rPr>
          <w:rFonts w:eastAsia="Calibri"/>
          <w:lang w:eastAsia="en-US"/>
        </w:rPr>
        <w:t xml:space="preserve">, </w:t>
      </w:r>
      <w:r w:rsidR="00262CE3">
        <w:rPr>
          <w:rFonts w:eastAsia="Calibri"/>
          <w:lang w:eastAsia="en-US"/>
        </w:rPr>
        <w:t>Kakma 41</w:t>
      </w:r>
      <w:r w:rsidR="00262CE3" w:rsidRPr="004E0A16">
        <w:rPr>
          <w:rFonts w:eastAsia="Calibri"/>
          <w:lang w:eastAsia="en-US"/>
        </w:rPr>
        <w:t xml:space="preserve">, OIB: </w:t>
      </w:r>
      <w:r w:rsidR="00262CE3">
        <w:rPr>
          <w:rFonts w:eastAsia="Calibri"/>
          <w:lang w:eastAsia="en-US"/>
        </w:rPr>
        <w:t>75904435502</w:t>
      </w:r>
      <w:r w:rsidR="00C86750">
        <w:t xml:space="preserve"> </w:t>
      </w:r>
      <w:r>
        <w:t xml:space="preserve">s danom </w:t>
      </w:r>
      <w:r w:rsidR="00262CE3">
        <w:t>27. travnja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262CE3">
        <w:t>09</w:t>
      </w:r>
      <w:r w:rsidR="008A3AB7">
        <w:t>,</w:t>
      </w:r>
      <w:r w:rsidR="000D3E6F">
        <w:t>30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0D3E6F" w:rsidR="003A5C17">
      <w:pPr>
        <w:pStyle w:val="Odlomakpopisa"/>
        <w:spacing w:lineRule="atLeast" w:line="240"/>
        <w:jc w:val="both"/>
      </w:pPr>
      <w:r w:rsidRPr="00570BA5">
        <w:t>II</w:t>
      </w:r>
      <w:r w:rsidR="00386298" w:rsidRPr="00570BA5">
        <w:t xml:space="preserve">. </w:t>
      </w:r>
      <w:r w:rsidR="000D3E6F">
        <w:t>Stečajnim upraviteljem</w:t>
      </w:r>
      <w:r w:rsidRPr="00570BA5">
        <w:t xml:space="preserve"> dužnika </w:t>
      </w:r>
      <w:r w:rsidR="00193657" w:rsidRPr="00570BA5">
        <w:t xml:space="preserve">imenuje se </w:t>
      </w:r>
      <w:r w:rsidR="00262CE3" w:rsidRPr="00262CE3">
        <w:t>Domagoj Repač  iz Zagreba, Đorđićeva 24, OIB: 24977406610</w:t>
      </w:r>
      <w:r w:rsidR="00FE603C">
        <w:t>.</w:t>
      </w:r>
    </w:p>
    <w:p w:rsidRDefault="00FE603C" w:rsidP="00FE603C" w:rsidR="00FE603C" w:rsidRPr="00FE603C">
      <w:pPr>
        <w:spacing w:lineRule="atLeast" w:line="240"/>
        <w:rPr>
          <w:b/>
        </w:rPr>
      </w:pPr>
    </w:p>
    <w:p w:rsidRDefault="007C62EB" w:rsidP="003A5C17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262CE3">
        <w:rPr>
          <w:rFonts w:eastAsia="Calibri"/>
          <w:lang w:eastAsia="en-US"/>
        </w:rPr>
        <w:t>POLJOPRIVREDNA ZADRUGA VITKOVIĆ</w:t>
      </w:r>
      <w:r w:rsidR="00262CE3" w:rsidRPr="004E0A16">
        <w:rPr>
          <w:rFonts w:eastAsia="Calibri"/>
          <w:lang w:eastAsia="en-US"/>
        </w:rPr>
        <w:t xml:space="preserve">, sa sjedištem </w:t>
      </w:r>
      <w:r w:rsidR="00262CE3">
        <w:rPr>
          <w:rFonts w:eastAsia="Calibri"/>
          <w:lang w:eastAsia="en-US"/>
        </w:rPr>
        <w:t>u Kakmi (Općina Polača)</w:t>
      </w:r>
      <w:r w:rsidR="00262CE3" w:rsidRPr="004E0A16">
        <w:rPr>
          <w:rFonts w:eastAsia="Calibri"/>
          <w:lang w:eastAsia="en-US"/>
        </w:rPr>
        <w:t xml:space="preserve">, </w:t>
      </w:r>
      <w:r w:rsidR="00262CE3">
        <w:rPr>
          <w:rFonts w:eastAsia="Calibri"/>
          <w:lang w:eastAsia="en-US"/>
        </w:rPr>
        <w:t>Kakma 41</w:t>
      </w:r>
      <w:r w:rsidR="00262CE3" w:rsidRPr="004E0A16">
        <w:rPr>
          <w:rFonts w:eastAsia="Calibri"/>
          <w:lang w:eastAsia="en-US"/>
        </w:rPr>
        <w:t xml:space="preserve">, OIB: </w:t>
      </w:r>
      <w:r w:rsidR="00262CE3">
        <w:rPr>
          <w:rFonts w:eastAsia="Calibri"/>
          <w:lang w:eastAsia="en-US"/>
        </w:rPr>
        <w:t>75904435502</w:t>
      </w:r>
      <w:r w:rsidR="003A5C17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262CE3" w:rsidP="00262CE3" w:rsidR="00262CE3">
      <w:pPr>
        <w:jc w:val="both"/>
      </w:pPr>
    </w:p>
    <w:p w:rsidRDefault="00C81F50" w:rsidP="00262CE3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imovine koja ulazi u stečajnu masu i prikupljenim sredstvima podmiriti nastale troškove </w:t>
      </w:r>
      <w:r w:rsidRPr="002B5AAE">
        <w:lastRenderedPageBreak/>
        <w:t>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0D3E6F" w:rsidR="00193657" w:rsidRPr="000D3E6F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262CE3">
        <w:t>16</w:t>
      </w:r>
      <w:r w:rsidR="00D92349">
        <w:t>. prosinca 2015.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0D3E6F">
        <w:t xml:space="preserve">U zahtjevu u bitnome navodi da </w:t>
      </w:r>
      <w:r w:rsidR="00DD5088" w:rsidRPr="000D3E6F">
        <w:t xml:space="preserve">dužnik </w:t>
      </w:r>
      <w:r w:rsidR="00193657" w:rsidRPr="000D3E6F">
        <w:t xml:space="preserve">na dan </w:t>
      </w:r>
      <w:r w:rsidR="0079567A" w:rsidRPr="000D3E6F">
        <w:t>1. rujna 2015</w:t>
      </w:r>
      <w:r w:rsidR="00193657" w:rsidRPr="000D3E6F">
        <w:t xml:space="preserve">. u Očevidniku redoslijeda osnova za plaćanje ima evidentirane neizvršene osnove za plaćanje u neprekinutom razdoblju od </w:t>
      </w:r>
      <w:r w:rsidR="00262CE3">
        <w:t>705</w:t>
      </w:r>
      <w:r w:rsidR="00D41763" w:rsidRPr="000D3E6F">
        <w:t xml:space="preserve"> </w:t>
      </w:r>
      <w:r w:rsidR="00193657" w:rsidRPr="000D3E6F">
        <w:t>dan</w:t>
      </w:r>
      <w:r w:rsidR="00D75141" w:rsidRPr="000D3E6F">
        <w:t>a</w:t>
      </w:r>
      <w:r w:rsidR="00193657" w:rsidRPr="000D3E6F">
        <w:t xml:space="preserve"> u ukupnom iznosu od </w:t>
      </w:r>
      <w:r w:rsidR="00262CE3">
        <w:t>15.954,64</w:t>
      </w:r>
      <w:r w:rsidR="004B6C65" w:rsidRPr="000D3E6F">
        <w:t xml:space="preserve"> kuna</w:t>
      </w:r>
      <w:r w:rsidR="00193657" w:rsidRPr="000D3E6F">
        <w:t xml:space="preserve"> da nema zaposlenih, </w:t>
      </w:r>
      <w:r w:rsidRPr="000D3E6F">
        <w:t xml:space="preserve">da </w:t>
      </w:r>
      <w:r w:rsidR="002B2706" w:rsidRPr="000D3E6F">
        <w:t>ima</w:t>
      </w:r>
      <w:r w:rsidR="001E74F1" w:rsidRPr="000D3E6F">
        <w:t xml:space="preserve"> otvoren račun</w:t>
      </w:r>
      <w:r w:rsidR="002B2706" w:rsidRPr="000D3E6F">
        <w:t xml:space="preserve"> u </w:t>
      </w:r>
      <w:r w:rsidR="00262CE3">
        <w:t>Splitskoj banci</w:t>
      </w:r>
      <w:r w:rsidR="00B84B6D" w:rsidRPr="000D3E6F">
        <w:t xml:space="preserve">, kao </w:t>
      </w:r>
      <w:r w:rsidR="00193657" w:rsidRPr="000D3E6F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262CE3">
        <w:t>11</w:t>
      </w:r>
      <w:r w:rsidR="002B2706" w:rsidRPr="00C44BF6">
        <w:t>. veljače</w:t>
      </w:r>
      <w:r w:rsidRPr="00C44BF6">
        <w:t xml:space="preserve"> 2016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0D3E6F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 w:rsidR="00EE4915">
        <w:t xml:space="preserve"> oglasom određenom roku, te</w:t>
      </w:r>
      <w:r w:rsidRPr="00131DF8">
        <w:t xml:space="preserve"> da </w:t>
      </w:r>
      <w:r w:rsidRPr="000D3E6F">
        <w:t xml:space="preserve">iz potvrde Financijske agencije od </w:t>
      </w:r>
      <w:r w:rsidR="00262CE3">
        <w:t>27. travnja</w:t>
      </w:r>
      <w:r w:rsidR="008A3AB7" w:rsidRPr="000D3E6F">
        <w:t xml:space="preserve"> 2017</w:t>
      </w:r>
      <w:r w:rsidRPr="000D3E6F">
        <w:t xml:space="preserve">. proizlazi da je račun dužnika </w:t>
      </w:r>
      <w:r w:rsidR="00EE0861" w:rsidRPr="000D3E6F">
        <w:t xml:space="preserve">i dalje u blokadi zbog neizvršenih osnova za plaćanje u neprekinutom razdoblju od </w:t>
      </w:r>
      <w:r w:rsidR="00262CE3">
        <w:t>1305</w:t>
      </w:r>
      <w:r w:rsidR="00EE0861" w:rsidRPr="000D3E6F">
        <w:t xml:space="preserve"> dana</w:t>
      </w:r>
      <w:r w:rsidR="008A3AB7" w:rsidRPr="000D3E6F">
        <w:t xml:space="preserve"> u iznosu od </w:t>
      </w:r>
      <w:r w:rsidR="00262CE3">
        <w:t>17.555,04</w:t>
      </w:r>
      <w:r w:rsidR="008A3AB7" w:rsidRPr="000D3E6F">
        <w:t xml:space="preserve"> kuna</w:t>
      </w:r>
      <w:r w:rsidR="00EE0861" w:rsidRPr="00C44BF6">
        <w:t xml:space="preserve"> </w:t>
      </w:r>
      <w:r w:rsidRPr="00C44BF6">
        <w:t>to je temeljem</w:t>
      </w:r>
      <w:r w:rsidRPr="00BD0BAB">
        <w:t xml:space="preserve"> odredbi čl. 431. i 432. SZ-a, u svezi s odredbama čl.</w:t>
      </w:r>
      <w:r>
        <w:t xml:space="preserve">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262CE3">
        <w:t>27. travnja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262CE3" w:rsidR="001B2252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="00101E57">
        <w:t xml:space="preserve">                                                                                               </w:t>
      </w:r>
    </w:p>
    <w:p w:rsidRDefault="00050593" w:rsidP="00BC42D0" w:rsidR="00050593" w:rsidRPr="00240F6B">
      <w:pPr>
        <w:jc w:val="right"/>
      </w:pPr>
      <w:r>
        <w:t xml:space="preserve">  Sutkinja:</w:t>
      </w:r>
    </w:p>
    <w:p w:rsidRDefault="00050593" w:rsidP="00BC42D0" w:rsidR="00050593" w:rsidRPr="00F42AAC">
      <w:pPr>
        <w:jc w:val="right"/>
      </w:pPr>
      <w:r>
        <w:t>Tina Grg</w:t>
      </w:r>
      <w:r w:rsidR="002B2706">
        <w:t>as</w:t>
      </w:r>
    </w:p>
    <w:p w:rsidRDefault="00050593" w:rsidP="00BC42D0" w:rsidR="00050593">
      <w:pPr>
        <w:ind w:firstLine="708"/>
        <w:jc w:val="right"/>
      </w:pPr>
    </w:p>
    <w:p w:rsidRDefault="00C81F50" w:rsidP="00BC42D0" w:rsidR="00C81F50" w:rsidRPr="00F42AAC">
      <w:pPr>
        <w:jc w:val="right"/>
      </w:pPr>
    </w:p>
    <w:p w:rsidRDefault="001B2252" w:rsidP="00EE0861" w:rsidR="001B2252">
      <w:pPr>
        <w:ind w:firstLine="708"/>
        <w:jc w:val="both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050593" w:rsidP="00050593" w:rsidR="00050593" w:rsidRPr="00050593">
      <w:pPr>
        <w:jc w:val="both"/>
      </w:pPr>
      <w:r w:rsidRPr="00050593">
        <w:t>DNA: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C81F50" w:rsidP="00C81F50" w:rsidR="00C81F50">
      <w:pPr>
        <w:jc w:val="both"/>
      </w:pPr>
    </w:p>
    <w:sectPr w:rsidSect="00BE1154" w:rsidR="00C81F5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C94" w:rsidR="00DD6C94">
      <w:r>
        <w:separator/>
      </w:r>
    </w:p>
  </w:endnote>
  <w:endnote w:id="0" w:type="continuationSeparator">
    <w:p w:rsidRDefault="00DD6C94" w:rsidR="00DD6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C94" w:rsidR="00DD6C94">
      <w:r>
        <w:separator/>
      </w:r>
    </w:p>
  </w:footnote>
  <w:footnote w:id="0" w:type="continuationSeparator">
    <w:p w:rsidRDefault="00DD6C94" w:rsidR="00DD6C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C94" w:rsidP="00E37B9D" w:rsidR="00DD6C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6C94" w:rsidR="00DD6C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C94" w:rsidP="00E37B9D" w:rsidR="00DD6C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BB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D6C94" w:rsidP="008C3132" w:rsidR="00DD6C94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262CE3">
      <w:t>950</w:t>
    </w:r>
    <w:r>
      <w:t>/15-</w:t>
    </w:r>
    <w:r w:rsidR="004E0A16">
      <w:t>1</w:t>
    </w:r>
    <w:r w:rsidR="00262CE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50593"/>
    <w:rsid w:val="0007209E"/>
    <w:rsid w:val="000764A2"/>
    <w:rsid w:val="00082765"/>
    <w:rsid w:val="00086EBE"/>
    <w:rsid w:val="0008729C"/>
    <w:rsid w:val="00087797"/>
    <w:rsid w:val="00091D5A"/>
    <w:rsid w:val="00092947"/>
    <w:rsid w:val="000931FC"/>
    <w:rsid w:val="000A0DAE"/>
    <w:rsid w:val="000C6F34"/>
    <w:rsid w:val="000D04CB"/>
    <w:rsid w:val="000D3E6F"/>
    <w:rsid w:val="000E466C"/>
    <w:rsid w:val="000F1C28"/>
    <w:rsid w:val="00101503"/>
    <w:rsid w:val="00101E57"/>
    <w:rsid w:val="0010473C"/>
    <w:rsid w:val="00104AC8"/>
    <w:rsid w:val="001062F4"/>
    <w:rsid w:val="00106EA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2AA"/>
    <w:rsid w:val="00254DBF"/>
    <w:rsid w:val="00262CE3"/>
    <w:rsid w:val="0026703A"/>
    <w:rsid w:val="002765A5"/>
    <w:rsid w:val="002A1020"/>
    <w:rsid w:val="002A659C"/>
    <w:rsid w:val="002B011F"/>
    <w:rsid w:val="002B2706"/>
    <w:rsid w:val="002B5E36"/>
    <w:rsid w:val="002B72E4"/>
    <w:rsid w:val="002C1434"/>
    <w:rsid w:val="002C4929"/>
    <w:rsid w:val="002D0F73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D7699"/>
    <w:rsid w:val="003E41A8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6C65"/>
    <w:rsid w:val="004B703D"/>
    <w:rsid w:val="004C2509"/>
    <w:rsid w:val="004C4B52"/>
    <w:rsid w:val="004C7182"/>
    <w:rsid w:val="004E0A16"/>
    <w:rsid w:val="004E498B"/>
    <w:rsid w:val="00513D2B"/>
    <w:rsid w:val="00531A9C"/>
    <w:rsid w:val="005439BE"/>
    <w:rsid w:val="005440C2"/>
    <w:rsid w:val="00551781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3474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80984"/>
    <w:rsid w:val="0088756B"/>
    <w:rsid w:val="00894966"/>
    <w:rsid w:val="008A3AB7"/>
    <w:rsid w:val="008B5890"/>
    <w:rsid w:val="008C078D"/>
    <w:rsid w:val="008C3132"/>
    <w:rsid w:val="008D4452"/>
    <w:rsid w:val="008D78F4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20D9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241EB"/>
    <w:rsid w:val="00A26896"/>
    <w:rsid w:val="00A366D1"/>
    <w:rsid w:val="00A43712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C00EA"/>
    <w:rsid w:val="00BC42D0"/>
    <w:rsid w:val="00BC53A0"/>
    <w:rsid w:val="00BC5DCC"/>
    <w:rsid w:val="00BD0BAB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44BF6"/>
    <w:rsid w:val="00C572D2"/>
    <w:rsid w:val="00C60200"/>
    <w:rsid w:val="00C61524"/>
    <w:rsid w:val="00C66BBD"/>
    <w:rsid w:val="00C758AA"/>
    <w:rsid w:val="00C81F50"/>
    <w:rsid w:val="00C84E20"/>
    <w:rsid w:val="00C86750"/>
    <w:rsid w:val="00CA0565"/>
    <w:rsid w:val="00CA3E6B"/>
    <w:rsid w:val="00CA590A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55C2A"/>
    <w:rsid w:val="00D7124E"/>
    <w:rsid w:val="00D75141"/>
    <w:rsid w:val="00D82465"/>
    <w:rsid w:val="00D92349"/>
    <w:rsid w:val="00D92DF0"/>
    <w:rsid w:val="00D94D07"/>
    <w:rsid w:val="00D96FA0"/>
    <w:rsid w:val="00DA6554"/>
    <w:rsid w:val="00DD0823"/>
    <w:rsid w:val="00DD118B"/>
    <w:rsid w:val="00DD5088"/>
    <w:rsid w:val="00DD5973"/>
    <w:rsid w:val="00DD6C94"/>
    <w:rsid w:val="00DD6F15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4915"/>
    <w:rsid w:val="00EE6A90"/>
    <w:rsid w:val="00EF6F21"/>
    <w:rsid w:val="00F0712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B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B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B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B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6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B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B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B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B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St-950/2015</izvorni_sadrzaj>
    <derivirana_varijabla naziv="DomainObject.Predmet.OznakaBroj_1">St-950/2015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VITKOVIĆ za poljoprivredu i trgovinu</izvorni_sadrzaj>
    <derivirana_varijabla naziv="DomainObject.Predmet.ProtustrankaFormated_1">  POLJOPRIVREDNA ZADRUGA VITKOVIĆ za poljoprivredu i trgovinu</derivirana_varijabla>
  </DomainObject.Predmet.ProtustrankaFormated>
  <DomainObject.Predmet.ProtustrankaFormatedOIB>
    <izvorni_sadrzaj>  POLJOPRIVREDNA ZADRUGA VITKOVIĆ za poljoprivredu i trgovinu, OIB 75904435502</izvorni_sadrzaj>
    <derivirana_varijabla naziv="DomainObject.Predmet.ProtustrankaFormatedOIB_1">  POLJOPRIVREDNA ZADRUGA VITKOVIĆ za poljoprivredu i trgovinu, OIB 75904435502</derivirana_varijabla>
  </DomainObject.Predmet.ProtustrankaFormatedOIB>
  <DomainObject.Predmet.ProtustrankaFormatedWithAdress>
    <izvorni_sadrzaj> POLJOPRIVREDNA ZADRUGA VITKOVIĆ za poljoprivredu i trgovinu, Kakma  41, 23210 Kakma</izvorni_sadrzaj>
    <derivirana_varijabla naziv="DomainObject.Predmet.ProtustrankaFormatedWithAdress_1"> POLJOPRIVREDNA ZADRUGA VITKOVIĆ za poljoprivredu i trgovinu, Kakma  41, 23210 Kakma</derivirana_varijabla>
  </DomainObject.Predmet.ProtustrankaFormatedWithAdress>
  <DomainObject.Predmet.ProtustrankaFormatedWithAdressOIB>
    <izvorni_sadrzaj> POLJOPRIVREDNA ZADRUGA VITKOVIĆ za poljoprivredu i trgovinu, OIB 75904435502, Kakma  41, 23210 Kakma</izvorni_sadrzaj>
    <derivirana_varijabla naziv="DomainObject.Predmet.ProtustrankaFormatedWithAdressOIB_1"> POLJOPRIVREDNA ZADRUGA VITKOVIĆ za poljoprivredu i trgovinu, OIB 75904435502, Kakma  41, 23210 Kakma</derivirana_varijabla>
  </DomainObject.Predmet.ProtustrankaFormatedWithAdressOIB>
  <DomainObject.Predmet.ProtustrankaWithAdress>
    <izvorni_sadrzaj>POLJOPRIVREDNA ZADRUGA VITKOVIĆ za poljoprivredu i trgovinu Kakma  41, 23210 Kakma</izvorni_sadrzaj>
    <derivirana_varijabla naziv="DomainObject.Predmet.ProtustrankaWithAdress_1">POLJOPRIVREDNA ZADRUGA VITKOVIĆ za poljoprivredu i trgovinu Kakma  41, 23210 Kakma</derivirana_varijabla>
  </DomainObject.Predmet.ProtustrankaWithAdress>
  <DomainObject.Predmet.ProtustrankaWithAdressOIB>
    <izvorni_sadrzaj>POLJOPRIVREDNA ZADRUGA VITKOVIĆ za poljoprivredu i trgovinu, OIB 75904435502, Kakma  41, 23210 Kakma</izvorni_sadrzaj>
    <derivirana_varijabla naziv="DomainObject.Predmet.ProtustrankaWithAdressOIB_1">POLJOPRIVREDNA ZADRUGA VITKOVIĆ za poljoprivredu i trgovinu, OIB 75904435502, Kakma  41, 23210 Kakma</derivirana_varijabla>
  </DomainObject.Predmet.ProtustrankaWithAdressOIB>
  <DomainObject.Predmet.ProtustrankaNazivFormated>
    <izvorni_sadrzaj>POLJOPRIVREDNA ZADRUGA VITKOVIĆ za poljoprivredu i trgovinu</izvorni_sadrzaj>
    <derivirana_varijabla naziv="DomainObject.Predmet.ProtustrankaNazivFormated_1">POLJOPRIVREDNA ZADRUGA VITKOVIĆ za poljoprivredu i trgovinu</derivirana_varijabla>
  </DomainObject.Predmet.ProtustrankaNazivFormated>
  <DomainObject.Predmet.ProtustrankaNazivFormatedOIB>
    <izvorni_sadrzaj>POLJOPRIVREDNA ZADRUGA VITKOVIĆ za poljoprivredu i trgovinu, OIB 75904435502</izvorni_sadrzaj>
    <derivirana_varijabla naziv="DomainObject.Predmet.ProtustrankaNazivFormatedOIB_1">POLJOPRIVREDNA ZADRUGA VITKOVIĆ za poljoprivredu i trgovinu, OIB 75904435502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15954.64</izvorni_sadrzaj>
    <derivirana_varijabla naziv="DomainObject.Predmet.TrenutnaVrijednost_1">15954.64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VITKOVIĆ za poljoprivredu i trgovinu</item>
    </izvorni_sadrzaj>
    <derivirana_varijabla naziv="DomainObject.Predmet.ProtuStrankaListFormated_1">
      <item>POLJOPRIVREDNA ZADRUGA VITKOVIĆ za poljoprivredu i trgovinu</item>
    </derivirana_varijabla>
  </DomainObject.Predmet.ProtuStrankaListFormated>
  <DomainObject.Predmet.ProtuStrankaListFormatedOIB>
    <izvorni_sadrzaj>
      <item>POLJOPRIVREDNA ZADRUGA VITKOVIĆ za poljoprivredu i trgovinu, OIB 75904435502</item>
    </izvorni_sadrzaj>
    <derivirana_varijabla naziv="DomainObject.Predmet.ProtuStrankaListFormatedOIB_1">
      <item>POLJOPRIVREDNA ZADRUGA VITKOVIĆ za poljoprivredu i trgovinu, OIB 75904435502</item>
    </derivirana_varijabla>
  </DomainObject.Predmet.ProtuStrankaListFormatedOIB>
  <DomainObject.Predmet.ProtuStrankaListFormatedWithAdress>
    <izvorni_sadrzaj>
      <item>POLJOPRIVREDNA ZADRUGA VITKOVIĆ za poljoprivredu i trgovinu, Kakma  41, 23210 Kakma</item>
    </izvorni_sadrzaj>
    <derivirana_varijabla naziv="DomainObject.Predmet.ProtuStrankaListFormatedWithAdress_1">
      <item>POLJOPRIVREDNA ZADRUGA VITKOVIĆ za poljoprivredu i trgovinu, Kakma  41, 23210 Kakma</item>
    </derivirana_varijabla>
  </DomainObject.Predmet.ProtuStrankaListFormatedWithAdress>
  <DomainObject.Predmet.ProtuStrankaListFormatedWithAdressOIB>
    <izvorni_sadrzaj>
      <item>POLJOPRIVREDNA ZADRUGA VITKOVIĆ za poljoprivredu i trgovinu, OIB 75904435502, Kakma  41, 23210 Kakma</item>
    </izvorni_sadrzaj>
    <derivirana_varijabla naziv="DomainObject.Predmet.ProtuStrankaListFormatedWithAdressOIB_1">
      <item>POLJOPRIVREDNA ZADRUGA VITKOVIĆ za poljoprivredu i trgovinu, OIB 75904435502, Kakma  41, 23210 Kakma</item>
    </derivirana_varijabla>
  </DomainObject.Predmet.ProtuStrankaListFormatedWithAdressOIB>
  <DomainObject.Predmet.ProtuStrankaListNazivFormated>
    <izvorni_sadrzaj>
      <item>POLJOPRIVREDNA ZADRUGA VITKOVIĆ za poljoprivredu i trgovinu</item>
    </izvorni_sadrzaj>
    <derivirana_varijabla naziv="DomainObject.Predmet.ProtuStrankaListNazivFormated_1">
      <item>POLJOPRIVREDNA ZADRUGA VITKOVIĆ za poljoprivredu i trgovinu</item>
    </derivirana_varijabla>
  </DomainObject.Predmet.ProtuStrankaListNazivFormated>
  <DomainObject.Predmet.ProtuStrankaListNazivFormatedOIB>
    <izvorni_sadrzaj>
      <item>POLJOPRIVREDNA ZADRUGA VITKOVIĆ za poljoprivredu i trgovinu, OIB 75904435502</item>
    </izvorni_sadrzaj>
    <derivirana_varijabla naziv="DomainObject.Predmet.ProtuStrankaListNazivFormatedOIB_1">
      <item>POLJOPRIVREDNA ZADRUGA VITKOVIĆ za poljoprivredu i trgovinu, OIB 75904435502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VITKOVIĆ za poljoprivredu i trgovinu</izvorni_sadrzaj>
    <derivirana_varijabla naziv="DomainObject.Predmet.ProtustrankaIDrugi_1">POLJOPRIVREDNA ZADRUGA VITKOVIĆ za poljoprivredu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POLJOPRIVREDNA ZADRUGA VITKOVIĆ za poljoprivredu i trgovinu, OIB 75904435502, Kakma  41, 23210 Kakma</izvorni_sadrzaj>
    <derivirana_varijabla naziv="DomainObject.Predmet.ProtustrankaIDrugiAdressOIB_1">POLJOPRIVREDNA ZADRUGA VITKOVIĆ za poljoprivredu i trgovinu, OIB 75904435502, Kakma  41,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VITKOVIĆ za poljoprivredu i trgovinu</item>
    </izvorni_sadrzaj>
    <derivirana_varijabla naziv="DomainObject.Predmet.SudioniciListNaziv_1">
      <item>Financijska agencija</item>
      <item>POLJOPRIVREDNA ZADRUGA VITKOVIĆ za poljoprivredu i trgovinu</item>
    </derivirana_varijabla>
  </DomainObject.Predmet.SudioniciListNaziv>
  <DomainObject.Predmet.SudioniciListAdressOIB>
    <izvorni_sadrzaj>
      <item>Financijska agencija, OIB 85821130368, Ivana Danila 4,23000 Zadar</item>
      <item>POLJOPRIVREDNA ZADRUGA VITKOVIĆ za poljoprivredu i trgovinu, OIB 75904435502, Kakma  41,23210 Kakma</item>
    </izvorni_sadrzaj>
    <derivirana_varijabla naziv="DomainObject.Predmet.SudioniciListAdressOIB_1">
      <item>Financijska agencija, OIB 85821130368, Ivana Danila 4,23000 Zadar</item>
      <item>POLJOPRIVREDNA ZADRUGA VITKOVIĆ za poljoprivredu i trgovinu, OIB 75904435502, Kakma  41,23210 Kakma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75904435502</item>
    </izvorni_sadrzaj>
    <derivirana_varijabla naziv="DomainObject.Predmet.SudioniciListNazivOIB_1">
      <item>, OIB 85821130368</item>
      <item>, OIB 75904435502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1037</properties:Words>
  <properties:Characters>5667</properties:Characters>
  <properties:Lines>131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2017-04-27T07:15:00Z</dcterms:created>
  <dc:creator>Administrator</dc:creator>
  <cp:lastModifiedBy>Nena Mužanović</cp:lastModifiedBy>
  <cp:lastPrinted>2017-02-21T13:38:00Z</cp:lastPrinted>
  <dcterms:modified xmlns:xsi="http://www.w3.org/2001/XMLSchema-instance" xsi:type="dcterms:W3CDTF">2017-04-27T07:27:00Z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