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9e58" w14:paraId="dcc9e5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F52756">
        <w:rPr>
          <w:rFonts w:hAnsi="Times New Roman" w:ascii="Times New Roman"/>
        </w:rPr>
        <w:t>334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F52756" w:rsidRPr="00F52756">
        <w:rPr>
          <w:rFonts w:hAnsi="Times New Roman" w:ascii="Times New Roman"/>
        </w:rPr>
        <w:t>MATO MITROVIĆ j.d.o.o. Zagreb, Vratnička ulica 17/a, OIB:73563044844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2A2AEB">
        <w:rPr>
          <w:rFonts w:hAnsi="Times New Roman" w:ascii="Times New Roman"/>
        </w:rPr>
        <w:t>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F52756" w:rsidRPr="00F52756">
        <w:rPr>
          <w:rFonts w:hAnsi="Times New Roman" w:ascii="Times New Roman"/>
        </w:rPr>
        <w:t>MATO MITROVIĆ j.d.o.o. Zagreb, Vratnička ulica 17/a, OIB:73563044844</w:t>
      </w:r>
      <w:r w:rsidR="00F52756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dana 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F52756" w:rsidR="00F52756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F52756" w:rsidRPr="00F52756">
        <w:rPr>
          <w:rFonts w:hAnsi="Times New Roman" w:ascii="Times New Roman"/>
        </w:rPr>
        <w:t>Mateo Erceg, OIB: 93602617826, Radnička cesta 30, Zagreb.</w:t>
      </w:r>
    </w:p>
    <w:p w:rsidRDefault="008D54FD" w:rsidP="00F52756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F52756" w:rsidRPr="00F52756">
        <w:rPr>
          <w:rFonts w:hAnsi="Times New Roman" w:ascii="Times New Roman"/>
        </w:rPr>
        <w:t>MATO MITROVIĆ j.d.o.o. Zagreb, Vratnička ulica 17/a, OIB:73563044844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F52756" w:rsidRPr="00F52756">
        <w:rPr>
          <w:rFonts w:hAnsi="Times New Roman" w:ascii="Times New Roman"/>
        </w:rPr>
        <w:t>MATO MITROVIĆ j.d.o.o. Zagreb, Vratnička ulica 17/a, OIB:73563044844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A2AEB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2A2AEB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F52756" w:rsidRPr="00F52756">
        <w:rPr>
          <w:rFonts w:hAnsi="Times New Roman" w:ascii="Times New Roman"/>
        </w:rPr>
        <w:t>MATO MITROVIĆ j.d.o.o. Zagreb, Vratnička ulica 17/a, OIB:73563044844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52756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F52756">
        <w:rPr>
          <w:rFonts w:hAnsi="Times New Roman" w:ascii="Times New Roman"/>
        </w:rPr>
        <w:t>01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C15E24">
        <w:rPr>
          <w:rFonts w:hAnsi="Times New Roman" w:ascii="Times New Roman"/>
        </w:rPr>
        <w:t>13.594,47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2A2AE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15E24">
        <w:rPr>
          <w:rFonts w:hAnsi="Times New Roman" w:ascii="Times New Roman"/>
        </w:rPr>
        <w:t>1</w:t>
      </w:r>
      <w:r w:rsidR="002A2AEB">
        <w:rPr>
          <w:rFonts w:hAnsi="Times New Roman" w:ascii="Times New Roman"/>
        </w:rPr>
        <w:t>7</w:t>
      </w:r>
      <w:r w:rsidR="00FF0A52" w:rsidRPr="008F27CC">
        <w:rPr>
          <w:rFonts w:hAnsi="Times New Roman" w:ascii="Times New Roman"/>
        </w:rPr>
        <w:t xml:space="preserve">. </w:t>
      </w:r>
      <w:r w:rsidR="002A2AEB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15E24">
        <w:rPr>
          <w:rFonts w:hAnsi="Times New Roman" w:ascii="Times New Roman"/>
        </w:rPr>
        <w:t>26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C15E24">
        <w:rPr>
          <w:rFonts w:hAnsi="Times New Roman" w:ascii="Times New Roman"/>
        </w:rPr>
        <w:t>6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C15E2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C15E24">
        <w:rPr>
          <w:rFonts w:hAnsi="Times New Roman" w:ascii="Times New Roman"/>
        </w:rPr>
        <w:t xml:space="preserve">koja bi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C15E2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za namire</w:t>
      </w:r>
      <w:r w:rsidR="00DF75C4">
        <w:rPr>
          <w:rFonts w:hAnsi="Times New Roman" w:ascii="Times New Roman"/>
        </w:rPr>
        <w:t xml:space="preserve">nje </w:t>
      </w:r>
      <w:r w:rsidR="00C15E24">
        <w:rPr>
          <w:rFonts w:hAnsi="Times New Roman" w:ascii="Times New Roman"/>
        </w:rPr>
        <w:t xml:space="preserve">vjerovnika, ali spisu </w:t>
      </w:r>
      <w:r w:rsidR="00C15E24">
        <w:rPr>
          <w:rFonts w:hAnsi="Times New Roman" w:ascii="Times New Roman"/>
        </w:rPr>
        <w:lastRenderedPageBreak/>
        <w:t xml:space="preserve">prileži prokazni popis imovine dužnika iz kojeg je vidljivo da </w:t>
      </w:r>
      <w:r w:rsidR="00C15E24" w:rsidRPr="00C15E24">
        <w:rPr>
          <w:rFonts w:hAnsi="Times New Roman" w:ascii="Times New Roman"/>
        </w:rPr>
        <w:t xml:space="preserve">dužnik </w:t>
      </w:r>
      <w:r w:rsidR="00C15E24">
        <w:rPr>
          <w:rFonts w:hAnsi="Times New Roman" w:ascii="Times New Roman"/>
        </w:rPr>
        <w:t xml:space="preserve">nema </w:t>
      </w:r>
      <w:r w:rsidR="00C15E24" w:rsidRPr="00C15E24">
        <w:rPr>
          <w:rFonts w:hAnsi="Times New Roman" w:ascii="Times New Roman"/>
        </w:rPr>
        <w:t>imovinu dovoljnu ni za namirenje troškova stečajnog postupka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C15E24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C15E24">
        <w:rPr>
          <w:rFonts w:hAnsi="Times New Roman" w:ascii="Times New Roman"/>
        </w:rPr>
        <w:t>lipnja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15E24">
        <w:rPr>
          <w:rFonts w:hAnsi="Times New Roman" w:ascii="Times New Roman"/>
        </w:rPr>
        <w:t>27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15E24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961489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961489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14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961489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961489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961489" w:rsidR="006A3D35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20B4F" w:rsidP="00464385" w:rsidR="00620B4F">
      <w:pPr>
        <w:ind w:firstLine="720"/>
        <w:jc w:val="both"/>
        <w:rPr>
          <w:rFonts w:hAnsi="Times New Roman" w:ascii="Times New Roman"/>
        </w:rPr>
      </w:pPr>
    </w:p>
    <w:p w:rsidRDefault="00620B4F" w:rsidP="00464385" w:rsidR="00620B4F" w:rsidRPr="008F27CC">
      <w:pPr>
        <w:ind w:firstLine="720"/>
        <w:jc w:val="both"/>
        <w:rPr>
          <w:rFonts w:hAnsi="Times New Roman" w:ascii="Times New Roman"/>
        </w:rPr>
      </w:pPr>
    </w:p>
    <w:sectPr w:rsidSect="00961489" w:rsidR="00620B4F" w:rsidRPr="008F27CC">
      <w:headerReference w:type="even" r:id="rId11"/>
      <w:headerReference w:type="default" r:id="rId12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55A" w:rsidR="00D3255A">
      <w:r>
        <w:separator/>
      </w:r>
    </w:p>
  </w:endnote>
  <w:endnote w:id="0" w:type="continuationSeparator">
    <w:p w:rsidRDefault="00D3255A" w:rsidR="00D32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55A" w:rsidR="00D3255A">
      <w:r>
        <w:separator/>
      </w:r>
    </w:p>
  </w:footnote>
  <w:footnote w:id="0" w:type="continuationSeparator">
    <w:p w:rsidRDefault="00D3255A" w:rsidR="00D32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3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52756">
      <w:rPr>
        <w:rFonts w:hAnsi="Times New Roman" w:ascii="Times New Roman"/>
      </w:rPr>
      <w:t>334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0B4F"/>
    <w:rsid w:val="00630958"/>
    <w:rsid w:val="00631DE1"/>
    <w:rsid w:val="00637330"/>
    <w:rsid w:val="006375A3"/>
    <w:rsid w:val="006501F2"/>
    <w:rsid w:val="00654207"/>
    <w:rsid w:val="00680DD6"/>
    <w:rsid w:val="006A0344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540D8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1489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5E24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255A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2756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 MITROVIĆ j.d.o.o. zastupanog po punomoćniku MATO MITROVIĆ</izvorni_sadrzaj>
    <derivirana_varijabla naziv="DomainObject.Predmet.ProtustrankaFormated_1">  MATO MITROVIĆ j.d.o.o. zastupanog po punomoćniku MATO MITROVIĆ</derivirana_varijabla>
  </DomainObject.Predmet.ProtustrankaFormated>
  <DomainObject.Predmet.ProtustrankaFormatedOIB>
    <izvorni_sadrzaj>  MATO MITROVIĆ j.d.o.o., OIB 73563044844 zastupanog po punomoćniku MATO MITROVIĆ</izvorni_sadrzaj>
    <derivirana_varijabla naziv="DomainObject.Predmet.ProtustrankaFormatedOIB_1">  MATO MITROVIĆ j.d.o.o., OIB 73563044844 zastupanog po punomoćniku MATO MITROVIĆ</derivirana_varijabla>
  </DomainObject.Predmet.ProtustrankaFormatedOIB>
  <DomainObject.Predmet.ProtustrankaFormatedWithAdress>
    <izvorni_sadrzaj> MATO MITROVIĆ j.d.o.o., Vratnička ulica 17/a, 10000 Zagreb zastupanog po punomoćniku MATO MITROVIĆ</izvorni_sadrzaj>
    <derivirana_varijabla naziv="DomainObject.Predmet.ProtustrankaFormatedWithAdress_1"> MATO MITROVIĆ j.d.o.o., Vratnička ulica 17/a, 10000 Zagreb zastupanog po punomoćniku MATO MITROVIĆ</derivirana_varijabla>
  </DomainObject.Predmet.ProtustrankaFormatedWithAdress>
  <DomainObject.Predmet.ProtustrankaFormatedWithAdressOIB>
    <izvorni_sadrzaj> MATO MITROVIĆ j.d.o.o., OIB 73563044844, Vratnička ulica 17/a, 10000 Zagreb zastupanog po punomoćniku MATO MITROVIĆ</izvorni_sadrzaj>
    <derivirana_varijabla naziv="DomainObject.Predmet.ProtustrankaFormatedWithAdressOIB_1"> MATO MITROVIĆ j.d.o.o., OIB 73563044844, Vratnička ulica 17/a, 10000 Zagreb zastupanog po punomoćniku MATO MITROVIĆ</derivirana_varijabla>
  </DomainObject.Predmet.ProtustrankaFormatedWithAdressOIB>
  <DomainObject.Predmet.ProtustrankaWithAdress>
    <izvorni_sadrzaj>MATO MITROVIĆ j.d.o.o. Vratnička ulica 17/a, 10000 Zagreb</izvorni_sadrzaj>
    <derivirana_varijabla naziv="DomainObject.Predmet.ProtustrankaWithAdress_1">MATO MITROVIĆ j.d.o.o. Vratnička ulica 17/a, 10000 Zagreb</derivirana_varijabla>
  </DomainObject.Predmet.ProtustrankaWithAdress>
  <DomainObject.Predmet.ProtustrankaWithAdressOIB>
    <izvorni_sadrzaj>MATO MITROVIĆ j.d.o.o., OIB 73563044844, Vratnička ulica 17/a, 10000 Zagreb</izvorni_sadrzaj>
    <derivirana_varijabla naziv="DomainObject.Predmet.ProtustrankaWithAdressOIB_1">MATO MITROVIĆ j.d.o.o., OIB 73563044844, Vratnička ulica 17/a, 10000 Zagreb</derivirana_varijabla>
  </DomainObject.Predmet.ProtustrankaWithAdressOIB>
  <DomainObject.Predmet.ProtustrankaNazivFormated>
    <izvorni_sadrzaj>MATO MITROVIĆ j.d.o.o.</izvorni_sadrzaj>
    <derivirana_varijabla naziv="DomainObject.Predmet.ProtustrankaNazivFormated_1">MATO MITROVIĆ j.d.o.o.</derivirana_varijabla>
  </DomainObject.Predmet.ProtustrankaNazivFormated>
  <DomainObject.Predmet.ProtustrankaNazivFormatedOIB>
    <izvorni_sadrzaj>MATO MITROVIĆ j.d.o.o., OIB 73563044844</izvorni_sadrzaj>
    <derivirana_varijabla naziv="DomainObject.Predmet.ProtustrankaNazivFormatedOIB_1">MATO MITROVIĆ j.d.o.o., OIB 73563044844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 MITROVIĆ j.d.o.o. zastupanog po punomoćniku MATO MITROVIĆ</item>
    </izvorni_sadrzaj>
    <derivirana_varijabla naziv="DomainObject.Predmet.ProtuStrankaListFormated_1">
      <item>MATO MITROVIĆ j.d.o.o. zastupanog po punomoćniku MATO MITROVIĆ</item>
    </derivirana_varijabla>
  </DomainObject.Predmet.ProtuStrankaListFormated>
  <DomainObject.Predmet.ProtuStrankaListFormatedOIB>
    <izvorni_sadrzaj>
      <item>MATO MITROVIĆ j.d.o.o., OIB 73563044844 zastupanog po punomoćniku MATO MITROVIĆ</item>
    </izvorni_sadrzaj>
    <derivirana_varijabla naziv="DomainObject.Predmet.ProtuStrankaListFormatedOIB_1">
      <item>MATO MITROVIĆ j.d.o.o., OIB 73563044844 zastupanog po punomoćniku MATO MITROVIĆ</item>
    </derivirana_varijabla>
  </DomainObject.Predmet.ProtuStrankaListFormatedOIB>
  <DomainObject.Predmet.ProtuStrankaListFormatedWithAdress>
    <izvorni_sadrzaj>
      <item>MATO MITROVIĆ j.d.o.o., Vratnička ulica 17/a, 10000 Zagreb zastupanog po punomoćniku MATO MITROVIĆ</item>
    </izvorni_sadrzaj>
    <derivirana_varijabla naziv="DomainObject.Predmet.ProtuStrankaListFormatedWithAdress_1">
      <item>MATO MITROVIĆ j.d.o.o., Vratnička ulica 17/a, 10000 Zagreb zastupanog po punomoćniku MATO MITROVIĆ</item>
    </derivirana_varijabla>
  </DomainObject.Predmet.ProtuStrankaListFormatedWithAdress>
  <DomainObject.Predmet.ProtuStrankaListFormatedWithAdressOIB>
    <izvorni_sadrzaj>
      <item>MATO MITROVIĆ j.d.o.o., OIB 73563044844, Vratnička ulica 17/a, 10000 Zagreb zastupanog po punomoćniku MATO MITROVIĆ</item>
    </izvorni_sadrzaj>
    <derivirana_varijabla naziv="DomainObject.Predmet.ProtuStrankaListFormatedWithAdressOIB_1">
      <item>MATO MITROVIĆ j.d.o.o., OIB 73563044844, Vratnička ulica 17/a, 10000 Zagreb zastupanog po punomoćniku MATO MITROVIĆ</item>
    </derivirana_varijabla>
  </DomainObject.Predmet.ProtuStrankaListFormatedWithAdressOIB>
  <DomainObject.Predmet.ProtuStrankaListNazivFormated>
    <izvorni_sadrzaj>
      <item>MATO MITROVIĆ j.d.o.o.</item>
    </izvorni_sadrzaj>
    <derivirana_varijabla naziv="DomainObject.Predmet.ProtuStrankaListNazivFormated_1">
      <item>MATO MITROVIĆ j.d.o.o.</item>
    </derivirana_varijabla>
  </DomainObject.Predmet.ProtuStrankaListNazivFormated>
  <DomainObject.Predmet.ProtuStrankaListNazivFormatedOIB>
    <izvorni_sadrzaj>
      <item>MATO MITROVIĆ j.d.o.o., OIB 73563044844</item>
    </izvorni_sadrzaj>
    <derivirana_varijabla naziv="DomainObject.Predmet.ProtuStrankaListNazivFormatedOIB_1">
      <item>MATO MITROVIĆ j.d.o.o., OIB 73563044844</item>
    </derivirana_varijabla>
  </DomainObject.Predmet.ProtuStrankaListNazivFormatedOIB>
  <DomainObject.Predmet.OstaliListFormated>
    <izvorni_sadrzaj>
      <item>MATO MITROVIĆ punomoćnik sudionika u postupku MATO MITROVIĆ j.d.o.o.</item>
    </izvorni_sadrzaj>
    <derivirana_varijabla naziv="DomainObject.Predmet.OstaliListFormated_1">
      <item>MATO MITROVIĆ punomoćnik sudionika u postupku MATO MITROVIĆ j.d.o.o.</item>
    </derivirana_varijabla>
  </DomainObject.Predmet.OstaliListFormated>
  <DomainObject.Predmet.OstaliListFormatedOIB>
    <izvorni_sadrzaj>
      <item>MATO MITROVIĆ, OIB 91226892105 punomoćnik sudionika u postupku MATO MITROVIĆ j.d.o.o.</item>
    </izvorni_sadrzaj>
    <derivirana_varijabla naziv="DomainObject.Predmet.OstaliListFormatedOIB_1">
      <item>MATO MITROVIĆ, OIB 91226892105 punomoćnik sudionika u postupku MATO MITROVIĆ j.d.o.o.</item>
    </derivirana_varijabla>
  </DomainObject.Predmet.OstaliListFormatedOIB>
  <DomainObject.Predmet.OstaliListFormatedWithAdress>
    <izvorni_sadrzaj>
      <item>MATO MITROVIĆ, Pitomačka Ulica 5, 10000 Zagreb punomoćnik sudionika u postupku MATO MITROVIĆ j.d.o.o.</item>
    </izvorni_sadrzaj>
    <derivirana_varijabla naziv="DomainObject.Predmet.OstaliListFormatedWithAdress_1">
      <item>MATO MITROVIĆ, Pitomačka Ulica 5, 10000 Zagreb punomoćnik sudionika u postupku MATO MITROVIĆ j.d.o.o.</item>
    </derivirana_varijabla>
  </DomainObject.Predmet.OstaliListFormatedWithAdress>
  <DomainObject.Predmet.OstaliListFormatedWithAdressOIB>
    <izvorni_sadrzaj>
      <item>MATO MITROVIĆ, OIB 91226892105, Pitomačka Ulica 5, 10000 Zagreb punomoćnik sudionika u postupku MATO MITROVIĆ j.d.o.o.</item>
    </izvorni_sadrzaj>
    <derivirana_varijabla naziv="DomainObject.Predmet.OstaliListFormatedWithAdressOIB_1">
      <item>MATO MITROVIĆ, OIB 91226892105, Pitomačka Ulica 5, 10000 Zagreb punomoćnik sudionika u postupku MATO MITROVIĆ j.d.o.o.</item>
    </derivirana_varijabla>
  </DomainObject.Predmet.OstaliListFormatedWithAdressOIB>
  <DomainObject.Predmet.OstaliListNazivFormated>
    <izvorni_sadrzaj>
      <item>MATO MITROVIĆ</item>
    </izvorni_sadrzaj>
    <derivirana_varijabla naziv="DomainObject.Predmet.OstaliListNazivFormated_1">
      <item>MATO MITROVIĆ</item>
    </derivirana_varijabla>
  </DomainObject.Predmet.OstaliListNazivFormated>
  <DomainObject.Predmet.OstaliListNazivFormatedOIB>
    <izvorni_sadrzaj>
      <item>MATO MITROVIĆ, OIB 91226892105</item>
    </izvorni_sadrzaj>
    <derivirana_varijabla naziv="DomainObject.Predmet.OstaliListNazivFormatedOIB_1">
      <item>MATO MITROVIĆ, OIB 91226892105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 MITROVIĆ j.d.o.o.</izvorni_sadrzaj>
    <derivirana_varijabla naziv="DomainObject.Predmet.ProtustrankaIDrugi_1">MATO MITROVIĆ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 MITROVIĆ j.d.o.o., OIB 73563044844, Vratnička ulica 17/a, 10000 Zagreb</izvorni_sadrzaj>
    <derivirana_varijabla naziv="DomainObject.Predmet.ProtustrankaIDrugiAdressOIB_1">MATO MITROVIĆ j.d.o.o., OIB 73563044844, Vratnička ulica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MITROVIĆ j.d.o.o.</item>
      <item>MATO MITROVIĆ</item>
    </izvorni_sadrzaj>
    <derivirana_varijabla naziv="DomainObject.Predmet.SudioniciListNaziv_1">
      <item>FINA Regionalni centar Zagreb</item>
      <item>MATO MITROVIĆ j.d.o.o.</item>
      <item>MATO 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MITROVIĆ j.d.o.o., OIB 73563044844, Vratnička ulica 17/a,10000 Zagreb</item>
      <item>MATO MITROVIĆ, OIB 91226892105, Pitomačka Ulica 5,10000 Zagreb</item>
    </izvorni_sadrzaj>
    <derivirana_varijabla naziv="DomainObject.Predmet.SudioniciListAdressOIB_1">
      <item>FINA Regionalni centar Zagreb, OIB 85821130368, Trg svibanjskih žrtava 1995. 1,10000 Zagreb</item>
      <item>MATO MITROVIĆ j.d.o.o., OIB 73563044844, Vratnička ulica 17/a,10000 Zagreb</item>
      <item>MATO MITROVIĆ, OIB 91226892105, Pitomačka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73563044844</item>
      <item>, OIB 91226892105</item>
    </izvorni_sadrzaj>
    <derivirana_varijabla naziv="DomainObject.Predmet.SudioniciListNazivOIB_1">
      <item>, OIB 85821130368</item>
      <item>, OIB 73563044844</item>
      <item>, OIB 91226892105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FA150-39BC-4956-9B2F-C65121F7D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778</properties:Words>
  <properties:Characters>4120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2017-09-13T13:55:00Z</dcterms:created>
  <dc:creator>x</dc:creator>
  <cp:lastModifiedBy>Zlatka Plivelić</cp:lastModifiedBy>
  <cp:lastPrinted>2017-09-14T08:40:00Z</cp:lastPrinted>
  <dcterms:modified xmlns:xsi="http://www.w3.org/2001/XMLSchema-instance" xsi:type="dcterms:W3CDTF">2017-09-14T08:42:00Z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