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cadcd" w14:paraId="c3cadcd" w:rsidRDefault="00B314E8" w:rsidR="00B314E8" w:rsidRPr="007236C7">
      <w:pPr>
        <w15:collapsed w:val="false"/>
        <w:rPr>
          <w:rFonts w:hAnsi="Times New Roman" w:ascii="Times New Roman"/>
          <w:noProof w:val="false"/>
          <w:szCs w:val="24"/>
        </w:rPr>
      </w:pPr>
      <w:bookmarkStart w:name="_GoBack" w:id="0"/>
      <w:bookmarkEnd w:id="0"/>
      <w:r w:rsidRPr="007236C7">
        <w:rPr>
          <w:rFonts w:hAnsi="Times New Roman" w:ascii="Times New Roman"/>
          <w:noProof w:val="false"/>
          <w:szCs w:val="24"/>
        </w:rPr>
        <w:tab/>
      </w:r>
      <w:r w:rsidRPr="007236C7">
        <w:rPr>
          <w:rFonts w:hAnsi="Times New Roman" w:ascii="Times New Roman"/>
          <w:noProof w:val="false"/>
          <w:szCs w:val="24"/>
        </w:rPr>
        <w:tab/>
      </w:r>
      <w:r w:rsidRPr="007236C7">
        <w:rPr>
          <w:rFonts w:hAnsi="Times New Roman" w:ascii="Times New Roman"/>
          <w:noProof w:val="false"/>
          <w:szCs w:val="24"/>
        </w:rPr>
        <w:tab/>
      </w:r>
      <w:r w:rsidRPr="007236C7">
        <w:rPr>
          <w:rFonts w:hAnsi="Times New Roman" w:ascii="Times New Roman"/>
          <w:noProof w:val="false"/>
          <w:szCs w:val="24"/>
        </w:rPr>
        <w:tab/>
      </w:r>
      <w:r w:rsidRPr="007236C7">
        <w:rPr>
          <w:rFonts w:hAnsi="Times New Roman" w:ascii="Times New Roman"/>
          <w:noProof w:val="false"/>
          <w:szCs w:val="24"/>
        </w:rPr>
        <w:tab/>
      </w:r>
      <w:r w:rsidRPr="007236C7">
        <w:rPr>
          <w:rFonts w:hAnsi="Times New Roman" w:ascii="Times New Roman"/>
          <w:noProof w:val="false"/>
          <w:szCs w:val="24"/>
        </w:rPr>
        <w:tab/>
      </w:r>
      <w:r w:rsidRPr="007236C7">
        <w:rPr>
          <w:rFonts w:hAnsi="Times New Roman" w:ascii="Times New Roman"/>
          <w:noProof w:val="false"/>
          <w:szCs w:val="24"/>
        </w:rPr>
        <w:tab/>
      </w:r>
      <w:r w:rsidR="00FB1F83" w:rsidRPr="007236C7">
        <w:rPr>
          <w:rFonts w:hAnsi="Times New Roman" w:ascii="Times New Roman"/>
          <w:noProof w:val="false"/>
          <w:szCs w:val="24"/>
        </w:rPr>
        <w:t xml:space="preserve">    </w:t>
      </w:r>
      <w:r w:rsidRPr="007236C7">
        <w:rPr>
          <w:rFonts w:hAnsi="Times New Roman" w:ascii="Times New Roman"/>
          <w:noProof w:val="false"/>
          <w:szCs w:val="24"/>
        </w:rPr>
        <w:tab/>
      </w:r>
      <w:r w:rsidR="00364A1F" w:rsidRPr="007236C7">
        <w:rPr>
          <w:rFonts w:hAnsi="Times New Roman" w:ascii="Times New Roman"/>
          <w:noProof w:val="false"/>
          <w:szCs w:val="24"/>
        </w:rPr>
        <w:t xml:space="preserve">      </w:t>
      </w:r>
      <w:r w:rsidR="00FB1F83" w:rsidRPr="007236C7">
        <w:rPr>
          <w:rFonts w:hAnsi="Times New Roman" w:ascii="Times New Roman"/>
          <w:noProof w:val="false"/>
          <w:szCs w:val="24"/>
        </w:rPr>
        <w:t xml:space="preserve">            </w:t>
      </w:r>
      <w:r w:rsidR="00331558" w:rsidRPr="007236C7">
        <w:rPr>
          <w:rFonts w:hAnsi="Times New Roman" w:ascii="Times New Roman"/>
          <w:noProof w:val="false"/>
          <w:szCs w:val="24"/>
        </w:rPr>
        <w:t xml:space="preserve">    </w:t>
      </w:r>
      <w:r w:rsidR="00E65B12" w:rsidRPr="007236C7">
        <w:rPr>
          <w:rFonts w:hAnsi="Times New Roman" w:ascii="Times New Roman"/>
          <w:noProof w:val="false"/>
          <w:szCs w:val="24"/>
        </w:rPr>
        <w:t xml:space="preserve"> </w:t>
      </w:r>
      <w:r w:rsidR="00364A1F" w:rsidRPr="007236C7">
        <w:rPr>
          <w:rFonts w:hAnsi="Times New Roman" w:ascii="Times New Roman"/>
          <w:noProof w:val="false"/>
          <w:szCs w:val="24"/>
        </w:rPr>
        <w:t xml:space="preserve">  </w:t>
      </w:r>
    </w:p>
    <w:p w:rsidRDefault="007236C7" w:rsidR="00B314E8" w:rsidRPr="007236C7">
      <w:pPr>
        <w:rPr>
          <w:rFonts w:hAnsi="Times New Roman" w:ascii="Times New Roman"/>
          <w:noProof w:val="false"/>
          <w:szCs w:val="24"/>
        </w:rPr>
      </w:pPr>
      <w: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59485" cx="721360"/>
            <wp:effectExtent b="0" r="254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anchor>
        </w:drawing>
      </w:r>
      <w:r>
        <w:rPr>
          <w:rFonts w:hAnsi="Times New Roman" w:ascii="Times New Roman"/>
          <w:noProof w:val="false"/>
          <w:szCs w:val="24"/>
        </w:rPr>
        <w:br w:clear="all" w:type="textWrapping"/>
      </w:r>
    </w:p>
    <w:p w:rsidRDefault="00EA3718" w:rsidP="007236C7" w:rsidR="00EA3718" w:rsidRPr="007236C7">
      <w:pPr>
        <w:tabs>
          <w:tab w:pos="7180" w:val="left"/>
        </w:tabs>
        <w:rPr>
          <w:rFonts w:hAnsi="Times New Roman" w:ascii="Times New Roman"/>
          <w:noProof w:val="false"/>
          <w:szCs w:val="24"/>
        </w:rPr>
      </w:pPr>
      <w:r w:rsidRPr="007236C7">
        <w:rPr>
          <w:rFonts w:hAnsi="Times New Roman" w:ascii="Times New Roman"/>
          <w:noProof w:val="false"/>
          <w:szCs w:val="24"/>
        </w:rPr>
        <w:t xml:space="preserve">REPUBLIKA HRVATSKA </w:t>
      </w:r>
      <w:r w:rsidR="007236C7">
        <w:rPr>
          <w:rFonts w:hAnsi="Times New Roman" w:ascii="Times New Roman"/>
          <w:noProof w:val="false"/>
          <w:szCs w:val="24"/>
        </w:rPr>
        <w:tab/>
        <w:t>4 St-2485/16</w:t>
      </w:r>
    </w:p>
    <w:p w:rsidRDefault="00EA3718" w:rsidR="00EA3718" w:rsidRPr="007236C7">
      <w:pPr>
        <w:rPr>
          <w:rFonts w:hAnsi="Times New Roman" w:ascii="Times New Roman"/>
          <w:noProof w:val="false"/>
          <w:szCs w:val="24"/>
        </w:rPr>
      </w:pPr>
      <w:r w:rsidRPr="007236C7">
        <w:rPr>
          <w:rFonts w:hAnsi="Times New Roman" w:ascii="Times New Roman"/>
          <w:noProof w:val="false"/>
          <w:szCs w:val="24"/>
        </w:rPr>
        <w:t xml:space="preserve">TRGOVAČKI SUD U ZAGREBU </w:t>
      </w:r>
    </w:p>
    <w:p w:rsidRDefault="00EA3718" w:rsidR="00B314E8" w:rsidRPr="007236C7">
      <w:pPr>
        <w:rPr>
          <w:rFonts w:hAnsi="Times New Roman" w:ascii="Times New Roman"/>
          <w:noProof w:val="false"/>
          <w:szCs w:val="24"/>
        </w:rPr>
      </w:pPr>
      <w:r w:rsidRPr="007236C7">
        <w:rPr>
          <w:rFonts w:hAnsi="Times New Roman" w:ascii="Times New Roman"/>
          <w:noProof w:val="false"/>
          <w:szCs w:val="24"/>
        </w:rPr>
        <w:t xml:space="preserve">STALNA SLUŽBA </w:t>
      </w:r>
    </w:p>
    <w:p w:rsidRDefault="00331558" w:rsidR="00331558" w:rsidRPr="007236C7">
      <w:pPr>
        <w:rPr>
          <w:rFonts w:hAnsi="Times New Roman" w:ascii="Times New Roman"/>
          <w:noProof w:val="false"/>
          <w:szCs w:val="24"/>
        </w:rPr>
      </w:pPr>
      <w:r w:rsidRPr="007236C7">
        <w:rPr>
          <w:rFonts w:hAnsi="Times New Roman" w:ascii="Times New Roman"/>
          <w:noProof w:val="false"/>
          <w:szCs w:val="24"/>
        </w:rPr>
        <w:t>Karlovac, Trg hrvatskih branitelja 1</w:t>
      </w:r>
    </w:p>
    <w:p w:rsidRDefault="00B314E8" w:rsidR="00B314E8" w:rsidRPr="007236C7">
      <w:pPr>
        <w:rPr>
          <w:rFonts w:hAnsi="Times New Roman" w:ascii="Times New Roman"/>
          <w:noProof w:val="false"/>
          <w:szCs w:val="24"/>
        </w:rPr>
      </w:pPr>
    </w:p>
    <w:p w:rsidRDefault="00331558" w:rsidP="00331558" w:rsidR="00B314E8" w:rsidRPr="007236C7">
      <w:pPr>
        <w:jc w:val="center"/>
        <w:rPr>
          <w:rFonts w:hAnsi="Times New Roman" w:ascii="Times New Roman"/>
          <w:noProof w:val="false"/>
          <w:szCs w:val="24"/>
        </w:rPr>
      </w:pPr>
      <w:r w:rsidRPr="007236C7">
        <w:rPr>
          <w:rFonts w:hAnsi="Times New Roman" w:ascii="Times New Roman"/>
          <w:noProof w:val="false"/>
          <w:szCs w:val="24"/>
        </w:rPr>
        <w:t>REPUBLIKA HRVATSKA</w:t>
      </w:r>
    </w:p>
    <w:p w:rsidRDefault="00364A1F" w:rsidP="00364A1F" w:rsidR="005A0E12" w:rsidRPr="007236C7">
      <w:pPr>
        <w:jc w:val="center"/>
        <w:rPr>
          <w:rFonts w:hAnsi="Times New Roman" w:ascii="Times New Roman"/>
          <w:noProof w:val="false"/>
          <w:szCs w:val="24"/>
        </w:rPr>
      </w:pPr>
      <w:r w:rsidRPr="007236C7">
        <w:rPr>
          <w:rFonts w:hAnsi="Times New Roman" w:ascii="Times New Roman"/>
          <w:noProof w:val="false"/>
          <w:szCs w:val="24"/>
        </w:rPr>
        <w:t>R J E Š E N J E</w:t>
      </w:r>
    </w:p>
    <w:p w:rsidRDefault="00B314E8" w:rsidR="00B314E8" w:rsidRPr="007236C7">
      <w:pPr>
        <w:rPr>
          <w:rFonts w:hAnsi="Times New Roman" w:ascii="Times New Roman"/>
          <w:noProof w:val="false"/>
          <w:szCs w:val="24"/>
        </w:rPr>
      </w:pPr>
    </w:p>
    <w:p w:rsidRDefault="00B314E8" w:rsidP="00FC417A" w:rsidR="00B314E8" w:rsidRPr="007236C7">
      <w:pPr>
        <w:jc w:val="both"/>
        <w:rPr>
          <w:rFonts w:hAnsi="Times New Roman" w:ascii="Times New Roman"/>
          <w:noProof w:val="false"/>
          <w:szCs w:val="24"/>
        </w:rPr>
      </w:pPr>
      <w:r w:rsidRPr="007236C7">
        <w:rPr>
          <w:rFonts w:hAnsi="Times New Roman" w:ascii="Times New Roman"/>
          <w:szCs w:val="24"/>
        </w:rPr>
        <w:tab/>
      </w:r>
      <w:r w:rsidR="007236C7" w:rsidRPr="007236C7">
        <w:rPr>
          <w:rFonts w:hAnsi="Times New Roman" w:ascii="Times New Roman"/>
          <w:szCs w:val="24"/>
        </w:rPr>
        <w:t>Trgovački sud u Zagrebu, Stalna služba,</w:t>
      </w:r>
      <w:r w:rsidR="00364A1F" w:rsidRPr="007236C7">
        <w:rPr>
          <w:rFonts w:hAnsi="Times New Roman" w:ascii="Times New Roman"/>
          <w:szCs w:val="24"/>
        </w:rPr>
        <w:t xml:space="preserve"> </w:t>
      </w:r>
      <w:r w:rsidRPr="007236C7">
        <w:rPr>
          <w:rFonts w:hAnsi="Times New Roman" w:ascii="Times New Roman"/>
          <w:szCs w:val="24"/>
        </w:rPr>
        <w:t xml:space="preserve">po sucu Goranki Boljkovac, kao stečajnom sucu, u stečajnom </w:t>
      </w:r>
      <w:r w:rsidR="00EA3718" w:rsidRPr="007236C7">
        <w:rPr>
          <w:rFonts w:hAnsi="Times New Roman" w:ascii="Times New Roman"/>
          <w:szCs w:val="24"/>
        </w:rPr>
        <w:t xml:space="preserve">postupku </w:t>
      </w:r>
      <w:r w:rsidR="00FC417A" w:rsidRPr="007236C7">
        <w:rPr>
          <w:rFonts w:hAnsi="Times New Roman" w:ascii="Times New Roman"/>
          <w:szCs w:val="24"/>
        </w:rPr>
        <w:t xml:space="preserve">nad </w:t>
      </w:r>
      <w:r w:rsidR="007236C7" w:rsidRPr="007236C7">
        <w:rPr>
          <w:rFonts w:hAnsi="Times New Roman" w:ascii="Times New Roman"/>
        </w:rPr>
        <w:t>stečajnim dužnikom EKO-MED d.o.o., Hrvatska Kostajnica, Pavičića Antuna 2, OIB 22445378929,</w:t>
      </w:r>
      <w:r w:rsidR="005B5BC5" w:rsidRPr="007236C7">
        <w:rPr>
          <w:rFonts w:hAnsi="Times New Roman" w:ascii="Times New Roman"/>
          <w:szCs w:val="24"/>
        </w:rPr>
        <w:t xml:space="preserve"> </w:t>
      </w:r>
      <w:r w:rsidRPr="007236C7">
        <w:rPr>
          <w:rFonts w:hAnsi="Times New Roman" w:ascii="Times New Roman"/>
          <w:szCs w:val="24"/>
        </w:rPr>
        <w:t xml:space="preserve">dana </w:t>
      </w:r>
      <w:r w:rsidR="007236C7" w:rsidRPr="007236C7">
        <w:rPr>
          <w:rFonts w:hAnsi="Times New Roman" w:ascii="Times New Roman"/>
          <w:szCs w:val="24"/>
        </w:rPr>
        <w:t>18. siječnja 2018</w:t>
      </w:r>
      <w:r w:rsidRPr="007236C7">
        <w:rPr>
          <w:rFonts w:hAnsi="Times New Roman" w:ascii="Times New Roman"/>
          <w:szCs w:val="24"/>
        </w:rPr>
        <w:t>. godine</w:t>
      </w:r>
    </w:p>
    <w:p w:rsidRDefault="006A5E45" w:rsidP="00B314E8" w:rsidR="006A5E45" w:rsidRPr="007236C7">
      <w:pPr>
        <w:pStyle w:val="Tijeloteksta"/>
        <w:rPr>
          <w:rFonts w:hAnsi="Times New Roman" w:ascii="Times New Roman"/>
          <w:szCs w:val="24"/>
        </w:rPr>
      </w:pPr>
    </w:p>
    <w:p w:rsidRDefault="00B314E8" w:rsidP="00705155" w:rsidR="00B314E8" w:rsidRPr="007236C7">
      <w:pPr>
        <w:pStyle w:val="Tijeloteksta"/>
        <w:jc w:val="center"/>
        <w:rPr>
          <w:rFonts w:hAnsi="Times New Roman" w:ascii="Times New Roman"/>
          <w:szCs w:val="24"/>
        </w:rPr>
      </w:pPr>
      <w:r w:rsidRPr="007236C7">
        <w:rPr>
          <w:rFonts w:hAnsi="Times New Roman" w:ascii="Times New Roman"/>
          <w:szCs w:val="24"/>
        </w:rPr>
        <w:t>r i j e š i o   j e</w:t>
      </w:r>
    </w:p>
    <w:p w:rsidRDefault="00FC417A" w:rsidP="00FC417A" w:rsidR="00FC417A" w:rsidRPr="007236C7">
      <w:pPr>
        <w:pStyle w:val="Tijeloteksta"/>
        <w:rPr>
          <w:rFonts w:hAnsi="Times New Roman" w:ascii="Times New Roman"/>
          <w:szCs w:val="24"/>
        </w:rPr>
      </w:pPr>
    </w:p>
    <w:p w:rsidRDefault="00FC417A" w:rsidP="00FC417A" w:rsidR="00FC417A" w:rsidRPr="007236C7">
      <w:pPr>
        <w:pStyle w:val="Tijeloteksta"/>
        <w:numPr>
          <w:ilvl w:val="0"/>
          <w:numId w:val="3"/>
        </w:numPr>
        <w:rPr>
          <w:rFonts w:hAnsi="Times New Roman" w:ascii="Times New Roman"/>
          <w:szCs w:val="24"/>
        </w:rPr>
      </w:pPr>
      <w:r w:rsidRPr="007236C7">
        <w:rPr>
          <w:rFonts w:hAnsi="Times New Roman" w:ascii="Times New Roman"/>
          <w:szCs w:val="24"/>
        </w:rPr>
        <w:t xml:space="preserve">Otvara se stečajni postupak nad </w:t>
      </w:r>
      <w:r w:rsidR="00E11C87">
        <w:rPr>
          <w:rFonts w:hAnsi="Times New Roman" w:ascii="Times New Roman"/>
        </w:rPr>
        <w:t>stečajnim dužnikom EKO-MED d.</w:t>
      </w:r>
      <w:r w:rsidR="008D3A96" w:rsidRPr="007236C7">
        <w:rPr>
          <w:rFonts w:hAnsi="Times New Roman" w:ascii="Times New Roman"/>
        </w:rPr>
        <w:t>o.o., Hrvatska Kostajnica, Pavičića Antuna 2, OIB 22445378929</w:t>
      </w:r>
      <w:r w:rsidRPr="007236C7">
        <w:rPr>
          <w:rFonts w:hAnsi="Times New Roman" w:ascii="Times New Roman"/>
          <w:szCs w:val="24"/>
        </w:rPr>
        <w:t>.</w:t>
      </w:r>
    </w:p>
    <w:p w:rsidRDefault="00FC417A" w:rsidP="00FC417A" w:rsidR="00FC417A" w:rsidRPr="007236C7">
      <w:pPr>
        <w:pStyle w:val="Tijeloteksta"/>
        <w:ind w:left="851"/>
        <w:rPr>
          <w:rFonts w:hAnsi="Times New Roman" w:ascii="Times New Roman"/>
          <w:szCs w:val="24"/>
        </w:rPr>
      </w:pPr>
    </w:p>
    <w:p w:rsidRDefault="00FC417A" w:rsidP="00FC417A" w:rsidR="00FC417A" w:rsidRPr="007236C7">
      <w:pPr>
        <w:pStyle w:val="Tijeloteksta"/>
        <w:numPr>
          <w:ilvl w:val="0"/>
          <w:numId w:val="3"/>
        </w:numPr>
        <w:rPr>
          <w:rFonts w:hAnsi="Times New Roman" w:ascii="Times New Roman"/>
          <w:szCs w:val="24"/>
        </w:rPr>
      </w:pPr>
      <w:r w:rsidRPr="007236C7">
        <w:rPr>
          <w:rFonts w:hAnsi="Times New Roman" w:ascii="Times New Roman"/>
          <w:szCs w:val="24"/>
        </w:rPr>
        <w:t xml:space="preserve">Za stečajnog upravitelja imenuje se </w:t>
      </w:r>
      <w:r w:rsidR="008D3A96">
        <w:rPr>
          <w:rFonts w:hAnsi="Times New Roman" w:ascii="Times New Roman"/>
          <w:lang w:val="pl-PL"/>
        </w:rPr>
        <w:t>Nevenka Koroman, Zagreb, Gjure Szaba 4, OIB  29918517997</w:t>
      </w:r>
      <w:r w:rsidRPr="007236C7">
        <w:rPr>
          <w:rFonts w:hAnsi="Times New Roman" w:ascii="Times New Roman"/>
          <w:szCs w:val="24"/>
        </w:rPr>
        <w:t>.</w:t>
      </w:r>
    </w:p>
    <w:p w:rsidRDefault="00FC417A" w:rsidP="00FC417A" w:rsidR="00FC417A" w:rsidRPr="007236C7">
      <w:pPr>
        <w:pStyle w:val="Tijeloteksta"/>
        <w:ind w:left="851"/>
        <w:rPr>
          <w:rFonts w:hAnsi="Times New Roman" w:ascii="Times New Roman"/>
          <w:szCs w:val="24"/>
        </w:rPr>
      </w:pPr>
    </w:p>
    <w:p w:rsidRDefault="00FC417A" w:rsidP="00FC417A" w:rsidR="00FC417A" w:rsidRPr="007236C7">
      <w:pPr>
        <w:pStyle w:val="Tijeloteksta"/>
        <w:numPr>
          <w:ilvl w:val="0"/>
          <w:numId w:val="3"/>
        </w:numPr>
        <w:rPr>
          <w:rFonts w:hAnsi="Times New Roman" w:ascii="Times New Roman"/>
          <w:szCs w:val="24"/>
        </w:rPr>
      </w:pPr>
      <w:r w:rsidRPr="007236C7">
        <w:rPr>
          <w:rFonts w:hAnsi="Times New Roman" w:ascii="Times New Roman"/>
          <w:szCs w:val="24"/>
        </w:rPr>
        <w:t xml:space="preserve">Stečajni postupak otvoren je dana </w:t>
      </w:r>
      <w:r w:rsidR="008D3A96">
        <w:rPr>
          <w:rFonts w:hAnsi="Times New Roman" w:ascii="Times New Roman"/>
          <w:szCs w:val="24"/>
        </w:rPr>
        <w:t>18. siječnja 2018</w:t>
      </w:r>
      <w:r w:rsidRPr="007236C7">
        <w:rPr>
          <w:rFonts w:hAnsi="Times New Roman" w:ascii="Times New Roman"/>
          <w:szCs w:val="24"/>
        </w:rPr>
        <w:t xml:space="preserve">. godine u </w:t>
      </w:r>
      <w:r w:rsidR="00174344" w:rsidRPr="007236C7">
        <w:rPr>
          <w:rFonts w:hAnsi="Times New Roman" w:ascii="Times New Roman"/>
          <w:szCs w:val="24"/>
        </w:rPr>
        <w:t>1</w:t>
      </w:r>
      <w:r w:rsidR="007F2AB9">
        <w:rPr>
          <w:rFonts w:hAnsi="Times New Roman" w:ascii="Times New Roman"/>
          <w:szCs w:val="24"/>
        </w:rPr>
        <w:t>5</w:t>
      </w:r>
      <w:r w:rsidR="00174344" w:rsidRPr="007236C7">
        <w:rPr>
          <w:rFonts w:hAnsi="Times New Roman" w:ascii="Times New Roman"/>
          <w:szCs w:val="24"/>
        </w:rPr>
        <w:t>,00</w:t>
      </w:r>
      <w:r w:rsidRPr="007236C7">
        <w:rPr>
          <w:rFonts w:hAnsi="Times New Roman" w:ascii="Times New Roman"/>
          <w:szCs w:val="24"/>
        </w:rPr>
        <w:t xml:space="preserve"> sati.</w:t>
      </w:r>
    </w:p>
    <w:p w:rsidRDefault="00FC417A" w:rsidP="00FC417A" w:rsidR="00FC417A" w:rsidRPr="007236C7">
      <w:pPr>
        <w:pStyle w:val="Tijeloteksta"/>
        <w:rPr>
          <w:rFonts w:hAnsi="Times New Roman" w:ascii="Times New Roman"/>
          <w:szCs w:val="24"/>
        </w:rPr>
      </w:pPr>
    </w:p>
    <w:p w:rsidRDefault="00FC417A" w:rsidP="00FC417A" w:rsidR="00FC417A" w:rsidRPr="007236C7">
      <w:pPr>
        <w:pStyle w:val="Tijeloteksta"/>
        <w:numPr>
          <w:ilvl w:val="0"/>
          <w:numId w:val="3"/>
        </w:numPr>
        <w:rPr>
          <w:rFonts w:hAnsi="Times New Roman" w:ascii="Times New Roman"/>
          <w:szCs w:val="24"/>
        </w:rPr>
      </w:pPr>
      <w:r w:rsidRPr="007236C7">
        <w:rPr>
          <w:rFonts w:hAnsi="Times New Roman" w:ascii="Times New Roman"/>
          <w:szCs w:val="24"/>
        </w:rPr>
        <w:t xml:space="preserve">Pozivaju se vjerovnici viših isplatnih redova da u roku od 30 dana </w:t>
      </w:r>
      <w:r w:rsidR="00244B7D">
        <w:rPr>
          <w:rFonts w:hAnsi="Times New Roman" w:ascii="Times New Roman"/>
          <w:szCs w:val="24"/>
        </w:rPr>
        <w:t>od</w:t>
      </w:r>
      <w:r w:rsidRPr="007236C7">
        <w:rPr>
          <w:rFonts w:hAnsi="Times New Roman" w:ascii="Times New Roman"/>
          <w:szCs w:val="24"/>
        </w:rPr>
        <w:t xml:space="preserve"> isteka </w:t>
      </w:r>
      <w:r w:rsidR="00244B7D">
        <w:rPr>
          <w:rFonts w:hAnsi="Times New Roman" w:ascii="Times New Roman"/>
          <w:szCs w:val="24"/>
        </w:rPr>
        <w:t>osmog</w:t>
      </w:r>
      <w:r w:rsidR="006E4CC1">
        <w:rPr>
          <w:rFonts w:hAnsi="Times New Roman" w:ascii="Times New Roman"/>
          <w:szCs w:val="24"/>
        </w:rPr>
        <w:t xml:space="preserve"> dana od dana objave rješenja</w:t>
      </w:r>
      <w:r w:rsidRPr="007236C7">
        <w:rPr>
          <w:rFonts w:hAnsi="Times New Roman" w:ascii="Times New Roman"/>
          <w:szCs w:val="24"/>
        </w:rPr>
        <w:t xml:space="preserve"> o otvaranju stečajnog postupka </w:t>
      </w:r>
      <w:r w:rsidR="007B729A" w:rsidRPr="007236C7">
        <w:rPr>
          <w:rFonts w:hAnsi="Times New Roman" w:ascii="Times New Roman"/>
          <w:szCs w:val="24"/>
        </w:rPr>
        <w:t>na e-Oglasnoj ploči suda</w:t>
      </w:r>
      <w:r w:rsidRPr="007236C7">
        <w:rPr>
          <w:rFonts w:hAnsi="Times New Roman" w:ascii="Times New Roman"/>
          <w:szCs w:val="24"/>
        </w:rPr>
        <w:t xml:space="preserve"> prijave svoje tražbine stečajnom upravitelju </w:t>
      </w:r>
      <w:r w:rsidR="008D3A96">
        <w:rPr>
          <w:rFonts w:hAnsi="Times New Roman" w:ascii="Times New Roman"/>
          <w:lang w:val="pl-PL"/>
        </w:rPr>
        <w:t>Nevenki Koroman, Zagreb, Gjure Szaba 4</w:t>
      </w:r>
      <w:r w:rsidRPr="007236C7">
        <w:rPr>
          <w:rFonts w:hAnsi="Times New Roman" w:ascii="Times New Roman"/>
          <w:szCs w:val="24"/>
        </w:rPr>
        <w:t xml:space="preserve">, u skladu s pravilima Stečajnog zakona o prijavi tražbina (čl. 54. i 173. </w:t>
      </w:r>
      <w:r w:rsidR="007F2AB9" w:rsidRPr="007236C7">
        <w:rPr>
          <w:rFonts w:hAnsi="Times New Roman" w:ascii="Times New Roman"/>
          <w:szCs w:val="24"/>
        </w:rPr>
        <w:t>Stečajnog zakona (Narodne novine broj 46/96, 29/99, 129/00, 123/03, 82/06, 116/10, 25/12, 133/12, 45/13</w:t>
      </w:r>
      <w:r w:rsidR="007F2AB9">
        <w:rPr>
          <w:rFonts w:hAnsi="Times New Roman" w:ascii="Times New Roman"/>
          <w:szCs w:val="24"/>
        </w:rPr>
        <w:t>)</w:t>
      </w:r>
      <w:r w:rsidRPr="007236C7">
        <w:rPr>
          <w:rFonts w:hAnsi="Times New Roman" w:ascii="Times New Roman"/>
          <w:szCs w:val="24"/>
        </w:rPr>
        <w:t>) u dva primjerka, s navedenom osnovom i visinom tražbina u kunama, te brojem žiro računa ili drugog vjerovnikovog računa ako ga ima, kao i da prilože potvrdu o uplaćenoj sudskoj pristojbi u iznosu od 2% od vrijednosti prijavljene tražbine, ali ne više od 500,00 kn. Prijavi se u prijepisu prilažu isprave na kojima se zasniva tražbina. Ako se prijavljuju tražbine o kojima se vodi parnica u prijavi treba navesti sud pred kojim se vodi parnica s naznakom broja predmeta spisa toga suda.</w:t>
      </w:r>
    </w:p>
    <w:p w:rsidRDefault="00FC417A" w:rsidP="00FC417A" w:rsidR="00FC417A" w:rsidRPr="007236C7">
      <w:pPr>
        <w:pStyle w:val="Tijeloteksta"/>
        <w:rPr>
          <w:rFonts w:hAnsi="Times New Roman" w:ascii="Times New Roman"/>
          <w:szCs w:val="24"/>
        </w:rPr>
      </w:pPr>
    </w:p>
    <w:p w:rsidRDefault="00FC417A" w:rsidP="00FC417A" w:rsidR="00FC417A" w:rsidRPr="007236C7">
      <w:pPr>
        <w:pStyle w:val="Tijeloteksta"/>
        <w:numPr>
          <w:ilvl w:val="0"/>
          <w:numId w:val="3"/>
        </w:numPr>
        <w:rPr>
          <w:rFonts w:hAnsi="Times New Roman" w:ascii="Times New Roman"/>
          <w:szCs w:val="24"/>
        </w:rPr>
      </w:pPr>
      <w:r w:rsidRPr="007236C7">
        <w:rPr>
          <w:rFonts w:hAnsi="Times New Roman" w:ascii="Times New Roman"/>
          <w:szCs w:val="24"/>
        </w:rPr>
        <w:t>Pozivaju se vjerovnici koji imaju tražbine osigurane razlučnim pravom, obavijestiti stečajnog upravitelja upravitelj</w:t>
      </w:r>
      <w:r w:rsidR="008D3A96">
        <w:rPr>
          <w:rFonts w:hAnsi="Times New Roman" w:ascii="Times New Roman"/>
          <w:szCs w:val="24"/>
        </w:rPr>
        <w:t>a</w:t>
      </w:r>
      <w:r w:rsidRPr="007236C7">
        <w:rPr>
          <w:rFonts w:hAnsi="Times New Roman" w:ascii="Times New Roman"/>
          <w:szCs w:val="24"/>
        </w:rPr>
        <w:t xml:space="preserve"> </w:t>
      </w:r>
      <w:r w:rsidR="008D3A96">
        <w:rPr>
          <w:rFonts w:hAnsi="Times New Roman" w:ascii="Times New Roman"/>
          <w:lang w:val="pl-PL"/>
        </w:rPr>
        <w:t>Nevenku Koroman, Zagreb, Gjure Szaba 4</w:t>
      </w:r>
      <w:r w:rsidRPr="007236C7">
        <w:rPr>
          <w:rFonts w:hAnsi="Times New Roman" w:ascii="Times New Roman"/>
          <w:szCs w:val="24"/>
        </w:rPr>
        <w:t xml:space="preserve">, u roku od 30 dana od isteka </w:t>
      </w:r>
      <w:r w:rsidR="00244B7D">
        <w:rPr>
          <w:rFonts w:hAnsi="Times New Roman" w:ascii="Times New Roman"/>
          <w:szCs w:val="24"/>
        </w:rPr>
        <w:t>osmog</w:t>
      </w:r>
      <w:r w:rsidRPr="007236C7">
        <w:rPr>
          <w:rFonts w:hAnsi="Times New Roman" w:ascii="Times New Roman"/>
          <w:szCs w:val="24"/>
        </w:rPr>
        <w:t xml:space="preserve"> dana od dana objave </w:t>
      </w:r>
      <w:r w:rsidR="006E4CC1">
        <w:rPr>
          <w:rFonts w:hAnsi="Times New Roman" w:ascii="Times New Roman"/>
          <w:szCs w:val="24"/>
        </w:rPr>
        <w:t>rješenja</w:t>
      </w:r>
      <w:r w:rsidRPr="007236C7">
        <w:rPr>
          <w:rFonts w:hAnsi="Times New Roman" w:ascii="Times New Roman"/>
          <w:szCs w:val="24"/>
        </w:rPr>
        <w:t xml:space="preserve"> o otvaranju stečajnog postupka </w:t>
      </w:r>
      <w:r w:rsidR="007B729A" w:rsidRPr="007236C7">
        <w:rPr>
          <w:rFonts w:hAnsi="Times New Roman" w:ascii="Times New Roman"/>
          <w:szCs w:val="24"/>
        </w:rPr>
        <w:t>na e-Oglasnoj ploči suda</w:t>
      </w:r>
      <w:r w:rsidRPr="007236C7">
        <w:rPr>
          <w:rFonts w:hAnsi="Times New Roman" w:ascii="Times New Roman"/>
          <w:szCs w:val="24"/>
        </w:rPr>
        <w:t xml:space="preserve">, u pisanom obliku, o postojanju svojih razlučnih prava, pravnoj osnovi razlučnog prava i dijelu imovine stečajnog dužnika na koji se odnosi njihovo razlučno pravo. </w:t>
      </w:r>
      <w:r w:rsidRPr="007236C7">
        <w:rPr>
          <w:rFonts w:hAnsi="Times New Roman" w:ascii="Times New Roman"/>
          <w:szCs w:val="24"/>
        </w:rPr>
        <w:lastRenderedPageBreak/>
        <w:t xml:space="preserve">Ako razlučni vjerovnici prijavljuju i tražbinu kao stečajni vjerovnici, u prijavi su dužni označiti dio imovine stečajnog dužnika na koji se odnosi njihovo razlučno pravo i iznos do kojeg njihova tražbina predvidivo neće biti pokrivena tim razlučnim pravom (čl. </w:t>
      </w:r>
      <w:smartTag w:element="metricconverter" w:uri="urn:schemas-microsoft-com:office:smarttags">
        <w:smartTagPr>
          <w:attr w:val="173. st" w:name="ProductID"/>
        </w:smartTagPr>
        <w:r w:rsidRPr="007236C7">
          <w:rPr>
            <w:rFonts w:hAnsi="Times New Roman" w:ascii="Times New Roman"/>
            <w:szCs w:val="24"/>
          </w:rPr>
          <w:t>173. st</w:t>
        </w:r>
      </w:smartTag>
      <w:r w:rsidRPr="007236C7">
        <w:rPr>
          <w:rFonts w:hAnsi="Times New Roman" w:ascii="Times New Roman"/>
          <w:szCs w:val="24"/>
        </w:rPr>
        <w:t>. 5. Stečajnog zakona).</w:t>
      </w:r>
    </w:p>
    <w:p w:rsidRDefault="00FC417A" w:rsidP="00FC417A" w:rsidR="00FC417A" w:rsidRPr="007236C7">
      <w:pPr>
        <w:pStyle w:val="Tijeloteksta"/>
        <w:rPr>
          <w:rFonts w:hAnsi="Times New Roman" w:ascii="Times New Roman"/>
          <w:szCs w:val="24"/>
        </w:rPr>
      </w:pPr>
    </w:p>
    <w:p w:rsidRDefault="00FC417A" w:rsidP="00FC417A" w:rsidR="00FC417A" w:rsidRPr="007236C7">
      <w:pPr>
        <w:pStyle w:val="Tijeloteksta"/>
        <w:numPr>
          <w:ilvl w:val="0"/>
          <w:numId w:val="3"/>
        </w:numPr>
        <w:rPr>
          <w:rFonts w:hAnsi="Times New Roman" w:ascii="Times New Roman"/>
          <w:szCs w:val="24"/>
        </w:rPr>
      </w:pPr>
      <w:r w:rsidRPr="007236C7">
        <w:rPr>
          <w:rFonts w:hAnsi="Times New Roman" w:ascii="Times New Roman"/>
          <w:szCs w:val="24"/>
        </w:rPr>
        <w:t xml:space="preserve">Pozivaju se izlučni vjerovnici u roku od 30 dana od isteka </w:t>
      </w:r>
      <w:r w:rsidR="00244B7D">
        <w:rPr>
          <w:rFonts w:hAnsi="Times New Roman" w:ascii="Times New Roman"/>
          <w:szCs w:val="24"/>
        </w:rPr>
        <w:t xml:space="preserve">osmog </w:t>
      </w:r>
      <w:r w:rsidR="006E4CC1">
        <w:rPr>
          <w:rFonts w:hAnsi="Times New Roman" w:ascii="Times New Roman"/>
          <w:szCs w:val="24"/>
        </w:rPr>
        <w:t xml:space="preserve">dana od </w:t>
      </w:r>
      <w:r w:rsidRPr="007236C7">
        <w:rPr>
          <w:rFonts w:hAnsi="Times New Roman" w:ascii="Times New Roman"/>
          <w:szCs w:val="24"/>
        </w:rPr>
        <w:t xml:space="preserve">dana objave </w:t>
      </w:r>
      <w:r w:rsidR="006E4CC1">
        <w:rPr>
          <w:rFonts w:hAnsi="Times New Roman" w:ascii="Times New Roman"/>
          <w:szCs w:val="24"/>
        </w:rPr>
        <w:t>rješenja</w:t>
      </w:r>
      <w:r w:rsidRPr="007236C7">
        <w:rPr>
          <w:rFonts w:hAnsi="Times New Roman" w:ascii="Times New Roman"/>
          <w:szCs w:val="24"/>
        </w:rPr>
        <w:t xml:space="preserve"> o otvaranju stečajnog postupka </w:t>
      </w:r>
      <w:r w:rsidR="007B729A" w:rsidRPr="007236C7">
        <w:rPr>
          <w:rFonts w:hAnsi="Times New Roman" w:ascii="Times New Roman"/>
          <w:szCs w:val="24"/>
        </w:rPr>
        <w:t>na e-Oglasnoj ploči suda</w:t>
      </w:r>
      <w:r w:rsidRPr="007236C7">
        <w:rPr>
          <w:rFonts w:hAnsi="Times New Roman" w:ascii="Times New Roman"/>
          <w:szCs w:val="24"/>
        </w:rPr>
        <w:t xml:space="preserve">, obavijestiti stečajnog upravitelja </w:t>
      </w:r>
      <w:r w:rsidR="008D3A96">
        <w:rPr>
          <w:rFonts w:hAnsi="Times New Roman" w:ascii="Times New Roman"/>
          <w:lang w:val="pl-PL"/>
        </w:rPr>
        <w:t>Nevenku Koroman, Zagreb, Gjure Szaba 4</w:t>
      </w:r>
      <w:r w:rsidRPr="007236C7">
        <w:rPr>
          <w:rFonts w:hAnsi="Times New Roman" w:ascii="Times New Roman"/>
          <w:szCs w:val="24"/>
        </w:rPr>
        <w:t>,  o svom izlučnom pravu, pravnoj osnovi izlučnog prava te označiti predmet na koji se njihovo izlučno pravo odnosi, odnosno u obavijesti označiti pravo iz čl. 80. Stečajnog zakona.</w:t>
      </w:r>
    </w:p>
    <w:p w:rsidRDefault="00FC417A" w:rsidP="00FC417A" w:rsidR="00FC417A" w:rsidRPr="007236C7">
      <w:pPr>
        <w:pStyle w:val="Tijeloteksta"/>
        <w:rPr>
          <w:rFonts w:hAnsi="Times New Roman" w:ascii="Times New Roman"/>
          <w:szCs w:val="24"/>
        </w:rPr>
      </w:pPr>
    </w:p>
    <w:p w:rsidRDefault="00FC417A" w:rsidP="00FC417A" w:rsidR="00FC417A" w:rsidRPr="007236C7">
      <w:pPr>
        <w:pStyle w:val="Tijeloteksta"/>
        <w:numPr>
          <w:ilvl w:val="0"/>
          <w:numId w:val="3"/>
        </w:numPr>
        <w:rPr>
          <w:rFonts w:hAnsi="Times New Roman" w:ascii="Times New Roman"/>
          <w:szCs w:val="24"/>
        </w:rPr>
      </w:pPr>
      <w:r w:rsidRPr="007236C7">
        <w:rPr>
          <w:rFonts w:hAnsi="Times New Roman" w:ascii="Times New Roman"/>
          <w:szCs w:val="24"/>
        </w:rPr>
        <w:t>Pozivaju se dužnici stečajnog dužnika da svoje obveze bez odgode ispunjavaju stečajnom upravitelju za stečajnoga dužnika.</w:t>
      </w:r>
    </w:p>
    <w:p w:rsidRDefault="00FC417A" w:rsidP="00FC417A" w:rsidR="00FC417A" w:rsidRPr="007236C7">
      <w:pPr>
        <w:pStyle w:val="Tijeloteksta"/>
        <w:rPr>
          <w:rFonts w:hAnsi="Times New Roman" w:ascii="Times New Roman"/>
          <w:szCs w:val="24"/>
        </w:rPr>
      </w:pPr>
    </w:p>
    <w:p w:rsidRDefault="00FC417A" w:rsidP="00FC417A" w:rsidR="00FC417A" w:rsidRPr="007236C7">
      <w:pPr>
        <w:pStyle w:val="Tijeloteksta"/>
        <w:numPr>
          <w:ilvl w:val="0"/>
          <w:numId w:val="3"/>
        </w:numPr>
        <w:rPr>
          <w:rFonts w:hAnsi="Times New Roman" w:ascii="Times New Roman"/>
          <w:szCs w:val="24"/>
        </w:rPr>
      </w:pPr>
      <w:r w:rsidRPr="007236C7">
        <w:rPr>
          <w:rFonts w:hAnsi="Times New Roman" w:ascii="Times New Roman"/>
          <w:szCs w:val="24"/>
        </w:rPr>
        <w:t xml:space="preserve">Otvaranje stečajnog postupka ima se upisati u </w:t>
      </w:r>
      <w:r w:rsidR="008D3A96">
        <w:rPr>
          <w:rFonts w:hAnsi="Times New Roman" w:ascii="Times New Roman"/>
          <w:szCs w:val="24"/>
        </w:rPr>
        <w:t xml:space="preserve">sudski </w:t>
      </w:r>
      <w:r w:rsidRPr="007236C7">
        <w:rPr>
          <w:rFonts w:hAnsi="Times New Roman" w:ascii="Times New Roman"/>
          <w:szCs w:val="24"/>
        </w:rPr>
        <w:t>registar</w:t>
      </w:r>
      <w:r w:rsidR="008D3A96">
        <w:rPr>
          <w:rFonts w:hAnsi="Times New Roman" w:ascii="Times New Roman"/>
          <w:szCs w:val="24"/>
        </w:rPr>
        <w:t xml:space="preserve"> ovog suda</w:t>
      </w:r>
      <w:r w:rsidRPr="007236C7">
        <w:rPr>
          <w:rFonts w:hAnsi="Times New Roman" w:ascii="Times New Roman"/>
          <w:szCs w:val="24"/>
        </w:rPr>
        <w:t>, te u zeml</w:t>
      </w:r>
      <w:r w:rsidR="008D3A96">
        <w:rPr>
          <w:rFonts w:hAnsi="Times New Roman" w:ascii="Times New Roman"/>
          <w:szCs w:val="24"/>
        </w:rPr>
        <w:t>jišne knjige koje vodi Općinski</w:t>
      </w:r>
      <w:r w:rsidR="003C6547" w:rsidRPr="007236C7">
        <w:rPr>
          <w:rFonts w:hAnsi="Times New Roman" w:ascii="Times New Roman"/>
          <w:szCs w:val="24"/>
        </w:rPr>
        <w:t xml:space="preserve"> </w:t>
      </w:r>
      <w:r w:rsidRPr="007236C7">
        <w:rPr>
          <w:rFonts w:hAnsi="Times New Roman" w:ascii="Times New Roman"/>
          <w:szCs w:val="24"/>
        </w:rPr>
        <w:t xml:space="preserve">sud u </w:t>
      </w:r>
      <w:r w:rsidR="008D3A96">
        <w:rPr>
          <w:rFonts w:hAnsi="Times New Roman" w:ascii="Times New Roman"/>
          <w:szCs w:val="24"/>
        </w:rPr>
        <w:t>Sisku</w:t>
      </w:r>
      <w:r w:rsidRPr="007236C7">
        <w:rPr>
          <w:rFonts w:hAnsi="Times New Roman" w:ascii="Times New Roman"/>
          <w:szCs w:val="24"/>
        </w:rPr>
        <w:t xml:space="preserve">, Zemljišnoknjižni odjel </w:t>
      </w:r>
      <w:r w:rsidR="008D3A96">
        <w:rPr>
          <w:rFonts w:hAnsi="Times New Roman" w:ascii="Times New Roman"/>
          <w:szCs w:val="24"/>
        </w:rPr>
        <w:t>Hrvatska Kostajnica</w:t>
      </w:r>
      <w:r w:rsidRPr="007236C7">
        <w:rPr>
          <w:rFonts w:hAnsi="Times New Roman" w:ascii="Times New Roman"/>
          <w:szCs w:val="24"/>
        </w:rPr>
        <w:t xml:space="preserve">, i to </w:t>
      </w:r>
      <w:r w:rsidR="003C6547" w:rsidRPr="007236C7">
        <w:rPr>
          <w:rFonts w:hAnsi="Times New Roman" w:ascii="Times New Roman"/>
          <w:szCs w:val="24"/>
        </w:rPr>
        <w:t>n</w:t>
      </w:r>
      <w:r w:rsidRPr="007236C7">
        <w:rPr>
          <w:rFonts w:hAnsi="Times New Roman" w:ascii="Times New Roman"/>
          <w:szCs w:val="24"/>
        </w:rPr>
        <w:t>a</w:t>
      </w:r>
      <w:r w:rsidR="008D3A96">
        <w:rPr>
          <w:rFonts w:hAnsi="Times New Roman" w:ascii="Times New Roman"/>
          <w:szCs w:val="24"/>
        </w:rPr>
        <w:t xml:space="preserve"> k.č.br. 173/2 upisana u zk.ul. 506 k.o. Kostajnica</w:t>
      </w:r>
      <w:r w:rsidR="003C6547" w:rsidRPr="007236C7">
        <w:rPr>
          <w:rFonts w:hAnsi="Times New Roman" w:ascii="Times New Roman"/>
          <w:szCs w:val="24"/>
        </w:rPr>
        <w:t xml:space="preserve">. </w:t>
      </w:r>
    </w:p>
    <w:p w:rsidRDefault="003C6547" w:rsidP="003C6547" w:rsidR="003C6547" w:rsidRPr="007236C7">
      <w:pPr>
        <w:pStyle w:val="Odlomakpopisa"/>
        <w:rPr>
          <w:rFonts w:hAnsi="Times New Roman" w:ascii="Times New Roman"/>
          <w:szCs w:val="24"/>
        </w:rPr>
      </w:pPr>
    </w:p>
    <w:p w:rsidRDefault="00FC417A" w:rsidP="00FC417A" w:rsidR="00FC417A" w:rsidRPr="007236C7">
      <w:pPr>
        <w:pStyle w:val="Tijeloteksta"/>
        <w:numPr>
          <w:ilvl w:val="0"/>
          <w:numId w:val="3"/>
        </w:numPr>
        <w:rPr>
          <w:rFonts w:hAnsi="Times New Roman" w:ascii="Times New Roman"/>
          <w:szCs w:val="24"/>
        </w:rPr>
      </w:pPr>
      <w:r w:rsidRPr="007236C7">
        <w:rPr>
          <w:rFonts w:hAnsi="Times New Roman" w:ascii="Times New Roman"/>
          <w:szCs w:val="24"/>
        </w:rPr>
        <w:t xml:space="preserve">Ročište vjerovnika na kojem će se ispitati prijavljene tražbine (ispitno ročište) zakazuje se za dan </w:t>
      </w:r>
      <w:r w:rsidR="00024639">
        <w:rPr>
          <w:rFonts w:hAnsi="Times New Roman" w:ascii="Times New Roman"/>
          <w:szCs w:val="24"/>
        </w:rPr>
        <w:t xml:space="preserve">10. travnja </w:t>
      </w:r>
      <w:r w:rsidR="008D3A96">
        <w:rPr>
          <w:rFonts w:hAnsi="Times New Roman" w:ascii="Times New Roman"/>
          <w:szCs w:val="24"/>
        </w:rPr>
        <w:t>2018</w:t>
      </w:r>
      <w:r w:rsidRPr="007236C7">
        <w:rPr>
          <w:rFonts w:hAnsi="Times New Roman" w:ascii="Times New Roman"/>
          <w:szCs w:val="24"/>
        </w:rPr>
        <w:t xml:space="preserve">. godine u </w:t>
      </w:r>
      <w:r w:rsidR="003C6547" w:rsidRPr="007236C7">
        <w:rPr>
          <w:rFonts w:hAnsi="Times New Roman" w:ascii="Times New Roman"/>
          <w:szCs w:val="24"/>
        </w:rPr>
        <w:t>9,3</w:t>
      </w:r>
      <w:r w:rsidRPr="007236C7">
        <w:rPr>
          <w:rFonts w:hAnsi="Times New Roman" w:ascii="Times New Roman"/>
          <w:szCs w:val="24"/>
        </w:rPr>
        <w:t>0 sati u zgradi ovog suda, Karlova</w:t>
      </w:r>
      <w:r w:rsidR="008D3A96">
        <w:rPr>
          <w:rFonts w:hAnsi="Times New Roman" w:ascii="Times New Roman"/>
          <w:szCs w:val="24"/>
        </w:rPr>
        <w:t>c, Trg hrvatskih branitelja 1/I</w:t>
      </w:r>
      <w:r w:rsidRPr="007236C7">
        <w:rPr>
          <w:rFonts w:hAnsi="Times New Roman" w:ascii="Times New Roman"/>
          <w:szCs w:val="24"/>
        </w:rPr>
        <w:t xml:space="preserve">I, soba </w:t>
      </w:r>
      <w:r w:rsidR="008D3A96">
        <w:rPr>
          <w:rFonts w:hAnsi="Times New Roman" w:ascii="Times New Roman"/>
          <w:szCs w:val="24"/>
        </w:rPr>
        <w:t>broj 204</w:t>
      </w:r>
      <w:r w:rsidRPr="007236C7">
        <w:rPr>
          <w:rFonts w:hAnsi="Times New Roman" w:ascii="Times New Roman"/>
          <w:szCs w:val="24"/>
        </w:rPr>
        <w:t>.</w:t>
      </w:r>
    </w:p>
    <w:p w:rsidRDefault="00FC417A" w:rsidP="00FC417A" w:rsidR="00FC417A" w:rsidRPr="007236C7">
      <w:pPr>
        <w:pStyle w:val="Tijeloteksta"/>
        <w:rPr>
          <w:rFonts w:hAnsi="Times New Roman" w:ascii="Times New Roman"/>
          <w:szCs w:val="24"/>
        </w:rPr>
      </w:pPr>
    </w:p>
    <w:p w:rsidRDefault="00FC417A" w:rsidP="00FC417A" w:rsidR="00FC417A" w:rsidRPr="007236C7">
      <w:pPr>
        <w:pStyle w:val="Tijeloteksta"/>
        <w:numPr>
          <w:ilvl w:val="0"/>
          <w:numId w:val="3"/>
        </w:numPr>
        <w:rPr>
          <w:rFonts w:hAnsi="Times New Roman" w:ascii="Times New Roman"/>
          <w:szCs w:val="24"/>
        </w:rPr>
      </w:pPr>
      <w:r w:rsidRPr="007236C7">
        <w:rPr>
          <w:rFonts w:hAnsi="Times New Roman" w:ascii="Times New Roman"/>
          <w:szCs w:val="24"/>
        </w:rPr>
        <w:t xml:space="preserve">Ročište vjerovnika na kojem će se temeljem izvješća stečajnog upravitelja odlučivati o daljnjem tijeku stečajnog postupka (izvještajno ročište) zakazuje se za isti dan na istom mjestu u </w:t>
      </w:r>
      <w:r w:rsidR="003C6547" w:rsidRPr="007236C7">
        <w:rPr>
          <w:rFonts w:hAnsi="Times New Roman" w:ascii="Times New Roman"/>
          <w:szCs w:val="24"/>
        </w:rPr>
        <w:t>10,00</w:t>
      </w:r>
      <w:r w:rsidRPr="007236C7">
        <w:rPr>
          <w:rFonts w:hAnsi="Times New Roman" w:ascii="Times New Roman"/>
          <w:szCs w:val="24"/>
        </w:rPr>
        <w:t xml:space="preserve"> sati.</w:t>
      </w:r>
    </w:p>
    <w:p w:rsidRDefault="006156B3" w:rsidP="006156B3" w:rsidR="006156B3" w:rsidRPr="007236C7">
      <w:pPr>
        <w:pStyle w:val="Odlomakpopisa"/>
        <w:rPr>
          <w:rFonts w:hAnsi="Times New Roman" w:ascii="Times New Roman"/>
          <w:szCs w:val="24"/>
        </w:rPr>
      </w:pPr>
    </w:p>
    <w:p w:rsidRDefault="005F7862" w:rsidP="00D80A75" w:rsidR="005F7862" w:rsidRPr="007236C7">
      <w:pPr>
        <w:pStyle w:val="Tijeloteksta"/>
        <w:jc w:val="center"/>
        <w:rPr>
          <w:rFonts w:hAnsi="Times New Roman" w:ascii="Times New Roman"/>
          <w:szCs w:val="24"/>
        </w:rPr>
      </w:pPr>
    </w:p>
    <w:p w:rsidRDefault="00B314E8" w:rsidP="00D80A75" w:rsidR="00364A1F" w:rsidRPr="007236C7">
      <w:pPr>
        <w:pStyle w:val="Tijeloteksta"/>
        <w:jc w:val="center"/>
        <w:rPr>
          <w:rFonts w:hAnsi="Times New Roman" w:ascii="Times New Roman"/>
          <w:szCs w:val="24"/>
        </w:rPr>
      </w:pPr>
      <w:r w:rsidRPr="007236C7">
        <w:rPr>
          <w:rFonts w:hAnsi="Times New Roman" w:ascii="Times New Roman"/>
          <w:szCs w:val="24"/>
        </w:rPr>
        <w:t>Obrazloženje</w:t>
      </w:r>
      <w:r w:rsidR="006E26F4" w:rsidRPr="007236C7">
        <w:rPr>
          <w:rFonts w:hAnsi="Times New Roman" w:ascii="Times New Roman"/>
          <w:szCs w:val="24"/>
        </w:rPr>
        <w:tab/>
      </w:r>
      <w:r w:rsidR="00364A1F" w:rsidRPr="007236C7">
        <w:rPr>
          <w:rFonts w:hAnsi="Times New Roman" w:ascii="Times New Roman"/>
          <w:szCs w:val="24"/>
        </w:rPr>
        <w:tab/>
      </w:r>
    </w:p>
    <w:p w:rsidRDefault="005E0DBA" w:rsidP="005B5BC5" w:rsidR="005E0DBA" w:rsidRPr="007236C7">
      <w:pPr>
        <w:pStyle w:val="Tijeloteksta"/>
        <w:jc w:val="center"/>
        <w:rPr>
          <w:rFonts w:hAnsi="Times New Roman" w:ascii="Times New Roman"/>
          <w:szCs w:val="24"/>
        </w:rPr>
      </w:pPr>
    </w:p>
    <w:p w:rsidRDefault="003C6547" w:rsidP="003C6547" w:rsidR="003C6547" w:rsidRPr="007236C7">
      <w:pPr>
        <w:ind w:firstLine="708"/>
        <w:jc w:val="both"/>
        <w:rPr>
          <w:rFonts w:hAnsi="Times New Roman" w:ascii="Times New Roman"/>
          <w:szCs w:val="24"/>
        </w:rPr>
      </w:pPr>
      <w:r w:rsidRPr="007236C7">
        <w:rPr>
          <w:rFonts w:hAnsi="Times New Roman" w:ascii="Times New Roman"/>
          <w:szCs w:val="24"/>
        </w:rPr>
        <w:t xml:space="preserve">FINA-a Regionalni centar Zagreb, podnijela je ovom sudu dana </w:t>
      </w:r>
      <w:r w:rsidR="008D3A96">
        <w:rPr>
          <w:rFonts w:hAnsi="Times New Roman" w:ascii="Times New Roman"/>
          <w:szCs w:val="24"/>
        </w:rPr>
        <w:t>22. listopada 2014</w:t>
      </w:r>
      <w:r w:rsidRPr="007236C7">
        <w:rPr>
          <w:rFonts w:hAnsi="Times New Roman" w:ascii="Times New Roman"/>
          <w:szCs w:val="24"/>
        </w:rPr>
        <w:t xml:space="preserve">. prijedlog za otvaranje stečajnog postupka nad </w:t>
      </w:r>
      <w:r w:rsidR="008D3A96" w:rsidRPr="007236C7">
        <w:rPr>
          <w:rFonts w:hAnsi="Times New Roman" w:ascii="Times New Roman"/>
        </w:rPr>
        <w:t>dužnikom EKO-MED d.o.o., Hrvatska Kostajnica, Pavičića Antuna 2, OIB 22445378929</w:t>
      </w:r>
      <w:r w:rsidRPr="007236C7">
        <w:rPr>
          <w:rFonts w:hAnsi="Times New Roman" w:ascii="Times New Roman"/>
          <w:szCs w:val="24"/>
        </w:rPr>
        <w:t>.</w:t>
      </w:r>
    </w:p>
    <w:p w:rsidRDefault="00E65B12" w:rsidP="00E65B12" w:rsidR="00E65B12" w:rsidRPr="007236C7">
      <w:pPr>
        <w:pStyle w:val="Tijeloteksta"/>
        <w:ind w:firstLine="720"/>
        <w:rPr>
          <w:rFonts w:hAnsi="Times New Roman" w:ascii="Times New Roman"/>
          <w:szCs w:val="24"/>
        </w:rPr>
      </w:pPr>
    </w:p>
    <w:p w:rsidRDefault="006D3D4C" w:rsidP="00E11C87" w:rsidR="00E65B12">
      <w:pPr>
        <w:ind w:firstLine="708"/>
        <w:jc w:val="both"/>
        <w:rPr>
          <w:rFonts w:hAnsi="Times New Roman" w:ascii="Times New Roman"/>
          <w:szCs w:val="24"/>
        </w:rPr>
      </w:pPr>
      <w:r w:rsidRPr="007236C7">
        <w:rPr>
          <w:rFonts w:hAnsi="Times New Roman" w:ascii="Times New Roman"/>
          <w:szCs w:val="24"/>
        </w:rPr>
        <w:t xml:space="preserve">Prijedlog je podnesen temeljem odredbe članka </w:t>
      </w:r>
      <w:r w:rsidR="004327A5">
        <w:rPr>
          <w:rFonts w:hAnsi="Times New Roman" w:ascii="Times New Roman"/>
          <w:szCs w:val="24"/>
        </w:rPr>
        <w:t xml:space="preserve">27. stavka 5. </w:t>
      </w:r>
      <w:r w:rsidRPr="007236C7">
        <w:rPr>
          <w:rFonts w:hAnsi="Times New Roman" w:ascii="Times New Roman"/>
          <w:szCs w:val="24"/>
        </w:rPr>
        <w:t xml:space="preserve">Zakona o financijskom poslovanju i predstečajnoj nagodbi (Narodne novine broj 108/12, 144/12, 81/13, 112/13, dalje: ZFPPN-a) obzirom da je rješenjem FINA-e od </w:t>
      </w:r>
      <w:r w:rsidR="00E11C87">
        <w:rPr>
          <w:rFonts w:hAnsi="Times New Roman" w:ascii="Times New Roman"/>
          <w:szCs w:val="24"/>
        </w:rPr>
        <w:t>13. lipnja 2014</w:t>
      </w:r>
      <w:r w:rsidRPr="007236C7">
        <w:rPr>
          <w:rFonts w:hAnsi="Times New Roman" w:ascii="Times New Roman"/>
          <w:szCs w:val="24"/>
        </w:rPr>
        <w:t>. godine Klasa: UP-I/110/07/</w:t>
      </w:r>
      <w:r w:rsidR="00E11C87">
        <w:rPr>
          <w:rFonts w:hAnsi="Times New Roman" w:ascii="Times New Roman"/>
          <w:szCs w:val="24"/>
        </w:rPr>
        <w:t>14-01/5962,</w:t>
      </w:r>
      <w:r w:rsidRPr="007236C7">
        <w:rPr>
          <w:rFonts w:hAnsi="Times New Roman" w:ascii="Times New Roman"/>
          <w:szCs w:val="24"/>
        </w:rPr>
        <w:t xml:space="preserve"> Ur.br.: 04-06-</w:t>
      </w:r>
      <w:r w:rsidR="00E11C87">
        <w:rPr>
          <w:rFonts w:hAnsi="Times New Roman" w:ascii="Times New Roman"/>
          <w:szCs w:val="24"/>
        </w:rPr>
        <w:t>14-5962-37</w:t>
      </w:r>
      <w:r w:rsidRPr="007236C7">
        <w:rPr>
          <w:rFonts w:hAnsi="Times New Roman" w:ascii="Times New Roman"/>
          <w:szCs w:val="24"/>
        </w:rPr>
        <w:t xml:space="preserve"> nagodbeno vijeće </w:t>
      </w:r>
      <w:r w:rsidR="004327A5">
        <w:rPr>
          <w:rFonts w:hAnsi="Times New Roman" w:ascii="Times New Roman"/>
          <w:szCs w:val="24"/>
        </w:rPr>
        <w:t>obustavilo postupak predstečajne nagodbe nad dužnikom</w:t>
      </w:r>
      <w:r w:rsidR="00E11C87">
        <w:rPr>
          <w:rFonts w:hAnsi="Times New Roman" w:ascii="Times New Roman"/>
          <w:szCs w:val="24"/>
        </w:rPr>
        <w:t xml:space="preserve">. </w:t>
      </w:r>
    </w:p>
    <w:p w:rsidRDefault="00E11C87" w:rsidP="00E11C87" w:rsidR="00E11C87" w:rsidRPr="007236C7">
      <w:pPr>
        <w:ind w:firstLine="708"/>
        <w:jc w:val="both"/>
        <w:rPr>
          <w:rFonts w:hAnsi="Times New Roman" w:ascii="Times New Roman"/>
          <w:szCs w:val="24"/>
        </w:rPr>
      </w:pPr>
    </w:p>
    <w:p w:rsidRDefault="00A273DE" w:rsidP="00A273DE" w:rsidR="00A273DE">
      <w:pPr>
        <w:pStyle w:val="Tijeloteksta"/>
        <w:rPr>
          <w:rFonts w:hAnsi="Times New Roman" w:ascii="Times New Roman"/>
          <w:szCs w:val="24"/>
        </w:rPr>
      </w:pPr>
      <w:r w:rsidRPr="007236C7">
        <w:rPr>
          <w:rFonts w:hAnsi="Times New Roman" w:ascii="Times New Roman"/>
          <w:szCs w:val="24"/>
        </w:rPr>
        <w:t xml:space="preserve">  </w:t>
      </w:r>
      <w:r w:rsidRPr="007236C7">
        <w:rPr>
          <w:rFonts w:hAnsi="Times New Roman" w:ascii="Times New Roman"/>
          <w:szCs w:val="24"/>
        </w:rPr>
        <w:tab/>
        <w:t>Rješenjem ovog suda poslovni broj St-</w:t>
      </w:r>
      <w:r w:rsidR="008169E6">
        <w:rPr>
          <w:rFonts w:hAnsi="Times New Roman" w:ascii="Times New Roman"/>
          <w:szCs w:val="24"/>
        </w:rPr>
        <w:t>824/14</w:t>
      </w:r>
      <w:r w:rsidRPr="007236C7">
        <w:rPr>
          <w:rFonts w:hAnsi="Times New Roman" w:ascii="Times New Roman"/>
          <w:szCs w:val="24"/>
        </w:rPr>
        <w:t xml:space="preserve"> od </w:t>
      </w:r>
      <w:r w:rsidR="008169E6">
        <w:rPr>
          <w:rFonts w:hAnsi="Times New Roman" w:ascii="Times New Roman"/>
          <w:szCs w:val="24"/>
        </w:rPr>
        <w:t>14. siječnja 2015</w:t>
      </w:r>
      <w:r w:rsidRPr="007236C7">
        <w:rPr>
          <w:rFonts w:hAnsi="Times New Roman" w:ascii="Times New Roman"/>
          <w:szCs w:val="24"/>
        </w:rPr>
        <w:t xml:space="preserve">. godine pokrenut je prethodni postupak radi utvrđivanja uvjeta za otvaranje stečajnog postupka nad </w:t>
      </w:r>
      <w:r w:rsidR="008169E6">
        <w:rPr>
          <w:rFonts w:hAnsi="Times New Roman" w:ascii="Times New Roman"/>
          <w:szCs w:val="24"/>
        </w:rPr>
        <w:t>dužnikom</w:t>
      </w:r>
      <w:r w:rsidR="007637CD" w:rsidRPr="007236C7">
        <w:rPr>
          <w:rFonts w:hAnsi="Times New Roman" w:ascii="Times New Roman"/>
          <w:szCs w:val="24"/>
        </w:rPr>
        <w:t xml:space="preserve">, </w:t>
      </w:r>
      <w:r w:rsidR="008169E6">
        <w:rPr>
          <w:rFonts w:hAnsi="Times New Roman" w:ascii="Times New Roman"/>
          <w:szCs w:val="24"/>
        </w:rPr>
        <w:t>te je također rješenjem od 14. siječnja 2015. godine imenovana privremena stečajna upraviteljica Nevenka Koroman</w:t>
      </w:r>
      <w:r w:rsidR="006D3D4C" w:rsidRPr="007236C7">
        <w:rPr>
          <w:rFonts w:hAnsi="Times New Roman" w:ascii="Times New Roman"/>
          <w:szCs w:val="24"/>
        </w:rPr>
        <w:t>, koj</w:t>
      </w:r>
      <w:r w:rsidR="008169E6">
        <w:rPr>
          <w:rFonts w:hAnsi="Times New Roman" w:ascii="Times New Roman"/>
          <w:szCs w:val="24"/>
        </w:rPr>
        <w:t>oj</w:t>
      </w:r>
      <w:r w:rsidR="006D3D4C" w:rsidRPr="007236C7">
        <w:rPr>
          <w:rFonts w:hAnsi="Times New Roman" w:ascii="Times New Roman"/>
          <w:szCs w:val="24"/>
        </w:rPr>
        <w:t xml:space="preserve"> je naloženo da ispita postojanje stečajnih razloga, tj. uvjeta za </w:t>
      </w:r>
      <w:r w:rsidR="008169E6">
        <w:rPr>
          <w:rFonts w:hAnsi="Times New Roman" w:ascii="Times New Roman"/>
          <w:szCs w:val="24"/>
        </w:rPr>
        <w:t>otvaranj</w:t>
      </w:r>
      <w:r w:rsidR="006D3D4C" w:rsidRPr="007236C7">
        <w:rPr>
          <w:rFonts w:hAnsi="Times New Roman" w:ascii="Times New Roman"/>
          <w:szCs w:val="24"/>
        </w:rPr>
        <w:t xml:space="preserve">e stečajnog postupka, </w:t>
      </w:r>
      <w:r w:rsidR="008169E6">
        <w:rPr>
          <w:rFonts w:hAnsi="Times New Roman" w:ascii="Times New Roman"/>
          <w:szCs w:val="24"/>
        </w:rPr>
        <w:t xml:space="preserve">te da li je imovina stečajnog dužnika dostatna za vođenje istoga, kao i da o tome podnese pisano izvješće. </w:t>
      </w:r>
    </w:p>
    <w:p w:rsidRDefault="008169E6" w:rsidP="00A273DE" w:rsidR="008169E6">
      <w:pPr>
        <w:pStyle w:val="Tijeloteksta"/>
        <w:rPr>
          <w:rFonts w:hAnsi="Times New Roman" w:ascii="Times New Roman"/>
          <w:szCs w:val="24"/>
        </w:rPr>
      </w:pPr>
    </w:p>
    <w:p w:rsidRDefault="008169E6" w:rsidP="00A273DE" w:rsidR="008169E6">
      <w:pPr>
        <w:pStyle w:val="Tijeloteksta"/>
        <w:rPr>
          <w:rFonts w:hAnsi="Times New Roman" w:ascii="Times New Roman"/>
        </w:rPr>
      </w:pPr>
      <w:r>
        <w:rPr>
          <w:rFonts w:hAnsi="Times New Roman" w:ascii="Times New Roman"/>
          <w:szCs w:val="24"/>
        </w:rPr>
        <w:tab/>
        <w:t xml:space="preserve">Rješenjem Visokog trgovačkog suda Republike Hrvatske posl.br. Pž-746/16 od 18. veljače 2016. godine ukinuto je rješenje ovog suda posl.br. St-824/14 od 12. siječnja 2016. </w:t>
      </w:r>
      <w:r>
        <w:rPr>
          <w:rFonts w:hAnsi="Times New Roman" w:ascii="Times New Roman"/>
          <w:szCs w:val="24"/>
        </w:rPr>
        <w:lastRenderedPageBreak/>
        <w:t>godine, a kojim je sud otvorio i istovremeno zaključio stečajni postupak nad dužnikom</w:t>
      </w:r>
      <w:r w:rsidRPr="008169E6">
        <w:rPr>
          <w:rFonts w:hAnsi="Times New Roman" w:ascii="Times New Roman"/>
        </w:rPr>
        <w:t xml:space="preserve"> </w:t>
      </w:r>
      <w:r w:rsidRPr="007236C7">
        <w:rPr>
          <w:rFonts w:hAnsi="Times New Roman" w:ascii="Times New Roman"/>
        </w:rPr>
        <w:t>EKO-MED d.o.o., Hrvatska Kostajnica, Pavičića Antuna 2, OIB 22445378929</w:t>
      </w:r>
      <w:r>
        <w:rPr>
          <w:rFonts w:hAnsi="Times New Roman" w:ascii="Times New Roman"/>
        </w:rPr>
        <w:t>, te je predmet vraćen ovom sudu na ponovni postupak. Nakon toga spis je dobio novi poslovni broj St-2485/16.</w:t>
      </w:r>
    </w:p>
    <w:p w:rsidRDefault="00A273DE" w:rsidP="00A273DE" w:rsidR="00A273DE">
      <w:pPr>
        <w:pStyle w:val="Tijeloteksta"/>
        <w:ind w:firstLine="720"/>
        <w:rPr>
          <w:rFonts w:hAnsi="Times New Roman" w:ascii="Times New Roman"/>
          <w:szCs w:val="24"/>
        </w:rPr>
      </w:pPr>
    </w:p>
    <w:p w:rsidRDefault="007F2AB9" w:rsidP="00A273DE" w:rsidR="007F2AB9">
      <w:pPr>
        <w:pStyle w:val="Tijeloteksta"/>
        <w:ind w:firstLine="720"/>
        <w:rPr>
          <w:rFonts w:hAnsi="Times New Roman" w:ascii="Times New Roman"/>
          <w:szCs w:val="24"/>
        </w:rPr>
      </w:pPr>
      <w:r>
        <w:rPr>
          <w:rFonts w:hAnsi="Times New Roman" w:ascii="Times New Roman"/>
          <w:szCs w:val="24"/>
        </w:rPr>
        <w:t>Odredbom čl. 441. st. 1. "novog" Stečajnog zakona (Narodne novine broj 71/15, 104/17) propisano je da će se stečajni postupci pokrenuti prije stupanja na snagu ovoga Zakona dovršiti prema odredbama Stečajnoga zakona koji je bio na snazi u vrijeme njihova pokretanja.</w:t>
      </w:r>
    </w:p>
    <w:p w:rsidRDefault="007F2AB9" w:rsidP="00A273DE" w:rsidR="007F2AB9" w:rsidRPr="007236C7">
      <w:pPr>
        <w:pStyle w:val="Tijeloteksta"/>
        <w:ind w:firstLine="720"/>
        <w:rPr>
          <w:rFonts w:hAnsi="Times New Roman" w:ascii="Times New Roman"/>
          <w:szCs w:val="24"/>
        </w:rPr>
      </w:pPr>
    </w:p>
    <w:p w:rsidRDefault="00A273DE" w:rsidP="00A273DE" w:rsidR="00A273DE" w:rsidRPr="007236C7">
      <w:pPr>
        <w:pStyle w:val="Tijeloteksta"/>
        <w:rPr>
          <w:rFonts w:hAnsi="Times New Roman" w:ascii="Times New Roman"/>
          <w:szCs w:val="24"/>
        </w:rPr>
      </w:pPr>
      <w:r w:rsidRPr="007236C7">
        <w:rPr>
          <w:rFonts w:hAnsi="Times New Roman" w:ascii="Times New Roman"/>
          <w:szCs w:val="24"/>
        </w:rPr>
        <w:tab/>
        <w:t xml:space="preserve">U čl. </w:t>
      </w:r>
      <w:smartTag w:element="metricconverter" w:uri="urn:schemas-microsoft-com:office:smarttags">
        <w:smartTagPr>
          <w:attr w:val="4. st" w:name="ProductID"/>
        </w:smartTagPr>
        <w:r w:rsidRPr="007236C7">
          <w:rPr>
            <w:rFonts w:hAnsi="Times New Roman" w:ascii="Times New Roman"/>
            <w:szCs w:val="24"/>
          </w:rPr>
          <w:t>4. st</w:t>
        </w:r>
      </w:smartTag>
      <w:r w:rsidRPr="007236C7">
        <w:rPr>
          <w:rFonts w:hAnsi="Times New Roman" w:ascii="Times New Roman"/>
          <w:szCs w:val="24"/>
        </w:rPr>
        <w:t xml:space="preserve">. 1. Stečajnog zakona (Narodne novine broj 46/96, 29/99, 129/00, 123/03, 82/06, 116/10, 25/12, 133/12, 45/13, dalje u tekstu SZ-a) određeno je da se stečaj može otvoriti samo ako se utvrdi postojanje kojega od zakonom predviđenih stečajnih razloga, a st. 2. određuje da su stečajni razlozi nelikvidnost, nesposobnost za plaćanje i prezaduženost. Stavak 3. određuje se da je dužnik nelikvidan ako ne može u određenom vremenskom razdoblju ispuniti novčane obveze koje dospijevaju u tom razdoblju, a stavkom 6. propisano je da je dužnik nesposoban za plaćanje ako ne može trajnije ispunjavati svoje dospjele novčane obveze. Okolnost da je dužnik podmirio ili da može podmiriti u cijelosti ili djelomično tražbine nekih vjerovnika sama po sebi ne znači da je on sposoban za plaćanje. Članak </w:t>
      </w:r>
      <w:smartTag w:element="metricconverter" w:uri="urn:schemas-microsoft-com:office:smarttags">
        <w:smartTagPr>
          <w:attr w:val="4. st" w:name="ProductID"/>
        </w:smartTagPr>
        <w:r w:rsidRPr="007236C7">
          <w:rPr>
            <w:rFonts w:hAnsi="Times New Roman" w:ascii="Times New Roman"/>
            <w:szCs w:val="24"/>
          </w:rPr>
          <w:t>4. st</w:t>
        </w:r>
      </w:smartTag>
      <w:r w:rsidRPr="007236C7">
        <w:rPr>
          <w:rFonts w:hAnsi="Times New Roman" w:ascii="Times New Roman"/>
          <w:szCs w:val="24"/>
        </w:rPr>
        <w:t xml:space="preserve">. 7. SZ-a određuje da će se smatrat da je dužnik nesposoban za plaćanje ako u očevidniku redoslijeda osnova za plaćanje koji vodi Financijska agencija ima neizvršene osnove za plaćanje  u razdoblju duljem od 60 dana, a koje je trebalo, na temelju valjanih osnova za plaćanje, bez daljnjeg pristanka dužnika naplatiti </w:t>
      </w:r>
      <w:r w:rsidR="00E65B12" w:rsidRPr="007236C7">
        <w:rPr>
          <w:rFonts w:hAnsi="Times New Roman" w:ascii="Times New Roman"/>
          <w:szCs w:val="24"/>
        </w:rPr>
        <w:t>s bilo kojeg od njegovih računa; st. 11. istog članka propisano je, između ostalog, da će se smatrati da je dužnik prezadužen ako njegova imovina ne pokriva postojeće obveze.</w:t>
      </w:r>
    </w:p>
    <w:p w:rsidRDefault="00A73475" w:rsidP="00A273DE" w:rsidR="00A73475" w:rsidRPr="007236C7">
      <w:pPr>
        <w:pStyle w:val="Tijeloteksta"/>
        <w:rPr>
          <w:rFonts w:hAnsi="Times New Roman" w:ascii="Times New Roman"/>
          <w:szCs w:val="24"/>
        </w:rPr>
      </w:pPr>
    </w:p>
    <w:p w:rsidRDefault="008169E6" w:rsidP="008169E6" w:rsidR="008169E6">
      <w:pPr>
        <w:jc w:val="both"/>
        <w:rPr>
          <w:rFonts w:hAnsi="Times New Roman" w:ascii="Times New Roman"/>
          <w:noProof w:val="false"/>
          <w:szCs w:val="24"/>
        </w:rPr>
      </w:pPr>
      <w:r>
        <w:rPr>
          <w:rFonts w:hAnsi="Times New Roman" w:ascii="Times New Roman"/>
          <w:szCs w:val="24"/>
        </w:rPr>
        <w:tab/>
        <w:t xml:space="preserve">Na ročištu radi očitovanja o prijedlogu za otvaranje stečajnog postupka od 18. siječnja 2018. godine, koje je spojeno s ročištem radi rasprave o pretpostavkama za otvaranje stečajnog postupka nad dužnikom nisu pristupili niti predlagatelj, niti dužnik, niti zakonski zastupnik dužnika, privremena stečajna upraviteljica navela je </w:t>
      </w:r>
      <w:r>
        <w:rPr>
          <w:rFonts w:hAnsi="Times New Roman" w:ascii="Times New Roman"/>
          <w:noProof w:val="false"/>
          <w:szCs w:val="24"/>
        </w:rPr>
        <w:t>da je mišljenja da je prijedlog za otvaranje stečajnog postupka nad dužnikom osnovan, obzirom da iz dokumentacije u spisu proizlazi da je kod dužnika ostvaren stečajni razlog nesposobnosti za plaćanje uslijed dugotrajne blokade žiro računa dužnika,</w:t>
      </w:r>
      <w:r w:rsidR="00113183">
        <w:rPr>
          <w:rFonts w:hAnsi="Times New Roman" w:ascii="Times New Roman"/>
          <w:noProof w:val="false"/>
          <w:szCs w:val="24"/>
        </w:rPr>
        <w:t xml:space="preserve"> </w:t>
      </w:r>
      <w:r>
        <w:rPr>
          <w:rFonts w:hAnsi="Times New Roman" w:ascii="Times New Roman"/>
          <w:noProof w:val="false"/>
          <w:szCs w:val="24"/>
        </w:rPr>
        <w:t xml:space="preserve">a kako to proizlazi iz potvrde FINA-e od 3. studenog 2016. godine na listu 467 spisa. </w:t>
      </w:r>
      <w:r>
        <w:rPr>
          <w:rFonts w:hAnsi="Times New Roman" w:ascii="Times New Roman"/>
          <w:szCs w:val="24"/>
        </w:rPr>
        <w:t xml:space="preserve">Privremena stečajna upraviteljica navela je </w:t>
      </w:r>
      <w:r>
        <w:rPr>
          <w:rFonts w:hAnsi="Times New Roman" w:ascii="Times New Roman"/>
          <w:noProof w:val="false"/>
          <w:szCs w:val="24"/>
        </w:rPr>
        <w:t>da dužnik ima u vlasništvu nekretninu kat. čest. br. 173/2 k.o. K</w:t>
      </w:r>
      <w:r>
        <w:rPr>
          <w:rFonts w:hAnsi="Times New Roman" w:ascii="Times New Roman"/>
          <w:szCs w:val="24"/>
        </w:rPr>
        <w:t>ostajnica, upisanu u zk.</w:t>
      </w:r>
      <w:r w:rsidR="00113183">
        <w:rPr>
          <w:rFonts w:hAnsi="Times New Roman" w:ascii="Times New Roman"/>
          <w:szCs w:val="24"/>
        </w:rPr>
        <w:t xml:space="preserve"> </w:t>
      </w:r>
      <w:r>
        <w:rPr>
          <w:rFonts w:hAnsi="Times New Roman" w:ascii="Times New Roman"/>
          <w:szCs w:val="24"/>
        </w:rPr>
        <w:t xml:space="preserve">ul. 506. Zakonska zastupnica vjerovnika Republika Hrvatska, Ministarstvo financija, Porezna uprava, istaknula je da </w:t>
      </w:r>
      <w:r>
        <w:rPr>
          <w:rFonts w:hAnsi="Times New Roman" w:ascii="Times New Roman"/>
          <w:noProof w:val="false"/>
          <w:szCs w:val="24"/>
        </w:rPr>
        <w:t>iz Uvjerenja o identifikaciji čestica Ispostave za katastar nekretnina Hrvatska Kostajnica (list 508 i 509 spisa) proizlazi da u katastarskom operatu ta čestica nosi oznaku 778/4 k.o. Kostajnica, a u naravi se odnosi na dio dvorišta i dio građevine, a građevina se nalazi unutar dvorišta koje je ograđeno ogradom koja omeđuje čitav posjed uključujući i kat. čestice broj 778/1 i 778/2 k.o. Kostajnica. Dakle, navodi da prema očitovanju Ispostave za katastar proizlazi da površina kat. čestice br. 778/4 k.o. Kostajnica iznosi 140 m2 i da se dio te čestice od 63 m2 nalazi pod objektom, dok se ostatak od 87 m2 odnosi na dvorište. Nadalje navodi da prema podacima kojima raspolaže Porezna uprava prosječna cijena za navedeno područje za poslovni prostor iznosi 3.400,00 kn/m2, a za građevinsko zemljište iznosi 42,00 kn/m2, pa bi po tome približna vrijednost navedene nekretnine mogla iznositi cca 217.434,00 kn (list 511 spisa).</w:t>
      </w:r>
    </w:p>
    <w:p w:rsidRDefault="008169E6" w:rsidP="008169E6" w:rsidR="008169E6">
      <w:pPr>
        <w:jc w:val="both"/>
        <w:rPr>
          <w:rFonts w:hAnsi="Times New Roman" w:ascii="Times New Roman"/>
          <w:noProof w:val="false"/>
          <w:szCs w:val="24"/>
        </w:rPr>
      </w:pPr>
    </w:p>
    <w:p w:rsidRDefault="008169E6" w:rsidP="008169E6" w:rsidR="008169E6">
      <w:pPr>
        <w:jc w:val="both"/>
        <w:rPr>
          <w:rFonts w:hAnsi="Times New Roman" w:ascii="Times New Roman"/>
          <w:noProof w:val="false"/>
          <w:szCs w:val="24"/>
        </w:rPr>
      </w:pPr>
      <w:r>
        <w:rPr>
          <w:rFonts w:hAnsi="Times New Roman" w:ascii="Times New Roman"/>
          <w:noProof w:val="false"/>
          <w:szCs w:val="24"/>
        </w:rPr>
        <w:lastRenderedPageBreak/>
        <w:tab/>
        <w:t xml:space="preserve">Privremena stečajna upraviteljica navela je da dužnik u vlasništvu ima imovinu koja je dostatna za pokriće troškova stečajnog postupka te je predložila da sud donese rješenje o otvaranju stečajnog postupka nad dužnikom, a zakonska zastupnica vjerovnika </w:t>
      </w:r>
      <w:r>
        <w:rPr>
          <w:rFonts w:hAnsi="Times New Roman" w:ascii="Times New Roman"/>
          <w:szCs w:val="24"/>
        </w:rPr>
        <w:t>Republika Hrvatska, Ministarstvo financija, Porezna uprava navela je da je suglasna s takvim prijedlogom privremene stečajne upraviteljice.</w:t>
      </w:r>
      <w:r>
        <w:rPr>
          <w:rFonts w:hAnsi="Times New Roman" w:ascii="Times New Roman"/>
          <w:noProof w:val="false"/>
          <w:szCs w:val="24"/>
        </w:rPr>
        <w:t xml:space="preserve"> </w:t>
      </w:r>
    </w:p>
    <w:p w:rsidRDefault="008169E6" w:rsidP="008169E6" w:rsidR="008169E6">
      <w:pPr>
        <w:jc w:val="both"/>
        <w:rPr>
          <w:rFonts w:hAnsi="Times New Roman" w:ascii="Times New Roman"/>
          <w:szCs w:val="24"/>
        </w:rPr>
      </w:pPr>
    </w:p>
    <w:p w:rsidRDefault="00A273DE" w:rsidP="00A273DE" w:rsidR="00087DCB">
      <w:pPr>
        <w:jc w:val="both"/>
        <w:rPr>
          <w:rFonts w:hAnsi="Times New Roman" w:ascii="Times New Roman"/>
          <w:szCs w:val="24"/>
        </w:rPr>
      </w:pPr>
      <w:r w:rsidRPr="007236C7">
        <w:rPr>
          <w:rFonts w:hAnsi="Times New Roman" w:ascii="Times New Roman"/>
          <w:noProof w:val="false"/>
          <w:szCs w:val="24"/>
        </w:rPr>
        <w:tab/>
      </w:r>
      <w:r w:rsidRPr="007236C7">
        <w:rPr>
          <w:rFonts w:hAnsi="Times New Roman" w:ascii="Times New Roman"/>
          <w:szCs w:val="24"/>
        </w:rPr>
        <w:t>Iz potvrde FINA-e</w:t>
      </w:r>
      <w:r w:rsidR="00535D52" w:rsidRPr="007236C7">
        <w:rPr>
          <w:rFonts w:hAnsi="Times New Roman" w:ascii="Times New Roman"/>
          <w:szCs w:val="24"/>
        </w:rPr>
        <w:t xml:space="preserve"> od </w:t>
      </w:r>
      <w:r w:rsidR="007F2AB9">
        <w:rPr>
          <w:rFonts w:hAnsi="Times New Roman" w:ascii="Times New Roman"/>
          <w:szCs w:val="24"/>
        </w:rPr>
        <w:t>3. studenog 2016</w:t>
      </w:r>
      <w:r w:rsidR="00535D52" w:rsidRPr="007236C7">
        <w:rPr>
          <w:rFonts w:hAnsi="Times New Roman" w:ascii="Times New Roman"/>
          <w:szCs w:val="24"/>
        </w:rPr>
        <w:t>. godine</w:t>
      </w:r>
      <w:r w:rsidRPr="007236C7">
        <w:rPr>
          <w:rFonts w:hAnsi="Times New Roman" w:ascii="Times New Roman"/>
          <w:szCs w:val="24"/>
        </w:rPr>
        <w:t xml:space="preserve"> </w:t>
      </w:r>
      <w:r w:rsidR="00E65B12" w:rsidRPr="007236C7">
        <w:rPr>
          <w:rFonts w:hAnsi="Times New Roman" w:ascii="Times New Roman"/>
          <w:szCs w:val="24"/>
        </w:rPr>
        <w:t xml:space="preserve">na listu </w:t>
      </w:r>
      <w:r w:rsidR="007F2AB9">
        <w:rPr>
          <w:rFonts w:hAnsi="Times New Roman" w:ascii="Times New Roman"/>
          <w:szCs w:val="24"/>
        </w:rPr>
        <w:t xml:space="preserve">467 </w:t>
      </w:r>
      <w:r w:rsidR="00E65B12" w:rsidRPr="007236C7">
        <w:rPr>
          <w:rFonts w:hAnsi="Times New Roman" w:ascii="Times New Roman"/>
          <w:szCs w:val="24"/>
        </w:rPr>
        <w:t>spisa</w:t>
      </w:r>
      <w:r w:rsidR="007F2AB9">
        <w:rPr>
          <w:rFonts w:hAnsi="Times New Roman" w:ascii="Times New Roman"/>
          <w:szCs w:val="24"/>
        </w:rPr>
        <w:t>, izdane sukladno odredbi čl. 4. st. 9. SZ-a,</w:t>
      </w:r>
      <w:r w:rsidRPr="007236C7">
        <w:rPr>
          <w:rFonts w:hAnsi="Times New Roman" w:ascii="Times New Roman"/>
          <w:szCs w:val="24"/>
        </w:rPr>
        <w:t xml:space="preserve"> </w:t>
      </w:r>
      <w:r w:rsidR="007F2AB9">
        <w:rPr>
          <w:rFonts w:hAnsi="Times New Roman" w:ascii="Times New Roman"/>
          <w:szCs w:val="24"/>
        </w:rPr>
        <w:t>proizlazi da je kod dužnika ostvaren stečajni razlog nesposobnosti za plaćanje.</w:t>
      </w:r>
    </w:p>
    <w:p w:rsidRDefault="007F2AB9" w:rsidP="00A273DE" w:rsidR="007F2AB9" w:rsidRPr="007236C7">
      <w:pPr>
        <w:jc w:val="both"/>
        <w:rPr>
          <w:rFonts w:hAnsi="Times New Roman" w:ascii="Times New Roman"/>
          <w:noProof w:val="false"/>
          <w:szCs w:val="24"/>
        </w:rPr>
      </w:pPr>
    </w:p>
    <w:p w:rsidRDefault="00A273DE" w:rsidP="007F2AB9" w:rsidR="00A273DE">
      <w:pPr>
        <w:jc w:val="both"/>
        <w:rPr>
          <w:rFonts w:hAnsi="Times New Roman" w:ascii="Times New Roman"/>
          <w:szCs w:val="24"/>
        </w:rPr>
      </w:pPr>
      <w:r w:rsidRPr="007236C7">
        <w:rPr>
          <w:rFonts w:hAnsi="Times New Roman" w:ascii="Times New Roman"/>
          <w:noProof w:val="false"/>
          <w:szCs w:val="24"/>
        </w:rPr>
        <w:t xml:space="preserve"> </w:t>
      </w:r>
      <w:r w:rsidRPr="007236C7">
        <w:rPr>
          <w:rFonts w:hAnsi="Times New Roman" w:ascii="Times New Roman"/>
          <w:noProof w:val="false"/>
          <w:szCs w:val="24"/>
        </w:rPr>
        <w:tab/>
      </w:r>
      <w:r w:rsidR="00E65B12" w:rsidRPr="007236C7">
        <w:rPr>
          <w:rFonts w:hAnsi="Times New Roman" w:ascii="Times New Roman"/>
          <w:noProof w:val="false"/>
          <w:szCs w:val="24"/>
        </w:rPr>
        <w:t xml:space="preserve">Dakle, u konkretnom slučaju </w:t>
      </w:r>
      <w:r w:rsidR="00087DCB" w:rsidRPr="007236C7">
        <w:rPr>
          <w:rFonts w:hAnsi="Times New Roman" w:ascii="Times New Roman"/>
          <w:noProof w:val="false"/>
          <w:szCs w:val="24"/>
        </w:rPr>
        <w:t xml:space="preserve">neprijeporno je da je </w:t>
      </w:r>
      <w:r w:rsidR="00E65B12" w:rsidRPr="007236C7">
        <w:rPr>
          <w:rFonts w:hAnsi="Times New Roman" w:ascii="Times New Roman"/>
          <w:noProof w:val="false"/>
          <w:szCs w:val="24"/>
        </w:rPr>
        <w:t>kod dužnika ostvaren stečajni r</w:t>
      </w:r>
      <w:r w:rsidR="00087DCB" w:rsidRPr="007236C7">
        <w:rPr>
          <w:rFonts w:hAnsi="Times New Roman" w:ascii="Times New Roman"/>
          <w:noProof w:val="false"/>
          <w:szCs w:val="24"/>
        </w:rPr>
        <w:t>azlog</w:t>
      </w:r>
      <w:r w:rsidR="00E65B12" w:rsidRPr="007236C7">
        <w:rPr>
          <w:rFonts w:hAnsi="Times New Roman" w:ascii="Times New Roman"/>
          <w:noProof w:val="false"/>
          <w:szCs w:val="24"/>
        </w:rPr>
        <w:t xml:space="preserve"> </w:t>
      </w:r>
      <w:r w:rsidRPr="007236C7">
        <w:rPr>
          <w:rFonts w:hAnsi="Times New Roman" w:ascii="Times New Roman"/>
          <w:noProof w:val="false"/>
          <w:szCs w:val="24"/>
        </w:rPr>
        <w:t xml:space="preserve">nesposobnosti za plaćanje, </w:t>
      </w:r>
      <w:r w:rsidR="00CE36A5" w:rsidRPr="007236C7">
        <w:rPr>
          <w:rFonts w:hAnsi="Times New Roman" w:ascii="Times New Roman"/>
          <w:noProof w:val="false"/>
          <w:szCs w:val="24"/>
        </w:rPr>
        <w:t xml:space="preserve">a iz dokumentacije u spisu proizlazi i da dužnik ima imovinu koja čini stečajnu masu, </w:t>
      </w:r>
      <w:r w:rsidRPr="007236C7">
        <w:rPr>
          <w:rFonts w:hAnsi="Times New Roman" w:ascii="Times New Roman"/>
          <w:noProof w:val="false"/>
          <w:szCs w:val="24"/>
        </w:rPr>
        <w:t>p</w:t>
      </w:r>
      <w:r w:rsidRPr="007236C7">
        <w:rPr>
          <w:rFonts w:hAnsi="Times New Roman" w:ascii="Times New Roman"/>
          <w:szCs w:val="24"/>
        </w:rPr>
        <w:t xml:space="preserve">a je slijedom navedenog, a temeljem čl. 4., 54. i 55. SZ-a odlučeno kao u izreci ovog rješenja. </w:t>
      </w:r>
    </w:p>
    <w:p w:rsidRDefault="00024639" w:rsidP="007F2AB9" w:rsidR="00024639">
      <w:pPr>
        <w:jc w:val="both"/>
        <w:rPr>
          <w:rFonts w:hAnsi="Times New Roman" w:ascii="Times New Roman"/>
          <w:szCs w:val="24"/>
        </w:rPr>
      </w:pPr>
    </w:p>
    <w:p w:rsidRDefault="00024639" w:rsidP="007F2AB9" w:rsidR="007F2AB9">
      <w:pPr>
        <w:jc w:val="both"/>
        <w:rPr>
          <w:rFonts w:hAnsi="Times New Roman" w:ascii="Times New Roman"/>
          <w:szCs w:val="24"/>
        </w:rPr>
      </w:pPr>
      <w:r>
        <w:rPr>
          <w:rFonts w:hAnsi="Times New Roman" w:ascii="Times New Roman"/>
          <w:szCs w:val="24"/>
        </w:rPr>
        <w:tab/>
        <w:t>Budući je tijekom prethodnog postupka Nevenka Koroman rješenjem ovog suda posl.br. St-824/14 od 14. siječnja 2015. godine bila imenovana za privremenu stečajnu  upraviteljicu, sud je istu imenovao stečajnom upraviteljicom.</w:t>
      </w:r>
    </w:p>
    <w:p w:rsidRDefault="007F2AB9" w:rsidP="007F2AB9" w:rsidR="007F2AB9" w:rsidRPr="007236C7">
      <w:pPr>
        <w:jc w:val="both"/>
        <w:rPr>
          <w:rFonts w:hAnsi="Times New Roman" w:ascii="Times New Roman"/>
          <w:szCs w:val="24"/>
        </w:rPr>
      </w:pPr>
      <w:r>
        <w:rPr>
          <w:rFonts w:hAnsi="Times New Roman" w:ascii="Times New Roman"/>
          <w:szCs w:val="24"/>
        </w:rPr>
        <w:t xml:space="preserve"> </w:t>
      </w:r>
    </w:p>
    <w:p w:rsidRDefault="00A273DE" w:rsidP="00A273DE" w:rsidR="00A273DE" w:rsidRPr="007236C7">
      <w:pPr>
        <w:pStyle w:val="Tijeloteksta"/>
        <w:jc w:val="center"/>
        <w:rPr>
          <w:rFonts w:hAnsi="Times New Roman" w:ascii="Times New Roman"/>
          <w:szCs w:val="24"/>
        </w:rPr>
      </w:pPr>
      <w:r w:rsidRPr="007236C7">
        <w:rPr>
          <w:rFonts w:hAnsi="Times New Roman" w:ascii="Times New Roman"/>
          <w:szCs w:val="24"/>
        </w:rPr>
        <w:t xml:space="preserve">U Karlovcu </w:t>
      </w:r>
      <w:r w:rsidR="007F2AB9">
        <w:rPr>
          <w:rFonts w:hAnsi="Times New Roman" w:ascii="Times New Roman"/>
          <w:szCs w:val="24"/>
        </w:rPr>
        <w:t>18. siječnja 2018</w:t>
      </w:r>
      <w:r w:rsidRPr="007236C7">
        <w:rPr>
          <w:rFonts w:hAnsi="Times New Roman" w:ascii="Times New Roman"/>
          <w:szCs w:val="24"/>
        </w:rPr>
        <w:t>. godine</w:t>
      </w:r>
    </w:p>
    <w:p w:rsidRDefault="00A273DE" w:rsidP="00A273DE" w:rsidR="00A273DE" w:rsidRPr="007236C7">
      <w:pPr>
        <w:pStyle w:val="Tijeloteksta"/>
        <w:jc w:val="center"/>
        <w:rPr>
          <w:rFonts w:hAnsi="Times New Roman" w:ascii="Times New Roman"/>
          <w:szCs w:val="24"/>
        </w:rPr>
      </w:pPr>
    </w:p>
    <w:p w:rsidRDefault="00A273DE" w:rsidP="00A273DE" w:rsidR="00A273DE" w:rsidRPr="007236C7">
      <w:pPr>
        <w:pStyle w:val="Tijeloteksta"/>
        <w:rPr>
          <w:rFonts w:hAnsi="Times New Roman" w:ascii="Times New Roman"/>
          <w:szCs w:val="24"/>
        </w:rPr>
      </w:pPr>
      <w:r w:rsidRPr="007236C7">
        <w:rPr>
          <w:rFonts w:hAnsi="Times New Roman" w:ascii="Times New Roman"/>
          <w:szCs w:val="24"/>
        </w:rPr>
        <w:tab/>
      </w:r>
      <w:r w:rsidRPr="007236C7">
        <w:rPr>
          <w:rFonts w:hAnsi="Times New Roman" w:ascii="Times New Roman"/>
          <w:szCs w:val="24"/>
        </w:rPr>
        <w:tab/>
      </w:r>
      <w:r w:rsidRPr="007236C7">
        <w:rPr>
          <w:rFonts w:hAnsi="Times New Roman" w:ascii="Times New Roman"/>
          <w:szCs w:val="24"/>
        </w:rPr>
        <w:tab/>
      </w:r>
      <w:r w:rsidRPr="007236C7">
        <w:rPr>
          <w:rFonts w:hAnsi="Times New Roman" w:ascii="Times New Roman"/>
          <w:szCs w:val="24"/>
        </w:rPr>
        <w:tab/>
      </w:r>
      <w:r w:rsidRPr="007236C7">
        <w:rPr>
          <w:rFonts w:hAnsi="Times New Roman" w:ascii="Times New Roman"/>
          <w:szCs w:val="24"/>
        </w:rPr>
        <w:tab/>
      </w:r>
      <w:r w:rsidRPr="007236C7">
        <w:rPr>
          <w:rFonts w:hAnsi="Times New Roman" w:ascii="Times New Roman"/>
          <w:szCs w:val="24"/>
        </w:rPr>
        <w:tab/>
      </w:r>
      <w:r w:rsidRPr="007236C7">
        <w:rPr>
          <w:rFonts w:hAnsi="Times New Roman" w:ascii="Times New Roman"/>
          <w:szCs w:val="24"/>
        </w:rPr>
        <w:tab/>
      </w:r>
      <w:r w:rsidRPr="007236C7">
        <w:rPr>
          <w:rFonts w:hAnsi="Times New Roman" w:ascii="Times New Roman"/>
          <w:szCs w:val="24"/>
        </w:rPr>
        <w:tab/>
      </w:r>
      <w:r w:rsidRPr="007236C7">
        <w:rPr>
          <w:rFonts w:hAnsi="Times New Roman" w:ascii="Times New Roman"/>
          <w:szCs w:val="24"/>
        </w:rPr>
        <w:tab/>
        <w:t xml:space="preserve">       Sudac:</w:t>
      </w:r>
    </w:p>
    <w:p w:rsidRDefault="00A273DE" w:rsidP="00A273DE" w:rsidR="00C218B4" w:rsidRPr="007236C7">
      <w:pPr>
        <w:pStyle w:val="Tijeloteksta"/>
        <w:rPr>
          <w:rFonts w:hAnsi="Times New Roman" w:ascii="Times New Roman"/>
          <w:szCs w:val="24"/>
        </w:rPr>
      </w:pPr>
      <w:r w:rsidRPr="007236C7">
        <w:rPr>
          <w:rFonts w:hAnsi="Times New Roman" w:ascii="Times New Roman"/>
          <w:szCs w:val="24"/>
        </w:rPr>
        <w:tab/>
      </w:r>
      <w:r w:rsidRPr="007236C7">
        <w:rPr>
          <w:rFonts w:hAnsi="Times New Roman" w:ascii="Times New Roman"/>
          <w:szCs w:val="24"/>
        </w:rPr>
        <w:tab/>
      </w:r>
      <w:r w:rsidRPr="007236C7">
        <w:rPr>
          <w:rFonts w:hAnsi="Times New Roman" w:ascii="Times New Roman"/>
          <w:szCs w:val="24"/>
        </w:rPr>
        <w:tab/>
      </w:r>
      <w:r w:rsidRPr="007236C7">
        <w:rPr>
          <w:rFonts w:hAnsi="Times New Roman" w:ascii="Times New Roman"/>
          <w:szCs w:val="24"/>
        </w:rPr>
        <w:tab/>
      </w:r>
      <w:r w:rsidRPr="007236C7">
        <w:rPr>
          <w:rFonts w:hAnsi="Times New Roman" w:ascii="Times New Roman"/>
          <w:szCs w:val="24"/>
        </w:rPr>
        <w:tab/>
      </w:r>
      <w:r w:rsidRPr="007236C7">
        <w:rPr>
          <w:rFonts w:hAnsi="Times New Roman" w:ascii="Times New Roman"/>
          <w:szCs w:val="24"/>
        </w:rPr>
        <w:tab/>
      </w:r>
      <w:r w:rsidRPr="007236C7">
        <w:rPr>
          <w:rFonts w:hAnsi="Times New Roman" w:ascii="Times New Roman"/>
          <w:szCs w:val="24"/>
        </w:rPr>
        <w:tab/>
      </w:r>
      <w:r w:rsidRPr="007236C7">
        <w:rPr>
          <w:rFonts w:hAnsi="Times New Roman" w:ascii="Times New Roman"/>
          <w:szCs w:val="24"/>
        </w:rPr>
        <w:tab/>
        <w:t xml:space="preserve">       Goranka Boljkovac</w:t>
      </w:r>
      <w:r w:rsidR="00017F74" w:rsidRPr="007236C7">
        <w:rPr>
          <w:rFonts w:hAnsi="Times New Roman" w:ascii="Times New Roman"/>
          <w:szCs w:val="24"/>
        </w:rPr>
        <w:t>, v.r.</w:t>
      </w:r>
    </w:p>
    <w:p w:rsidRDefault="008F4883" w:rsidP="008F4883" w:rsidR="00C218B4" w:rsidRPr="007236C7">
      <w:pPr>
        <w:pStyle w:val="Tijeloteksta"/>
        <w:tabs>
          <w:tab w:pos="8110" w:val="left"/>
        </w:tabs>
        <w:rPr>
          <w:rFonts w:hAnsi="Times New Roman" w:ascii="Times New Roman"/>
          <w:szCs w:val="24"/>
        </w:rPr>
      </w:pPr>
      <w:r>
        <w:rPr>
          <w:rFonts w:hAnsi="Times New Roman" w:ascii="Times New Roman"/>
          <w:szCs w:val="24"/>
        </w:rPr>
        <w:tab/>
      </w:r>
    </w:p>
    <w:p w:rsidRDefault="00A273DE" w:rsidP="00017F74" w:rsidR="00087DCB" w:rsidRPr="007236C7">
      <w:pPr>
        <w:tabs>
          <w:tab w:pos="6230" w:val="left"/>
          <w:tab w:pos="6900" w:val="left"/>
        </w:tabs>
        <w:jc w:val="both"/>
        <w:rPr>
          <w:rFonts w:hAnsi="Times New Roman" w:ascii="Times New Roman"/>
          <w:szCs w:val="24"/>
        </w:rPr>
      </w:pPr>
      <w:r w:rsidRPr="007236C7">
        <w:rPr>
          <w:rFonts w:hAnsi="Times New Roman" w:ascii="Times New Roman"/>
          <w:szCs w:val="24"/>
        </w:rPr>
        <w:t xml:space="preserve">                                                                                   </w:t>
      </w:r>
      <w:r w:rsidR="00582045" w:rsidRPr="007236C7">
        <w:rPr>
          <w:rFonts w:hAnsi="Times New Roman" w:ascii="Times New Roman"/>
          <w:szCs w:val="24"/>
        </w:rPr>
        <w:tab/>
      </w:r>
      <w:r w:rsidR="00017F74" w:rsidRPr="007236C7">
        <w:rPr>
          <w:rFonts w:hAnsi="Times New Roman" w:ascii="Times New Roman"/>
          <w:szCs w:val="24"/>
        </w:rPr>
        <w:t>Za točnost otpravka-</w:t>
      </w:r>
      <w:r w:rsidR="00017F74" w:rsidRPr="007236C7">
        <w:rPr>
          <w:rFonts w:hAnsi="Times New Roman" w:ascii="Times New Roman"/>
          <w:szCs w:val="24"/>
        </w:rPr>
        <w:tab/>
      </w:r>
    </w:p>
    <w:p w:rsidRDefault="00017F74" w:rsidP="00017F74" w:rsidR="00A273DE" w:rsidRPr="007236C7">
      <w:pPr>
        <w:tabs>
          <w:tab w:pos="6230" w:val="left"/>
        </w:tabs>
        <w:jc w:val="both"/>
        <w:rPr>
          <w:rFonts w:hAnsi="Times New Roman" w:ascii="Times New Roman"/>
          <w:szCs w:val="24"/>
        </w:rPr>
      </w:pPr>
      <w:r w:rsidRPr="007236C7">
        <w:rPr>
          <w:rFonts w:hAnsi="Times New Roman" w:ascii="Times New Roman"/>
          <w:szCs w:val="24"/>
        </w:rPr>
        <w:tab/>
        <w:t>ovlašteni službenik:</w:t>
      </w:r>
    </w:p>
    <w:p w:rsidRDefault="009B053D" w:rsidP="00017F74" w:rsidR="00A273DE">
      <w:pPr>
        <w:tabs>
          <w:tab w:pos="6290" w:val="left"/>
          <w:tab w:pos="6900" w:val="left"/>
        </w:tabs>
        <w:jc w:val="both"/>
        <w:rPr>
          <w:rFonts w:hAnsi="Times New Roman" w:ascii="Times New Roman"/>
          <w:szCs w:val="24"/>
        </w:rPr>
      </w:pPr>
      <w:r w:rsidRPr="007236C7">
        <w:rPr>
          <w:rFonts w:hAnsi="Times New Roman" w:ascii="Times New Roman"/>
          <w:szCs w:val="24"/>
        </w:rPr>
        <w:tab/>
      </w:r>
      <w:r w:rsidR="00017F74" w:rsidRPr="007236C7">
        <w:rPr>
          <w:rFonts w:hAnsi="Times New Roman" w:ascii="Times New Roman"/>
          <w:szCs w:val="24"/>
        </w:rPr>
        <w:t>Renata Klokočki</w:t>
      </w:r>
      <w:r w:rsidR="00017F74" w:rsidRPr="007236C7">
        <w:rPr>
          <w:rFonts w:hAnsi="Times New Roman" w:ascii="Times New Roman"/>
          <w:szCs w:val="24"/>
        </w:rPr>
        <w:tab/>
      </w:r>
    </w:p>
    <w:p w:rsidRDefault="008F4883" w:rsidP="00017F74" w:rsidR="008F4883" w:rsidRPr="007236C7">
      <w:pPr>
        <w:tabs>
          <w:tab w:pos="6290" w:val="left"/>
          <w:tab w:pos="6900" w:val="left"/>
        </w:tabs>
        <w:jc w:val="both"/>
        <w:rPr>
          <w:rFonts w:hAnsi="Times New Roman" w:ascii="Times New Roman"/>
          <w:szCs w:val="24"/>
        </w:rPr>
      </w:pPr>
    </w:p>
    <w:p w:rsidRDefault="00A273DE" w:rsidP="00A273DE" w:rsidR="00A273DE" w:rsidRPr="007236C7">
      <w:pPr>
        <w:pStyle w:val="Tijeloteksta"/>
        <w:rPr>
          <w:rFonts w:hAnsi="Times New Roman" w:ascii="Times New Roman"/>
          <w:szCs w:val="24"/>
        </w:rPr>
      </w:pPr>
      <w:r w:rsidRPr="007236C7">
        <w:rPr>
          <w:rFonts w:hAnsi="Times New Roman" w:ascii="Times New Roman"/>
          <w:szCs w:val="24"/>
        </w:rPr>
        <w:t>UPUTA O PRAVNOM LIJEKU:</w:t>
      </w:r>
    </w:p>
    <w:p w:rsidRDefault="008F4883" w:rsidP="008F4883" w:rsidR="008F4883" w:rsidRPr="005E0DBA">
      <w:pPr>
        <w:pStyle w:val="Tijeloteksta"/>
        <w:rPr>
          <w:rFonts w:hAnsi="Times New Roman" w:ascii="Times New Roman"/>
          <w:szCs w:val="24"/>
        </w:rPr>
      </w:pPr>
      <w:r w:rsidRPr="005E0DBA">
        <w:rPr>
          <w:rFonts w:hAnsi="Times New Roman" w:ascii="Times New Roman"/>
          <w:szCs w:val="24"/>
        </w:rPr>
        <w:t xml:space="preserve">Protiv ovog rješenja žalbu može podnijeti osoba koja je bila zastupnik dužnika po zakonu do dana nastupanja pravnih posljedica o otvaranja stečajnog postupka (čl. </w:t>
      </w:r>
      <w:smartTag w:element="metricconverter" w:uri="urn:schemas-microsoft-com:office:smarttags">
        <w:smartTagPr>
          <w:attr w:val="53. st" w:name="ProductID"/>
        </w:smartTagPr>
        <w:r w:rsidRPr="005E0DBA">
          <w:rPr>
            <w:rFonts w:hAnsi="Times New Roman" w:ascii="Times New Roman"/>
            <w:szCs w:val="24"/>
          </w:rPr>
          <w:t>53. st</w:t>
        </w:r>
      </w:smartTag>
      <w:r w:rsidRPr="005E0DBA">
        <w:rPr>
          <w:rFonts w:hAnsi="Times New Roman" w:ascii="Times New Roman"/>
          <w:szCs w:val="24"/>
        </w:rPr>
        <w:t xml:space="preserve">. </w:t>
      </w:r>
      <w:r>
        <w:rPr>
          <w:rFonts w:hAnsi="Times New Roman" w:ascii="Times New Roman"/>
          <w:szCs w:val="24"/>
        </w:rPr>
        <w:t>8</w:t>
      </w:r>
      <w:r w:rsidRPr="005E0DBA">
        <w:rPr>
          <w:rFonts w:hAnsi="Times New Roman" w:ascii="Times New Roman"/>
          <w:szCs w:val="24"/>
        </w:rPr>
        <w:t xml:space="preserve">. SZ-a). Žalba se podnosi u roku od 8 dana od </w:t>
      </w:r>
      <w:r>
        <w:rPr>
          <w:rFonts w:hAnsi="Times New Roman" w:ascii="Times New Roman"/>
          <w:szCs w:val="24"/>
        </w:rPr>
        <w:t>isteka osmog dana od dana objave</w:t>
      </w:r>
      <w:r w:rsidRPr="005E0DBA">
        <w:rPr>
          <w:rFonts w:hAnsi="Times New Roman" w:ascii="Times New Roman"/>
          <w:szCs w:val="24"/>
        </w:rPr>
        <w:t xml:space="preserve"> ovog rješenja</w:t>
      </w:r>
      <w:r>
        <w:rPr>
          <w:rFonts w:hAnsi="Times New Roman" w:ascii="Times New Roman"/>
          <w:szCs w:val="24"/>
        </w:rPr>
        <w:t xml:space="preserve"> na mrežnoj stranici e-Oglasna ploča suda</w:t>
      </w:r>
      <w:r w:rsidRPr="005E0DBA">
        <w:rPr>
          <w:rFonts w:hAnsi="Times New Roman" w:ascii="Times New Roman"/>
          <w:szCs w:val="24"/>
        </w:rPr>
        <w:t xml:space="preserve">, u </w:t>
      </w:r>
      <w:r>
        <w:rPr>
          <w:rFonts w:hAnsi="Times New Roman" w:ascii="Times New Roman"/>
          <w:szCs w:val="24"/>
        </w:rPr>
        <w:t>3</w:t>
      </w:r>
      <w:r w:rsidRPr="005E0DBA">
        <w:rPr>
          <w:rFonts w:hAnsi="Times New Roman" w:ascii="Times New Roman"/>
          <w:szCs w:val="24"/>
        </w:rPr>
        <w:t xml:space="preserve"> primjerka, Visokom trgovačkom sudu RH, putem ovog suda. Žalba ne zadržava ovrhu ovog rješenja (čl. 11. SZ-a).</w:t>
      </w:r>
    </w:p>
    <w:p w:rsidRDefault="00A273DE" w:rsidP="00A273DE" w:rsidR="00A273DE">
      <w:pPr>
        <w:pStyle w:val="Tijeloteksta"/>
        <w:rPr>
          <w:rFonts w:hAnsi="Times New Roman" w:ascii="Times New Roman"/>
          <w:szCs w:val="24"/>
        </w:rPr>
      </w:pPr>
    </w:p>
    <w:p w:rsidRDefault="00024639" w:rsidP="00A273DE" w:rsidR="00024639">
      <w:pPr>
        <w:pStyle w:val="Tijeloteksta"/>
        <w:rPr>
          <w:rFonts w:hAnsi="Times New Roman" w:ascii="Times New Roman"/>
          <w:szCs w:val="24"/>
        </w:rPr>
      </w:pPr>
    </w:p>
    <w:p w:rsidRDefault="00024639" w:rsidP="00A273DE" w:rsidR="00024639">
      <w:pPr>
        <w:pStyle w:val="Tijeloteksta"/>
        <w:rPr>
          <w:rFonts w:hAnsi="Times New Roman" w:ascii="Times New Roman"/>
          <w:szCs w:val="24"/>
        </w:rPr>
      </w:pPr>
    </w:p>
    <w:p w:rsidRDefault="00024639" w:rsidP="00A273DE" w:rsidR="00024639">
      <w:pPr>
        <w:pStyle w:val="Tijeloteksta"/>
        <w:rPr>
          <w:rFonts w:hAnsi="Times New Roman" w:ascii="Times New Roman"/>
          <w:szCs w:val="24"/>
        </w:rPr>
      </w:pPr>
    </w:p>
    <w:p w:rsidRDefault="00024639" w:rsidP="00A273DE" w:rsidR="00024639">
      <w:pPr>
        <w:pStyle w:val="Tijeloteksta"/>
        <w:rPr>
          <w:rFonts w:hAnsi="Times New Roman" w:ascii="Times New Roman"/>
          <w:szCs w:val="24"/>
        </w:rPr>
      </w:pPr>
    </w:p>
    <w:p w:rsidRDefault="00024639" w:rsidP="00A273DE" w:rsidR="00024639">
      <w:pPr>
        <w:pStyle w:val="Tijeloteksta"/>
        <w:rPr>
          <w:rFonts w:hAnsi="Times New Roman" w:ascii="Times New Roman"/>
          <w:szCs w:val="24"/>
        </w:rPr>
      </w:pPr>
    </w:p>
    <w:p w:rsidRDefault="00024639" w:rsidP="00A273DE" w:rsidR="00024639">
      <w:pPr>
        <w:pStyle w:val="Tijeloteksta"/>
        <w:rPr>
          <w:rFonts w:hAnsi="Times New Roman" w:ascii="Times New Roman"/>
          <w:szCs w:val="24"/>
        </w:rPr>
      </w:pPr>
    </w:p>
    <w:p w:rsidRDefault="00024639" w:rsidP="00A273DE" w:rsidR="00024639">
      <w:pPr>
        <w:pStyle w:val="Tijeloteksta"/>
        <w:rPr>
          <w:rFonts w:hAnsi="Times New Roman" w:ascii="Times New Roman"/>
          <w:szCs w:val="24"/>
        </w:rPr>
      </w:pPr>
    </w:p>
    <w:sectPr w:rsidSect="00331558" w:rsidR="00024639">
      <w:headerReference w:type="even" r:id="rId11"/>
      <w:headerReference w:type="default" r:id="rId12"/>
      <w:pgSz w:h="16838" w:w="11906"/>
      <w:pgMar w:gutter="0" w:footer="720" w:header="720" w:left="1418" w:bottom="1560" w:right="1418"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0633" w:rsidR="004A0633">
      <w:r>
        <w:separator/>
      </w:r>
    </w:p>
  </w:endnote>
  <w:endnote w:id="0" w:type="continuationSeparator">
    <w:p w:rsidRDefault="004A0633" w:rsidR="004A063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0633" w:rsidR="004A0633">
      <w:r>
        <w:separator/>
      </w:r>
    </w:p>
  </w:footnote>
  <w:footnote w:id="0" w:type="continuationSeparator">
    <w:p w:rsidRDefault="004A0633" w:rsidR="004A063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0A75" w:rsidP="00B314E8" w:rsidR="00D80A7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80A75" w:rsidR="00D80A7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0A75" w:rsidP="00B314E8" w:rsidR="00D80A7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633C5">
      <w:rPr>
        <w:rStyle w:val="Brojstranice"/>
      </w:rPr>
      <w:t>4</w:t>
    </w:r>
    <w:r>
      <w:rPr>
        <w:rStyle w:val="Brojstranice"/>
      </w:rPr>
      <w:fldChar w:fldCharType="end"/>
    </w:r>
  </w:p>
  <w:p w:rsidRDefault="00D80A75" w:rsidR="00D80A75" w:rsidRPr="001F1B56">
    <w:pPr>
      <w:pStyle w:val="Zaglavlje"/>
      <w:rPr>
        <w:rFonts w:hAnsi="Times New Roman" w:ascii="Times New Roman"/>
      </w:rPr>
    </w:pPr>
    <w:r>
      <w:t xml:space="preserve">                                                                                       </w:t>
    </w:r>
    <w:r w:rsidR="00E65B12">
      <w:t xml:space="preserve">     </w:t>
    </w:r>
    <w:r w:rsidRPr="001F1B56">
      <w:rPr>
        <w:rFonts w:hAnsi="Times New Roman" w:ascii="Times New Roman"/>
      </w:rPr>
      <w:t>4 St-</w:t>
    </w:r>
    <w:r w:rsidR="007236C7">
      <w:rPr>
        <w:rFonts w:hAnsi="Times New Roman" w:ascii="Times New Roman"/>
      </w:rPr>
      <w:t>2485/16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C3768E"/>
    <w:multiLevelType w:val="hybridMultilevel"/>
    <w:tmpl w:val="F656F82C"/>
    <w:lvl w:tplc="44D8A41E" w:ilvl="0">
      <w:start w:val="1"/>
      <w:numFmt w:val="upperRoman"/>
      <w:lvlText w:val="%1."/>
      <w:lvlJc w:val="left"/>
      <w:pPr>
        <w:tabs>
          <w:tab w:pos="1571" w:val="num"/>
        </w:tabs>
        <w:ind w:hanging="720" w:left="1571"/>
      </w:pPr>
      <w:rPr>
        <w:rFonts w:hint="default"/>
        <w:b w:val="false"/>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2FFE4F3A"/>
    <w:multiLevelType w:val="hybridMultilevel"/>
    <w:tmpl w:val="0002C8DC"/>
    <w:lvl w:tplc="20DA9322" w:ilvl="0">
      <w:start w:val="1"/>
      <w:numFmt w:val="upperRoman"/>
      <w:lvlText w:val="%1."/>
      <w:lvlJc w:val="left"/>
      <w:pPr>
        <w:tabs>
          <w:tab w:pos="1725" w:val="num"/>
        </w:tabs>
        <w:ind w:hanging="1005" w:left="1725"/>
      </w:pPr>
      <w:rPr>
        <w:rFonts w:hint="default"/>
        <w:b w:val="false"/>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4">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6B43"/>
    <w:rsid w:val="00017F74"/>
    <w:rsid w:val="00024639"/>
    <w:rsid w:val="000277B9"/>
    <w:rsid w:val="00060804"/>
    <w:rsid w:val="000633C5"/>
    <w:rsid w:val="00087DCB"/>
    <w:rsid w:val="000A2EA1"/>
    <w:rsid w:val="000E2C94"/>
    <w:rsid w:val="00102D10"/>
    <w:rsid w:val="00113183"/>
    <w:rsid w:val="001268E5"/>
    <w:rsid w:val="00174344"/>
    <w:rsid w:val="00196A70"/>
    <w:rsid w:val="001C03AB"/>
    <w:rsid w:val="001E303E"/>
    <w:rsid w:val="001F1B56"/>
    <w:rsid w:val="00244B7D"/>
    <w:rsid w:val="00245E30"/>
    <w:rsid w:val="002525EC"/>
    <w:rsid w:val="00285271"/>
    <w:rsid w:val="002B27BC"/>
    <w:rsid w:val="00315520"/>
    <w:rsid w:val="00331558"/>
    <w:rsid w:val="00364A1F"/>
    <w:rsid w:val="003851BE"/>
    <w:rsid w:val="00393171"/>
    <w:rsid w:val="003A08FD"/>
    <w:rsid w:val="003B7EB5"/>
    <w:rsid w:val="003C6547"/>
    <w:rsid w:val="003C7895"/>
    <w:rsid w:val="004327A5"/>
    <w:rsid w:val="00436802"/>
    <w:rsid w:val="00454BB8"/>
    <w:rsid w:val="00466B54"/>
    <w:rsid w:val="004720C4"/>
    <w:rsid w:val="00475DF5"/>
    <w:rsid w:val="00483B43"/>
    <w:rsid w:val="004905EF"/>
    <w:rsid w:val="00497851"/>
    <w:rsid w:val="004A0633"/>
    <w:rsid w:val="004C175A"/>
    <w:rsid w:val="004F39FA"/>
    <w:rsid w:val="00535D52"/>
    <w:rsid w:val="0054177C"/>
    <w:rsid w:val="00555862"/>
    <w:rsid w:val="00566675"/>
    <w:rsid w:val="005671EC"/>
    <w:rsid w:val="00577F43"/>
    <w:rsid w:val="00582045"/>
    <w:rsid w:val="00594221"/>
    <w:rsid w:val="005A0E12"/>
    <w:rsid w:val="005B5BC5"/>
    <w:rsid w:val="005E0DBA"/>
    <w:rsid w:val="005F7862"/>
    <w:rsid w:val="00606A67"/>
    <w:rsid w:val="00613E7D"/>
    <w:rsid w:val="006156B3"/>
    <w:rsid w:val="0061736E"/>
    <w:rsid w:val="006401C5"/>
    <w:rsid w:val="0065509E"/>
    <w:rsid w:val="006931BB"/>
    <w:rsid w:val="006A5E45"/>
    <w:rsid w:val="006B6E71"/>
    <w:rsid w:val="006D3D4C"/>
    <w:rsid w:val="006E26F4"/>
    <w:rsid w:val="006E4CC1"/>
    <w:rsid w:val="00705155"/>
    <w:rsid w:val="00722AFD"/>
    <w:rsid w:val="007236C7"/>
    <w:rsid w:val="00724596"/>
    <w:rsid w:val="00737A4B"/>
    <w:rsid w:val="007637CD"/>
    <w:rsid w:val="007673CE"/>
    <w:rsid w:val="00770E4D"/>
    <w:rsid w:val="00772A58"/>
    <w:rsid w:val="00777689"/>
    <w:rsid w:val="00786C8E"/>
    <w:rsid w:val="007910EA"/>
    <w:rsid w:val="007B729A"/>
    <w:rsid w:val="007C72DF"/>
    <w:rsid w:val="007D0E51"/>
    <w:rsid w:val="007D2166"/>
    <w:rsid w:val="007E5755"/>
    <w:rsid w:val="007F2AB9"/>
    <w:rsid w:val="008031F9"/>
    <w:rsid w:val="008169E6"/>
    <w:rsid w:val="00855310"/>
    <w:rsid w:val="00875021"/>
    <w:rsid w:val="008867E9"/>
    <w:rsid w:val="008A01BC"/>
    <w:rsid w:val="008A1EAD"/>
    <w:rsid w:val="008D3A96"/>
    <w:rsid w:val="008F4883"/>
    <w:rsid w:val="009014D0"/>
    <w:rsid w:val="009053DD"/>
    <w:rsid w:val="00922142"/>
    <w:rsid w:val="009432E4"/>
    <w:rsid w:val="0094399B"/>
    <w:rsid w:val="009469F2"/>
    <w:rsid w:val="009729E2"/>
    <w:rsid w:val="00992055"/>
    <w:rsid w:val="009A4B20"/>
    <w:rsid w:val="009B053D"/>
    <w:rsid w:val="009B2DB7"/>
    <w:rsid w:val="009E4927"/>
    <w:rsid w:val="009F34CB"/>
    <w:rsid w:val="009F71C3"/>
    <w:rsid w:val="00A273DE"/>
    <w:rsid w:val="00A51810"/>
    <w:rsid w:val="00A73475"/>
    <w:rsid w:val="00A7536B"/>
    <w:rsid w:val="00A80BDA"/>
    <w:rsid w:val="00A842EB"/>
    <w:rsid w:val="00AC14E9"/>
    <w:rsid w:val="00AC566E"/>
    <w:rsid w:val="00AD105D"/>
    <w:rsid w:val="00AF58D4"/>
    <w:rsid w:val="00AF67C5"/>
    <w:rsid w:val="00B05223"/>
    <w:rsid w:val="00B07FD1"/>
    <w:rsid w:val="00B314E8"/>
    <w:rsid w:val="00B41D8F"/>
    <w:rsid w:val="00BB756A"/>
    <w:rsid w:val="00BC4F21"/>
    <w:rsid w:val="00BE3B0C"/>
    <w:rsid w:val="00BF2372"/>
    <w:rsid w:val="00BF3F14"/>
    <w:rsid w:val="00BF5142"/>
    <w:rsid w:val="00C049DC"/>
    <w:rsid w:val="00C169FF"/>
    <w:rsid w:val="00C218B4"/>
    <w:rsid w:val="00C66A9A"/>
    <w:rsid w:val="00C83CBD"/>
    <w:rsid w:val="00CA4A50"/>
    <w:rsid w:val="00CB53AA"/>
    <w:rsid w:val="00CD27AC"/>
    <w:rsid w:val="00CE36A5"/>
    <w:rsid w:val="00CF2C13"/>
    <w:rsid w:val="00CF4808"/>
    <w:rsid w:val="00D2147E"/>
    <w:rsid w:val="00D36311"/>
    <w:rsid w:val="00D400A7"/>
    <w:rsid w:val="00D5443E"/>
    <w:rsid w:val="00D56BE6"/>
    <w:rsid w:val="00D80A75"/>
    <w:rsid w:val="00D81CA9"/>
    <w:rsid w:val="00D9384E"/>
    <w:rsid w:val="00DB1F37"/>
    <w:rsid w:val="00DB215D"/>
    <w:rsid w:val="00DB3BCD"/>
    <w:rsid w:val="00DF0403"/>
    <w:rsid w:val="00E011DC"/>
    <w:rsid w:val="00E073A1"/>
    <w:rsid w:val="00E11C87"/>
    <w:rsid w:val="00E1382A"/>
    <w:rsid w:val="00E62483"/>
    <w:rsid w:val="00E65B12"/>
    <w:rsid w:val="00EA3718"/>
    <w:rsid w:val="00EC00B4"/>
    <w:rsid w:val="00EC03FC"/>
    <w:rsid w:val="00EC0E0B"/>
    <w:rsid w:val="00F20EEE"/>
    <w:rsid w:val="00F434D0"/>
    <w:rsid w:val="00F525ED"/>
    <w:rsid w:val="00FB1F83"/>
    <w:rsid w:val="00FC417A"/>
    <w:rsid w:val="00FF69F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4905EF"/>
    <w:pPr>
      <w:tabs>
        <w:tab w:pos="4536" w:val="center"/>
        <w:tab w:pos="9072" w:val="right"/>
      </w:tabs>
    </w:pPr>
  </w:style>
  <w:style w:styleId="Tekstbalonia" w:type="paragraph">
    <w:name w:val="Balloon Text"/>
    <w:basedOn w:val="Normal"/>
    <w:semiHidden/>
    <w:rsid w:val="006B6E71"/>
    <w:rPr>
      <w:rFonts w:cs="Tahoma" w:hAnsi="Tahoma" w:ascii="Tahoma"/>
      <w:sz w:val="16"/>
      <w:szCs w:val="16"/>
    </w:rPr>
  </w:style>
  <w:style w:customStyle="true" w:styleId="TijelotekstaChar" w:type="character">
    <w:name w:val="Tijelo teksta Char"/>
    <w:link w:val="Tijeloteksta"/>
    <w:rsid w:val="005E0DBA"/>
    <w:rPr>
      <w:rFonts w:hAnsi="Verdana" w:ascii="Verdana"/>
      <w:sz w:val="24"/>
    </w:rPr>
  </w:style>
  <w:style w:customStyle="true" w:styleId="Samoispravak" w:type="paragraph">
    <w:name w:val="Samoispravak"/>
    <w:rsid w:val="00582045"/>
    <w:pPr>
      <w:spacing w:lineRule="auto" w:line="276" w:after="200"/>
    </w:pPr>
    <w:rPr>
      <w:rFonts w:cstheme="minorBidi" w:eastAsiaTheme="minorEastAsia" w:hAnsiTheme="minorHAnsi" w:asciiTheme="minorHAnsi"/>
      <w:sz w:val="22"/>
      <w:szCs w:val="22"/>
    </w:rPr>
  </w:style>
  <w:style w:styleId="Odlomakpopisa" w:type="paragraph">
    <w:name w:val="List Paragraph"/>
    <w:basedOn w:val="Normal"/>
    <w:uiPriority w:val="34"/>
    <w:qFormat/>
    <w:rsid w:val="00FC417A"/>
    <w:pPr>
      <w:ind w:left="720"/>
      <w:contextualSpacing/>
    </w:pPr>
  </w:style>
  <w:style w:styleId="Tekstrezerviranogmjesta" w:type="character">
    <w:name w:val="Placeholder Text"/>
    <w:basedOn w:val="Zadanifontodlomka"/>
    <w:uiPriority w:val="99"/>
    <w:semiHidden/>
    <w:rsid w:val="000633C5"/>
    <w:rPr>
      <w:color w:val="808080"/>
      <w:bdr w:space="0" w:sz="0" w:color="auto" w:val="none"/>
      <w:shd w:fill="auto" w:color="auto" w:val="clear"/>
    </w:rPr>
  </w:style>
  <w:style w:customStyle="true" w:styleId="eSPISCCParagraphDefaultFont" w:type="character">
    <w:name w:val="eSPIS_CC_Paragraph Default Font"/>
    <w:basedOn w:val="Zadanifontodlomka"/>
    <w:rsid w:val="000633C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633C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633C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633C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4905EF"/>
    <w:pPr>
      <w:tabs>
        <w:tab w:pos="4536" w:val="center"/>
        <w:tab w:pos="9072" w:val="right"/>
      </w:tabs>
    </w:pPr>
  </w:style>
  <w:style w:styleId="Tekstbalonia" w:type="paragraph">
    <w:name w:val="Balloon Text"/>
    <w:basedOn w:val="Normal"/>
    <w:semiHidden/>
    <w:rsid w:val="006B6E71"/>
    <w:rPr>
      <w:rFonts w:ascii="Tahoma" w:cs="Tahoma" w:hAnsi="Tahoma"/>
      <w:sz w:val="16"/>
      <w:szCs w:val="16"/>
    </w:rPr>
  </w:style>
  <w:style w:customStyle="1" w:styleId="TijelotekstaChar" w:type="character">
    <w:name w:val="Tijelo teksta Char"/>
    <w:link w:val="Tijeloteksta"/>
    <w:rsid w:val="005E0DBA"/>
    <w:rPr>
      <w:rFonts w:ascii="Verdana" w:hAnsi="Verdana"/>
      <w:sz w:val="24"/>
    </w:rPr>
  </w:style>
  <w:style w:customStyle="1" w:styleId="Samoispravak" w:type="paragraph">
    <w:name w:val="Samoispravak"/>
    <w:rsid w:val="00582045"/>
    <w:pPr>
      <w:spacing w:after="200" w:line="276" w:lineRule="auto"/>
    </w:pPr>
    <w:rPr>
      <w:rFonts w:asciiTheme="minorHAnsi" w:cstheme="minorBidi" w:eastAsiaTheme="minorEastAsia" w:hAnsiTheme="minorHAnsi"/>
      <w:sz w:val="22"/>
      <w:szCs w:val="22"/>
    </w:rPr>
  </w:style>
  <w:style w:styleId="Odlomakpopisa" w:type="paragraph">
    <w:name w:val="List Paragraph"/>
    <w:basedOn w:val="Normal"/>
    <w:uiPriority w:val="34"/>
    <w:qFormat/>
    <w:rsid w:val="00FC417A"/>
    <w:pPr>
      <w:ind w:left="720"/>
      <w:contextualSpacing/>
    </w:pPr>
  </w:style>
  <w:style w:styleId="Tekstrezerviranogmjesta" w:type="character">
    <w:name w:val="Placeholder Text"/>
    <w:basedOn w:val="Zadanifontodlomka"/>
    <w:uiPriority w:val="99"/>
    <w:semiHidden/>
    <w:rsid w:val="000633C5"/>
    <w:rPr>
      <w:color w:val="808080"/>
      <w:bdr w:color="auto" w:space="0" w:sz="0" w:val="none"/>
      <w:shd w:color="auto" w:fill="auto" w:val="clear"/>
    </w:rPr>
  </w:style>
  <w:style w:customStyle="1" w:styleId="eSPISCCParagraphDefaultFont" w:type="character">
    <w:name w:val="eSPIS_CC_Paragraph Default Font"/>
    <w:basedOn w:val="Zadanifontodlomka"/>
    <w:rsid w:val="000633C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633C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633C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633C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2018.</izvorni_sadrzaj>
    <derivirana_varijabla naziv="DomainObject.DatumDonosenjaOdluke_1">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2485</izvorni_sadrzaj>
    <derivirana_varijabla naziv="DomainObject.Predmet.Broj_1">2485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St-2485/2016</izvorni_sadrzaj>
    <derivirana_varijabla naziv="DomainObject.Predmet.OznakaBroj_1">St-2485/2016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EKO-MED d.o.o.</izvorni_sadrzaj>
    <derivirana_varijabla naziv="DomainObject.Predmet.ProtustrankaFormated_1">  EKO-MED d.o.o.</derivirana_varijabla>
  </DomainObject.Predmet.ProtustrankaFormated>
  <DomainObject.Predmet.ProtustrankaFormatedOIB>
    <izvorni_sadrzaj>  EKO-MED d.o.o., OIB 22445378929</izvorni_sadrzaj>
    <derivirana_varijabla naziv="DomainObject.Predmet.ProtustrankaFormatedOIB_1">  EKO-MED d.o.o., OIB 22445378929</derivirana_varijabla>
  </DomainObject.Predmet.ProtustrankaFormatedOIB>
  <DomainObject.Predmet.ProtustrankaFormatedWithAdress>
    <izvorni_sadrzaj> EKO-MED d.o.o., Pavičića Antuna 2, 44430 Hrvatska Kostajnica</izvorni_sadrzaj>
    <derivirana_varijabla naziv="DomainObject.Predmet.ProtustrankaFormatedWithAdress_1"> EKO-MED d.o.o., Pavičića Antuna 2, 44430 Hrvatska Kostajnica</derivirana_varijabla>
  </DomainObject.Predmet.ProtustrankaFormatedWithAdress>
  <DomainObject.Predmet.ProtustrankaFormatedWithAdressOIB>
    <izvorni_sadrzaj> EKO-MED d.o.o., OIB 22445378929, Pavičića Antuna 2, 44430 Hrvatska Kostajnica</izvorni_sadrzaj>
    <derivirana_varijabla naziv="DomainObject.Predmet.ProtustrankaFormatedWithAdressOIB_1"> EKO-MED d.o.o., OIB 22445378929, Pavičića Antuna 2, 44430 Hrvatska Kostajnica</derivirana_varijabla>
  </DomainObject.Predmet.ProtustrankaFormatedWithAdressOIB>
  <DomainObject.Predmet.ProtustrankaWithAdress>
    <izvorni_sadrzaj>EKO-MED d.o.o. Pavičića Antuna 2, 44430 Hrvatska Kostajnica</izvorni_sadrzaj>
    <derivirana_varijabla naziv="DomainObject.Predmet.ProtustrankaWithAdress_1">EKO-MED d.o.o. Pavičića Antuna 2, 44430 Hrvatska Kostajnica</derivirana_varijabla>
  </DomainObject.Predmet.ProtustrankaWithAdress>
  <DomainObject.Predmet.ProtustrankaWithAdressOIB>
    <izvorni_sadrzaj>EKO-MED d.o.o., OIB 22445378929, Pavičića Antuna 2, 44430 Hrvatska Kostajnica</izvorni_sadrzaj>
    <derivirana_varijabla naziv="DomainObject.Predmet.ProtustrankaWithAdressOIB_1">EKO-MED d.o.o., OIB 22445378929, Pavičića Antuna 2, 44430 Hrvatska Kostajnica</derivirana_varijabla>
  </DomainObject.Predmet.ProtustrankaWithAdressOIB>
  <DomainObject.Predmet.ProtustrankaNazivFormated>
    <izvorni_sadrzaj>EKO-MED d.o.o.</izvorni_sadrzaj>
    <derivirana_varijabla naziv="DomainObject.Predmet.ProtustrankaNazivFormated_1">EKO-MED d.o.o.</derivirana_varijabla>
  </DomainObject.Predmet.ProtustrankaNazivFormated>
  <DomainObject.Predmet.ProtustrankaNazivFormatedOIB>
    <izvorni_sadrzaj>EKO-MED d.o.o., OIB 22445378929</izvorni_sadrzaj>
    <derivirana_varijabla naziv="DomainObject.Predmet.ProtustrankaNazivFormatedOIB_1">EKO-MED d.o.o., OIB 22445378929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ostali; Juraj Jurić; Republika Hrvatska, Ministarstvo financija zastupanog po punomoćniku ŽUPANIJSKO DRŽAVNO ODVJETNIŠTVO U SISKU</izvorni_sadrzaj>
    <derivirana_varijabla naziv="DomainObject.Predmet.StrankaFormated_1">  FINA Regionalni centar Zagreb; ostali; Juraj Jurić; Republika Hrvatska, Ministarstvo financija zastupanog po punomoćniku ŽUPANIJSKO DRŽAVNO ODVJETNIŠTVO U SISKU</derivirana_varijabla>
  </DomainObject.Predmet.StrankaFormated>
  <DomainObject.Predmet.StrankaFormatedOIB>
    <izvorni_sadrzaj>  FINA Regionalni centar Zagreb, OIB 85821130368; ostali; Juraj Jurić, OIB 97668382210; Republika Hrvatska, Ministarstvo financija, OIB 18683136487 zastupanog po punomoćniku ŽUPANIJSKO DRŽAVNO ODVJETNIŠTVO U SISKU</izvorni_sadrzaj>
    <derivirana_varijabla naziv="DomainObject.Predmet.StrankaFormatedOIB_1">  FINA Regionalni centar Zagreb, OIB 85821130368; ostali; Juraj Jurić, OIB 97668382210; Republika Hrvatska, Ministarstvo financija, OIB 18683136487 zastupanog po punomoćniku ŽUPANIJSKO DRŽAVNO ODVJETNIŠTVO U SISKU</derivirana_varijabla>
  </DomainObject.Predmet.StrankaFormatedOIB>
  <DomainObject.Predmet.StrankaFormatedWithAdress>
    <izvorni_sadrzaj> FINA Regionalni centar Zagreb, Ulica grada Vukovara 70, 10000 Zagreb; ostali; Juraj Jurić, Ulica Don Ante Lizatovića 61, 44430 Donji Kukuruzari; Republika Hrvatska, Ministarstvo financija zastupanog po punomoćniku ŽUPANIJSKO DRŽAVNO ODVJETNIŠTVO U SISKU</izvorni_sadrzaj>
    <derivirana_varijabla naziv="DomainObject.Predmet.StrankaFormatedWithAdress_1"> FINA Regionalni centar Zagreb, Ulica grada Vukovara 70, 10000 Zagreb; ostali; Juraj Jurić, Ulica Don Ante Lizatovića 61, 44430 Donji Kukuruzari; Republika Hrvatska, Ministarstvo financija zastupanog po punomoćniku ŽUPANIJSKO DRŽAVNO ODVJETNIŠTVO U SISKU</derivirana_varijabla>
  </DomainObject.Predmet.StrankaFormatedWithAdress>
  <DomainObject.Predmet.StrankaFormatedWithAdressOIB>
    <izvorni_sadrzaj> FINA Regionalni centar Zagreb, OIB 85821130368, Ulica grada Vukovara 70, 10000 Zagreb; ostali; Juraj Jurić, OIB 97668382210, Ulica Don Ante Lizatovića 61, 44430 Donji Kukuruzari; Republika Hrvatska, Ministarstvo financija, OIB 18683136487 zastupanog po punomoćniku ŽUPANIJSKO DRŽAVNO ODVJETNIŠTVO U SISKU</izvorni_sadrzaj>
    <derivirana_varijabla naziv="DomainObject.Predmet.StrankaFormatedWithAdressOIB_1"> FINA Regionalni centar Zagreb, OIB 85821130368, Ulica grada Vukovara 70, 10000 Zagreb; ostali; Juraj Jurić, OIB 97668382210, Ulica Don Ante Lizatovića 61, 44430 Donji Kukuruzari; Republika Hrvatska, Ministarstvo financija, OIB 18683136487 zastupanog po punomoćniku ŽUPANIJSKO DRŽAVNO ODVJETNIŠTVO U SISKU</derivirana_varijabla>
  </DomainObject.Predmet.StrankaFormatedWithAdressOIB>
  <DomainObject.Predmet.StrankaWithAdress>
    <izvorni_sadrzaj>FINA Regionalni centar Zagreb Ulica grada Vukovara 70,10000 Zagreb,ostali ,Juraj Jurić Ulica Don Ante Lizatovića 61,44430 Donji Kukuruzari,Republika Hrvatska, Ministarstvo financija </izvorni_sadrzaj>
    <derivirana_varijabla naziv="DomainObject.Predmet.StrankaWithAdress_1">FINA Regionalni centar Zagreb Ulica grada Vukovara 70,10000 Zagreb,ostali ,Juraj Jurić Ulica Don Ante Lizatovića 61,44430 Donji Kukuruzari,Republika Hrvatska, Ministarstvo financija </derivirana_varijabla>
  </DomainObject.Predmet.StrankaWithAdress>
  <DomainObject.Predmet.StrankaWithAdressOIB>
    <izvorni_sadrzaj>FINA Regionalni centar Zagreb, OIB 85821130368, Ulica grada Vukovara 70,10000 Zagreb,ostali,Juraj Jurić, OIB 97668382210, Ulica Don Ante Lizatovića 61,44430 Donji Kukuruzari,Republika Hrvatska, Ministarstvo financija, OIB 18683136487</izvorni_sadrzaj>
    <derivirana_varijabla naziv="DomainObject.Predmet.StrankaWithAdressOIB_1">FINA Regionalni centar Zagreb, OIB 85821130368, Ulica grada Vukovara 70,10000 Zagreb,ostali,Juraj Jurić, OIB 97668382210, Ulica Don Ante Lizatovića 61,44430 Donji Kukuruzari,Republika Hrvatska, Ministarstvo financija, OIB 18683136487</derivirana_varijabla>
  </DomainObject.Predmet.StrankaWithAdressOIB>
  <DomainObject.Predmet.StrankaNazivFormated>
    <izvorni_sadrzaj>FINA Regionalni centar Zagreb,ostali,Juraj Jurić,Republika Hrvatska, Ministarstvo financija</izvorni_sadrzaj>
    <derivirana_varijabla naziv="DomainObject.Predmet.StrankaNazivFormated_1">FINA Regionalni centar Zagreb,ostali,Juraj Jurić,Republika Hrvatska, Ministarstvo financija</derivirana_varijabla>
  </DomainObject.Predmet.StrankaNazivFormated>
  <DomainObject.Predmet.StrankaNazivFormatedOIB>
    <izvorni_sadrzaj>FINA Regionalni centar Zagreb, OIB 85821130368,ostali,Juraj Jurić, OIB 97668382210,Republika Hrvatska, Ministarstvo financija, OIB 18683136487</izvorni_sadrzaj>
    <derivirana_varijabla naziv="DomainObject.Predmet.StrankaNazivFormatedOIB_1">FINA Regionalni centar Zagreb, OIB 85821130368,ostali,Juraj Jurić, OIB 97668382210,Republika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ostali</item>
      <item>Juraj Jurić</item>
      <item>Republika Hrvatska, Ministarstvo financija zastupanog po punomoćniku ŽUPANIJSKO DRŽAVNO ODVJETNIŠTVO U SISKU</item>
    </izvorni_sadrzaj>
    <derivirana_varijabla naziv="DomainObject.Predmet.StrankaListFormated_1">
      <item>FINA Regionalni centar Zagreb</item>
      <item>ostali</item>
      <item>Juraj Jurić</item>
      <item>Republika Hrvatska, Ministarstvo financija zastupanog po punomoćniku ŽUPANIJSKO DRŽAVNO ODVJETNIŠTVO U SISKU</item>
    </derivirana_varijabla>
  </DomainObject.Predmet.StrankaListFormated>
  <DomainObject.Predmet.StrankaListFormatedOIB>
    <izvorni_sadrzaj>
      <item>FINA Regionalni centar Zagreb, OIB 85821130368</item>
      <item>ostali</item>
      <item>Juraj Jurić, OIB 97668382210</item>
      <item>Republika Hrvatska, Ministarstvo financija, OIB 18683136487 zastupanog po punomoćniku ŽUPANIJSKO DRŽAVNO ODVJETNIŠTVO U SISKU</item>
    </izvorni_sadrzaj>
    <derivirana_varijabla naziv="DomainObject.Predmet.StrankaListFormatedOIB_1">
      <item>FINA Regionalni centar Zagreb, OIB 85821130368</item>
      <item>ostali</item>
      <item>Juraj Jurić, OIB 97668382210</item>
      <item>Republika Hrvatska, Ministarstvo financija, OIB 18683136487 zastupanog po punomoćniku ŽUPANIJSKO DRŽAVNO ODVJETNIŠTVO U SISKU</item>
    </derivirana_varijabla>
  </DomainObject.Predmet.StrankaListFormatedOIB>
  <DomainObject.Predmet.StrankaListFormatedWithAdress>
    <izvorni_sadrzaj>
      <item>FINA Regionalni centar Zagreb, Ulica grada Vukovara 70, 10000 Zagreb</item>
      <item>ostali</item>
      <item>Juraj Jurić, Ulica Don Ante Lizatovića 61, 44430 Donji Kukuruzari</item>
      <item>Republika Hrvatska, Ministarstvo financija zastupanog po punomoćniku ŽUPANIJSKO DRŽAVNO ODVJETNIŠTVO U SISKU</item>
    </izvorni_sadrzaj>
    <derivirana_varijabla naziv="DomainObject.Predmet.StrankaListFormatedWithAdress_1">
      <item>FINA Regionalni centar Zagreb, Ulica grada Vukovara 70, 10000 Zagreb</item>
      <item>ostali</item>
      <item>Juraj Jurić, Ulica Don Ante Lizatovića 61, 44430 Donji Kukuruzari</item>
      <item>Republika Hrvatska, Ministarstvo financija zastupanog po punomoćniku ŽUPANIJSKO DRŽAVNO ODVJETNIŠTVO U SISKU</item>
    </derivirana_varijabla>
  </DomainObject.Predmet.StrankaListFormatedWithAdress>
  <DomainObject.Predmet.StrankaListFormatedWithAdressOIB>
    <izvorni_sadrzaj>
      <item>FINA Regionalni centar Zagreb, OIB 85821130368, Ulica grada Vukovara 70, 10000 Zagreb</item>
      <item>ostali</item>
      <item>Juraj Jurić, OIB 97668382210, Ulica Don Ante Lizatovića 61, 44430 Donji Kukuruzari</item>
      <item>Republika Hrvatska, Ministarstvo financija, OIB 18683136487 zastupanog po punomoćniku ŽUPANIJSKO DRŽAVNO ODVJETNIŠTVO U SISKU</item>
    </izvorni_sadrzaj>
    <derivirana_varijabla naziv="DomainObject.Predmet.StrankaListFormatedWithAdressOIB_1">
      <item>FINA Regionalni centar Zagreb, OIB 85821130368, Ulica grada Vukovara 70, 10000 Zagreb</item>
      <item>ostali</item>
      <item>Juraj Jurić, OIB 97668382210, Ulica Don Ante Lizatovića 61, 44430 Donji Kukuruzari</item>
      <item>Republika Hrvatska, Ministarstvo financija, OIB 18683136487 zastupanog po punomoćniku ŽUPANIJSKO DRŽAVNO ODVJETNIŠTVO U SISKU</item>
    </derivirana_varijabla>
  </DomainObject.Predmet.StrankaListFormatedWithAdressOIB>
  <DomainObject.Predmet.StrankaListNazivFormated>
    <izvorni_sadrzaj>
      <item>FINA Regionalni centar Zagreb</item>
      <item>ostali</item>
      <item>Juraj Jurić</item>
      <item>Republika Hrvatska, Ministarstvo financija</item>
    </izvorni_sadrzaj>
    <derivirana_varijabla naziv="DomainObject.Predmet.StrankaListNazivFormated_1">
      <item>FINA Regionalni centar Zagreb</item>
      <item>ostali</item>
      <item>Juraj Jurić</item>
      <item>Republika Hrvatska, Ministarstvo financija</item>
    </derivirana_varijabla>
  </DomainObject.Predmet.StrankaListNazivFormated>
  <DomainObject.Predmet.StrankaListNazivFormatedOIB>
    <izvorni_sadrzaj>
      <item>FINA Regionalni centar Zagreb, OIB 85821130368</item>
      <item>ostali</item>
      <item>Juraj Jurić, OIB 97668382210</item>
      <item>Republika Hrvatska, Ministarstvo financija, OIB 18683136487</item>
    </izvorni_sadrzaj>
    <derivirana_varijabla naziv="DomainObject.Predmet.StrankaListNazivFormatedOIB_1">
      <item>FINA Regionalni centar Zagreb, OIB 85821130368</item>
      <item>ostali</item>
      <item>Juraj Jurić, OIB 97668382210</item>
      <item>Republika Hrvatska, Ministarstvo financija, OIB 18683136487</item>
    </derivirana_varijabla>
  </DomainObject.Predmet.StrankaListNazivFormatedOIB>
  <DomainObject.Predmet.ProtuStrankaListFormated>
    <izvorni_sadrzaj>
      <item>EKO-MED d.o.o.</item>
    </izvorni_sadrzaj>
    <derivirana_varijabla naziv="DomainObject.Predmet.ProtuStrankaListFormated_1">
      <item>EKO-MED d.o.o.</item>
    </derivirana_varijabla>
  </DomainObject.Predmet.ProtuStrankaListFormated>
  <DomainObject.Predmet.ProtuStrankaListFormatedOIB>
    <izvorni_sadrzaj>
      <item>EKO-MED d.o.o., OIB 22445378929</item>
    </izvorni_sadrzaj>
    <derivirana_varijabla naziv="DomainObject.Predmet.ProtuStrankaListFormatedOIB_1">
      <item>EKO-MED d.o.o., OIB 22445378929</item>
    </derivirana_varijabla>
  </DomainObject.Predmet.ProtuStrankaListFormatedOIB>
  <DomainObject.Predmet.ProtuStrankaListFormatedWithAdress>
    <izvorni_sadrzaj>
      <item>EKO-MED d.o.o., Pavičića Antuna 2, 44430 Hrvatska Kostajnica</item>
    </izvorni_sadrzaj>
    <derivirana_varijabla naziv="DomainObject.Predmet.ProtuStrankaListFormatedWithAdress_1">
      <item>EKO-MED d.o.o., Pavičića Antuna 2, 44430 Hrvatska Kostajnica</item>
    </derivirana_varijabla>
  </DomainObject.Predmet.ProtuStrankaListFormatedWithAdress>
  <DomainObject.Predmet.ProtuStrankaListFormatedWithAdressOIB>
    <izvorni_sadrzaj>
      <item>EKO-MED d.o.o., OIB 22445378929, Pavičića Antuna 2, 44430 Hrvatska Kostajnica</item>
    </izvorni_sadrzaj>
    <derivirana_varijabla naziv="DomainObject.Predmet.ProtuStrankaListFormatedWithAdressOIB_1">
      <item>EKO-MED d.o.o., OIB 22445378929, Pavičića Antuna 2, 44430 Hrvatska Kostajnica</item>
    </derivirana_varijabla>
  </DomainObject.Predmet.ProtuStrankaListFormatedWithAdressOIB>
  <DomainObject.Predmet.ProtuStrankaListNazivFormated>
    <izvorni_sadrzaj>
      <item>EKO-MED d.o.o.</item>
    </izvorni_sadrzaj>
    <derivirana_varijabla naziv="DomainObject.Predmet.ProtuStrankaListNazivFormated_1">
      <item>EKO-MED d.o.o.</item>
    </derivirana_varijabla>
  </DomainObject.Predmet.ProtuStrankaListNazivFormated>
  <DomainObject.Predmet.ProtuStrankaListNazivFormatedOIB>
    <izvorni_sadrzaj>
      <item>EKO-MED d.o.o., OIB 22445378929</item>
    </izvorni_sadrzaj>
    <derivirana_varijabla naziv="DomainObject.Predmet.ProtuStrankaListNazivFormatedOIB_1">
      <item>EKO-MED d.o.o., OIB 22445378929</item>
    </derivirana_varijabla>
  </DomainObject.Predmet.ProtuStrankaListNazivFormatedOIB>
  <DomainObject.Predmet.OstaliListFormated>
    <izvorni_sadrzaj>
      <item>Nevenka Koroman</item>
      <item>Juraj Jurić</item>
      <item>ŽUPANIJSKO DRŽAVNO ODVJETNIŠTVO U SISKU punomoćnik sudionika u postupku Republika Hrvatska, Ministarstvo financija</item>
    </izvorni_sadrzaj>
    <derivirana_varijabla naziv="DomainObject.Predmet.OstaliListFormated_1">
      <item>Nevenka Koroman</item>
      <item>Juraj Jurić</item>
      <item>ŽUPANIJSKO DRŽAVNO ODVJETNIŠTVO U SISKU punomoćnik sudionika u postupku Republika Hrvatska, Ministarstvo financija</item>
    </derivirana_varijabla>
  </DomainObject.Predmet.OstaliListFormated>
  <DomainObject.Predmet.OstaliListFormatedOIB>
    <izvorni_sadrzaj>
      <item>Nevenka Koroman, OIB 29918517997</item>
      <item>Juraj Jurić, OIB 97668382210</item>
      <item>ŽUPANIJSKO DRŽAVNO ODVJETNIŠTVO U SISKU, OIB 05526850490 punomoćnik sudionika u postupku Republika Hrvatska, Ministarstvo financija</item>
    </izvorni_sadrzaj>
    <derivirana_varijabla naziv="DomainObject.Predmet.OstaliListFormatedOIB_1">
      <item>Nevenka Koroman, OIB 29918517997</item>
      <item>Juraj Jurić, OIB 97668382210</item>
      <item>ŽUPANIJSKO DRŽAVNO ODVJETNIŠTVO U SISKU, OIB 05526850490 punomoćnik sudionika u postupku Republika Hrvatska, Ministarstvo financija</item>
    </derivirana_varijabla>
  </DomainObject.Predmet.OstaliListFormatedOIB>
  <DomainObject.Predmet.OstaliListFormatedWithAdress>
    <izvorni_sadrzaj>
      <item>Nevenka Koroman, Gjure Szaba 4, 10000 Zagreb</item>
      <item>Juraj Jurić, Ulica Don Ante Lizatovića 61, 44430 Donji Kukuruzari</item>
      <item>ŽUPANIJSKO DRŽAVNO ODVJETNIŠTVO U SISKU, Ferde Hafelea 57, 44000 Sisak punomoćnik sudionika u postupku Republika Hrvatska, Ministarstvo financija</item>
    </izvorni_sadrzaj>
    <derivirana_varijabla naziv="DomainObject.Predmet.OstaliListFormatedWithAdress_1">
      <item>Nevenka Koroman, Gjure Szaba 4, 10000 Zagreb</item>
      <item>Juraj Jurić, Ulica Don Ante Lizatovića 61, 44430 Donji Kukuruzari</item>
      <item>ŽUPANIJSKO DRŽAVNO ODVJETNIŠTVO U SISKU, Ferde Hafelea 57, 44000 Sisak punomoćnik sudionika u postupku Republika Hrvatska, Ministarstvo financija</item>
    </derivirana_varijabla>
  </DomainObject.Predmet.OstaliListFormatedWithAdress>
  <DomainObject.Predmet.OstaliListFormatedWithAdressOIB>
    <izvorni_sadrzaj>
      <item>Nevenka Koroman, OIB 29918517997, Gjure Szaba 4, 10000 Zagreb</item>
      <item>Juraj Jurić, OIB 97668382210, Ulica Don Ante Lizatovića 61, 44430 Donji Kukuruzari</item>
      <item>ŽUPANIJSKO DRŽAVNO ODVJETNIŠTVO U SISKU, OIB 05526850490, Ferde Hafelea 57, 44000 Sisak punomoćnik sudionika u postupku Republika Hrvatska, Ministarstvo financija</item>
    </izvorni_sadrzaj>
    <derivirana_varijabla naziv="DomainObject.Predmet.OstaliListFormatedWithAdressOIB_1">
      <item>Nevenka Koroman, OIB 29918517997, Gjure Szaba 4, 10000 Zagreb</item>
      <item>Juraj Jurić, OIB 97668382210, Ulica Don Ante Lizatovića 61, 44430 Donji Kukuruzari</item>
      <item>ŽUPANIJSKO DRŽAVNO ODVJETNIŠTVO U SISKU, OIB 05526850490, Ferde Hafelea 57, 44000 Sisak punomoćnik sudionika u postupku Republika Hrvatska, Ministarstvo financija</item>
    </derivirana_varijabla>
  </DomainObject.Predmet.OstaliListFormatedWithAdressOIB>
  <DomainObject.Predmet.OstaliListNazivFormated>
    <izvorni_sadrzaj>
      <item>Nevenka Koroman</item>
      <item>Juraj Jurić</item>
      <item>ŽUPANIJSKO DRŽAVNO ODVJETNIŠTVO U SISKU</item>
    </izvorni_sadrzaj>
    <derivirana_varijabla naziv="DomainObject.Predmet.OstaliListNazivFormated_1">
      <item>Nevenka Koroman</item>
      <item>Juraj Jurić</item>
      <item>ŽUPANIJSKO DRŽAVNO ODVJETNIŠTVO U SISKU</item>
    </derivirana_varijabla>
  </DomainObject.Predmet.OstaliListNazivFormated>
  <DomainObject.Predmet.OstaliListNazivFormatedOIB>
    <izvorni_sadrzaj>
      <item>Nevenka Koroman, OIB 29918517997</item>
      <item>Juraj Jurić, OIB 97668382210</item>
      <item>ŽUPANIJSKO DRŽAVNO ODVJETNIŠTVO U SISKU, OIB 05526850490</item>
    </izvorni_sadrzaj>
    <derivirana_varijabla naziv="DomainObject.Predmet.OstaliListNazivFormatedOIB_1">
      <item>Nevenka Koroman, OIB 29918517997</item>
      <item>Juraj Jurić, OIB 97668382210</item>
      <item>ŽUPANIJSKO DRŽAVNO ODVJETNIŠTVO U SISKU, OIB 05526850490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2018.</izvorni_sadrzaj>
    <derivirana_varijabla naziv="DomainObject.Datum_1">18.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EKO-MED d.o.o.</izvorni_sadrzaj>
    <derivirana_varijabla naziv="DomainObject.Predmet.ProtustrankaIDrugi_1">EKO-MED d.o.o.</derivirana_varijabla>
  </DomainObject.Predmet.ProtustrankaIDrugi>
  <DomainObject.Predmet.StrankaIDrugiAdressOIB>
    <izvorni_sadrzaj>FINA Regionalni centar Zagreb, OIB 85821130368, Ulica grada Vukovara 70, 10000 Zagreb i dr.</izvorni_sadrzaj>
    <derivirana_varijabla naziv="DomainObject.Predmet.StrankaIDrugiAdressOIB_1">FINA Regionalni centar Zagreb, OIB 85821130368, Ulica grada Vukovara 70, 10000 Zagreb i dr.</derivirana_varijabla>
  </DomainObject.Predmet.StrankaIDrugiAdressOIB>
  <DomainObject.Predmet.ProtustrankaIDrugiAdressOIB>
    <izvorni_sadrzaj>EKO-MED d.o.o., OIB 22445378929, Pavičića Antuna 2, 44430 Hrvatska Kostajnica</izvorni_sadrzaj>
    <derivirana_varijabla naziv="DomainObject.Predmet.ProtustrankaIDrugiAdressOIB_1">EKO-MED d.o.o., OIB 22445378929, Pavičića Antuna 2, 44430 Hrvatska Kostajnica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EKO-MED d.o.o.</item>
      <item>FINA Regionalni centar Zagreb</item>
      <item>ostali</item>
      <item>Juraj Jurić</item>
      <item>Nevenka Koroman</item>
      <item>Juraj Jurić</item>
      <item>Republika Hrvatska, Ministarstvo financija</item>
      <item>ŽUPANIJSKO DRŽAVNO ODVJETNIŠTVO U SISKU</item>
    </izvorni_sadrzaj>
    <derivirana_varijabla naziv="DomainObject.Predmet.SudioniciListNaziv_1">
      <item>EKO-MED d.o.o.</item>
      <item>FINA Regionalni centar Zagreb</item>
      <item>ostali</item>
      <item>Juraj Jurić</item>
      <item>Nevenka Koroman</item>
      <item>Juraj Jurić</item>
      <item>Republika Hrvatska, Ministarstvo financija</item>
      <item>ŽUPANIJSKO DRŽAVNO ODVJETNIŠTVO U SISKU</item>
    </derivirana_varijabla>
  </DomainObject.Predmet.SudioniciListNaziv>
  <DomainObject.Predmet.SudioniciListAdressOIB>
    <izvorni_sadrzaj>
      <item>EKO-MED d.o.o., OIB 22445378929, Pavičića Antuna 2,44430 Hrvatska Kostajnica</item>
      <item>FINA Regionalni centar Zagreb, OIB 85821130368, Ulica grada Vukovara 70,10000 Zagreb</item>
      <item>ostali</item>
      <item>Juraj Jurić, OIB 97668382210, Ulica Don Ante Lizatovića 61,44430 Donji Kukuruzari</item>
      <item>Nevenka Koroman, OIB 29918517997, Gjure Szaba 4,10000 Zagreb</item>
      <item>Juraj Jurić, OIB 97668382210, Ulica Don Ante Lizatovića 61,44430 Donji Kukuruzari</item>
      <item>Republika Hrvatska, Ministarstvo financija, OIB 18683136487</item>
      <item>ŽUPANIJSKO DRŽAVNO ODVJETNIŠTVO U SISKU, OIB 05526850490, Ferde Hafelea 57,44000 Sisak</item>
    </izvorni_sadrzaj>
    <derivirana_varijabla naziv="DomainObject.Predmet.SudioniciListAdressOIB_1">
      <item>EKO-MED d.o.o., OIB 22445378929, Pavičića Antuna 2,44430 Hrvatska Kostajnica</item>
      <item>FINA Regionalni centar Zagreb, OIB 85821130368, Ulica grada Vukovara 70,10000 Zagreb</item>
      <item>ostali</item>
      <item>Juraj Jurić, OIB 97668382210, Ulica Don Ante Lizatovića 61,44430 Donji Kukuruzari</item>
      <item>Nevenka Koroman, OIB 29918517997, Gjure Szaba 4,10000 Zagreb</item>
      <item>Juraj Jurić, OIB 97668382210, Ulica Don Ante Lizatovića 61,44430 Donji Kukuruzari</item>
      <item>Republika Hrvatska, Ministarstvo financija, OIB 18683136487</item>
      <item>ŽUPANIJSKO DRŽAVNO ODVJETNIŠTVO U SISKU, OIB 05526850490, Ferde Hafelea 57,44000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22445378929</item>
      <item>, OIB 85821130368</item>
      <item>, OIB null</item>
      <item>, OIB 97668382210</item>
      <item>, OIB 29918517997</item>
      <item>, OIB 97668382210</item>
      <item>, OIB 18683136487</item>
      <item>, OIB 05526850490</item>
    </izvorni_sadrzaj>
    <derivirana_varijabla naziv="DomainObject.Predmet.SudioniciListNazivOIB_1">
      <item>, OIB 22445378929</item>
      <item>, OIB 85821130368</item>
      <item>, OIB null</item>
      <item>, OIB 97668382210</item>
      <item>, OIB 29918517997</item>
      <item>, OIB 97668382210</item>
      <item>, OIB 18683136487</item>
      <item>, OIB 05526850490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Nevenka Koroman, OIB 29918517997, Gjure Szaba 4 Zagreb</item>
    </izvorni_sadrzaj>
    <derivirana_varijabla naziv="DomainObject.Predmet.StecajniUpraviteljiListAddressOIB_1">
      <item>Nevenka Koroman, OIB 29918517997, Gjure Szaba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6B4642-8CA0-4ABE-83AE-CF9668DAA5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4</properties:Pages>
  <properties:Words>1542</properties:Words>
  <properties:Characters>8613</properties:Characters>
  <properties:Lines>183</properties:Lines>
  <properties:Paragraphs>38</properties:Paragraphs>
  <properties:TotalTime>52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10304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2018-01-18T12:38:00Z</dcterms:created>
  <dc:creator>x</dc:creator>
  <cp:lastModifiedBy>Renata Klokočki</cp:lastModifiedBy>
  <cp:lastPrinted>2018-01-18T13:37:00Z</cp:lastPrinted>
  <dcterms:modified xmlns:xsi="http://www.w3.org/2001/XMLSchema-instance" xsi:type="dcterms:W3CDTF">2018-01-18T13:38:00Z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