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3cae" w14:paraId="e1d3cae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E143DB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-32/</w:t>
      </w:r>
      <w:r w:rsidR="002A21FB">
        <w:rPr>
          <w:bCs/>
        </w:rPr>
        <w:t>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871153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11347">
        <w:t xml:space="preserve"> </w:t>
      </w:r>
      <w:r w:rsidR="00725F28">
        <w:t xml:space="preserve">Željka </w:t>
      </w:r>
      <w:proofErr w:type="spellStart"/>
      <w:r w:rsidR="00725F28">
        <w:t>Er</w:t>
      </w:r>
      <w:r w:rsidR="00E143DB">
        <w:t>nečić</w:t>
      </w:r>
      <w:proofErr w:type="spellEnd"/>
      <w:r w:rsidR="00E143DB">
        <w:t xml:space="preserve"> iz Zagr</w:t>
      </w:r>
      <w:r w:rsidR="00BC6D1A">
        <w:t xml:space="preserve">eba, </w:t>
      </w:r>
      <w:proofErr w:type="spellStart"/>
      <w:r w:rsidR="00BC6D1A">
        <w:t>Balokovićeva</w:t>
      </w:r>
      <w:proofErr w:type="spellEnd"/>
      <w:r w:rsidR="00BC6D1A">
        <w:t xml:space="preserve"> 25, OIB: 9533</w:t>
      </w:r>
      <w:r w:rsidR="00E143DB">
        <w:t xml:space="preserve">6021517, </w:t>
      </w:r>
      <w:r>
        <w:t xml:space="preserve">dana </w:t>
      </w:r>
      <w:r w:rsidR="00E143DB">
        <w:t>24</w:t>
      </w:r>
      <w:r w:rsidR="002A21FB">
        <w:t xml:space="preserve">. kolovoza </w:t>
      </w:r>
      <w:r>
        <w:t>2016.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 xml:space="preserve">Dana </w:t>
      </w:r>
      <w:r w:rsidR="00E143DB">
        <w:t xml:space="preserve">22. kolovoza </w:t>
      </w:r>
      <w:r w:rsidR="002A21FB">
        <w:t xml:space="preserve">2016. potrošač </w:t>
      </w:r>
      <w:r w:rsidR="00E143DB">
        <w:t xml:space="preserve">Željko </w:t>
      </w:r>
      <w:proofErr w:type="spellStart"/>
      <w:r w:rsidR="00E143DB">
        <w:t>Ernečić</w:t>
      </w:r>
      <w:proofErr w:type="spellEnd"/>
      <w:r w:rsidR="00E143DB">
        <w:t xml:space="preserve"> </w:t>
      </w:r>
      <w:r w:rsidR="00411347">
        <w:t>podnio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potrošača na adresi: Zagreb, </w:t>
      </w:r>
      <w:proofErr w:type="spellStart"/>
      <w:r w:rsidR="00E143DB">
        <w:t>Balokovićeva</w:t>
      </w:r>
      <w:proofErr w:type="spellEnd"/>
      <w:r w:rsidR="00E143DB">
        <w:t xml:space="preserve"> 25. </w:t>
      </w:r>
      <w:r w:rsidR="00411347">
        <w:t xml:space="preserve"> 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E143DB">
        <w:rPr>
          <w:bCs/>
        </w:rPr>
        <w:t>24</w:t>
      </w:r>
      <w:r w:rsidR="002A21FB">
        <w:rPr>
          <w:bCs/>
        </w:rPr>
        <w:t xml:space="preserve">. kolovoza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725F28">
        <w:t xml:space="preserve"> v. r.</w:t>
      </w:r>
      <w:r w:rsidR="00E143DB">
        <w:t xml:space="preserve"> </w:t>
      </w:r>
      <w:r w:rsidR="002A21FB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E143DB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2A21FB" w:rsidP="00871153" w:rsidR="002A21FB">
      <w:pPr>
        <w:pStyle w:val="Tijeloteksta"/>
      </w:pPr>
    </w:p>
    <w:p w:rsidRDefault="00411347" w:rsidP="00E143DB" w:rsidR="00411347">
      <w:pPr>
        <w:pStyle w:val="Tijeloteksta"/>
      </w:pPr>
      <w:r>
        <w:tab/>
      </w:r>
      <w:r>
        <w:tab/>
      </w:r>
      <w:r>
        <w:tab/>
      </w:r>
      <w:r w:rsidR="00725F28">
        <w:tab/>
      </w:r>
      <w:r w:rsidR="00725F28">
        <w:tab/>
      </w:r>
      <w:r w:rsidR="00725F28">
        <w:tab/>
        <w:t xml:space="preserve">Za točnost </w:t>
      </w:r>
      <w:proofErr w:type="spellStart"/>
      <w:r w:rsidR="00725F28">
        <w:t>otpravka</w:t>
      </w:r>
      <w:proofErr w:type="spellEnd"/>
      <w:r w:rsidR="00725F28">
        <w:t xml:space="preserve"> - ovlaštena službenica:</w:t>
      </w:r>
      <w:r>
        <w:tab/>
      </w:r>
      <w:r>
        <w:tab/>
      </w:r>
      <w:r>
        <w:tab/>
      </w:r>
    </w:p>
    <w:p w:rsidRDefault="00725F28" w:rsidP="00BC6D1A" w:rsidR="00896E51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</w:t>
      </w:r>
      <w:r w:rsidR="00BC6D1A">
        <w:t>ko</w:t>
      </w:r>
      <w:proofErr w:type="spellEnd"/>
    </w:p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DFE" w:rsidP="00871153" w:rsidR="00726DFE">
      <w:r>
        <w:separator/>
      </w:r>
    </w:p>
  </w:endnote>
  <w:endnote w:id="0" w:type="continuationSeparator">
    <w:p w:rsidRDefault="00726DFE" w:rsidP="00871153" w:rsidR="00726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DFE" w:rsidP="00871153" w:rsidR="00726DFE">
      <w:r>
        <w:separator/>
      </w:r>
    </w:p>
  </w:footnote>
  <w:footnote w:id="0" w:type="continuationSeparator">
    <w:p w:rsidRDefault="00726DFE" w:rsidP="00871153" w:rsidR="00726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D1A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E143DB">
      <w:rPr>
        <w:bCs/>
      </w:rPr>
      <w:t>32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207E5A"/>
    <w:rsid w:val="002A21FB"/>
    <w:rsid w:val="00411347"/>
    <w:rsid w:val="004B3529"/>
    <w:rsid w:val="00514EC4"/>
    <w:rsid w:val="005D6298"/>
    <w:rsid w:val="00617573"/>
    <w:rsid w:val="006D7C84"/>
    <w:rsid w:val="00701D97"/>
    <w:rsid w:val="00706A94"/>
    <w:rsid w:val="00725F28"/>
    <w:rsid w:val="00726DFE"/>
    <w:rsid w:val="00871153"/>
    <w:rsid w:val="00896E51"/>
    <w:rsid w:val="00A66052"/>
    <w:rsid w:val="00BC6D1A"/>
    <w:rsid w:val="00DF2B22"/>
    <w:rsid w:val="00E143DB"/>
    <w:rsid w:val="00E74E0F"/>
    <w:rsid w:val="00EF77A5"/>
    <w:rsid w:val="00F0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Sp-32/2016</izvorni_sadrzaj>
    <derivirana_varijabla naziv="DomainObject.Predmet.OznakaBroj_1">Sp-32/2016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Ernečić</izvorni_sadrzaj>
    <derivirana_varijabla naziv="DomainObject.Predmet.StrankaFormated_1">  Željko Ernečić</derivirana_varijabla>
  </DomainObject.Predmet.StrankaFormated>
  <DomainObject.Predmet.StrankaFormatedOIB>
    <izvorni_sadrzaj>  Željko Ernečić, OIB 95336021517</izvorni_sadrzaj>
    <derivirana_varijabla naziv="DomainObject.Predmet.StrankaFormatedOIB_1">  Željko Ernečić, OIB 95336021517</derivirana_varijabla>
  </DomainObject.Predmet.StrankaFormatedOIB>
  <DomainObject.Predmet.StrankaFormatedWithAdress>
    <izvorni_sadrzaj> Željko Ernečić, Balokovićeva 25, 10000 Zagreb</izvorni_sadrzaj>
    <derivirana_varijabla naziv="DomainObject.Predmet.StrankaFormatedWithAdress_1"> Željko Ernečić, Balokovićeva 25, 10000 Zagreb</derivirana_varijabla>
  </DomainObject.Predmet.StrankaFormatedWithAdress>
  <DomainObject.Predmet.StrankaFormatedWithAdressOIB>
    <izvorni_sadrzaj> Željko Ernečić, OIB 95336021517, Balokovićeva 25, 10000 Zagreb</izvorni_sadrzaj>
    <derivirana_varijabla naziv="DomainObject.Predmet.StrankaFormatedWithAdressOIB_1"> Željko Ernečić, OIB 95336021517, Balokovićeva 25, 10000 Zagreb</derivirana_varijabla>
  </DomainObject.Predmet.StrankaFormatedWithAdressOIB>
  <DomainObject.Predmet.StrankaWithAdress>
    <izvorni_sadrzaj>Željko Ernečić Balokovićeva 25,10000 Zagreb</izvorni_sadrzaj>
    <derivirana_varijabla naziv="DomainObject.Predmet.StrankaWithAdress_1">Željko Ernečić Balokovićeva 25,10000 Zagreb</derivirana_varijabla>
  </DomainObject.Predmet.StrankaWithAdress>
  <DomainObject.Predmet.StrankaWithAdressOIB>
    <izvorni_sadrzaj>Željko Ernečić, OIB 95336021517, Balokovićeva 25,10000 Zagreb</izvorni_sadrzaj>
    <derivirana_varijabla naziv="DomainObject.Predmet.StrankaWithAdressOIB_1">Željko Ernečić, OIB 95336021517, Balokovićeva 25,10000 Zagreb</derivirana_varijabla>
  </DomainObject.Predmet.StrankaWithAdressOIB>
  <DomainObject.Predmet.StrankaNazivFormated>
    <izvorni_sadrzaj>Željko Ernečić</izvorni_sadrzaj>
    <derivirana_varijabla naziv="DomainObject.Predmet.StrankaNazivFormated_1">Željko Ernečić</derivirana_varijabla>
  </DomainObject.Predmet.StrankaNazivFormated>
  <DomainObject.Predmet.StrankaNazivFormatedOIB>
    <izvorni_sadrzaj>Željko Ernečić, OIB 95336021517</izvorni_sadrzaj>
    <derivirana_varijabla naziv="DomainObject.Predmet.StrankaNazivFormatedOIB_1">Željko Ernečić, OIB 95336021517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Željko Ernečić</item>
    </izvorni_sadrzaj>
    <derivirana_varijabla naziv="DomainObject.Predmet.StrankaListFormated_1">
      <item>Željko Ernečić</item>
    </derivirana_varijabla>
  </DomainObject.Predmet.StrankaListFormated>
  <DomainObject.Predmet.StrankaListFormatedOIB>
    <izvorni_sadrzaj>
      <item>Željko Ernečić, OIB 95336021517</item>
    </izvorni_sadrzaj>
    <derivirana_varijabla naziv="DomainObject.Predmet.StrankaListFormatedOIB_1">
      <item>Željko Ernečić, OIB 95336021517</item>
    </derivirana_varijabla>
  </DomainObject.Predmet.StrankaListFormatedOIB>
  <DomainObject.Predmet.StrankaListFormatedWithAdress>
    <izvorni_sadrzaj>
      <item>Željko Ernečić, Balokovićeva 25, 10000 Zagreb</item>
    </izvorni_sadrzaj>
    <derivirana_varijabla naziv="DomainObject.Predmet.StrankaListFormatedWithAdress_1">
      <item>Željko Ernečić, Balokovićeva 25, 10000 Zagreb</item>
    </derivirana_varijabla>
  </DomainObject.Predmet.StrankaListFormatedWithAdress>
  <DomainObject.Predmet.StrankaListFormatedWithAdressOIB>
    <izvorni_sadrzaj>
      <item>Željko Ernečić, OIB 95336021517, Balokovićeva 25, 10000 Zagreb</item>
    </izvorni_sadrzaj>
    <derivirana_varijabla naziv="DomainObject.Predmet.StrankaListFormatedWithAdressOIB_1">
      <item>Željko Ernečić, OIB 95336021517, Balokovićeva 25, 10000 Zagreb</item>
    </derivirana_varijabla>
  </DomainObject.Predmet.StrankaListFormatedWithAdressOIB>
  <DomainObject.Predmet.StrankaListNazivFormated>
    <izvorni_sadrzaj>
      <item>Željko Ernečić</item>
    </izvorni_sadrzaj>
    <derivirana_varijabla naziv="DomainObject.Predmet.StrankaListNazivFormated_1">
      <item>Željko Ernečić</item>
    </derivirana_varijabla>
  </DomainObject.Predmet.StrankaListNazivFormated>
  <DomainObject.Predmet.StrankaListNazivFormatedOIB>
    <izvorni_sadrzaj>
      <item>Željko Ernečić, OIB 95336021517</item>
    </izvorni_sadrzaj>
    <derivirana_varijabla naziv="DomainObject.Predmet.StrankaListNazivFormatedOIB_1">
      <item>Željko Ernečić, OIB 95336021517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Ernečić</izvorni_sadrzaj>
    <derivirana_varijabla naziv="DomainObject.Predmet.StrankaIDrugi_1">Željko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Ernečić, OIB 95336021517, Balokovićeva 25, 10000 Zagreb</izvorni_sadrzaj>
    <derivirana_varijabla naziv="DomainObject.Predmet.StrankaIDrugiAdressOIB_1">Željko Ernečić, OIB 95336021517,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Ernečić</item>
    </izvorni_sadrzaj>
    <derivirana_varijabla naziv="DomainObject.Predmet.SudioniciListNaziv_1">
      <item>Željko Ernečić</item>
    </derivirana_varijabla>
  </DomainObject.Predmet.SudioniciListNaziv>
  <DomainObject.Predmet.SudioniciListAdressOIB>
    <izvorni_sadrzaj>
      <item>Željko Ernečić, OIB 95336021517, Balokovićeva 25,10000 Zagreb</item>
    </izvorni_sadrzaj>
    <derivirana_varijabla naziv="DomainObject.Predmet.SudioniciListAdressOIB_1">
      <item>Željko Ernečić, OIB 95336021517, Balokovićeva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95336021517</item>
    </izvorni_sadrzaj>
    <derivirana_varijabla naziv="DomainObject.Predmet.SudioniciListNazivOIB_1">
      <item>, OIB 95336021517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1194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2016-08-24T07:56:00Z</dcterms:created>
  <dc:creator>Veronika Kolačko</dc:creator>
  <cp:lastModifiedBy>Veronika Kolačko</cp:lastModifiedBy>
  <cp:lastPrinted>2016-08-25T07:38:00Z</cp:lastPrinted>
  <dcterms:modified xmlns:xsi="http://www.w3.org/2001/XMLSchema-instance" xsi:type="dcterms:W3CDTF">2016-08-25T07:42:00Z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