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32d8" w14:paraId="06e32d8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AC417D">
        <w:t>2118</w:t>
      </w:r>
      <w:r w:rsidR="002B125B">
        <w:t>/</w:t>
      </w:r>
      <w:r w:rsidR="00D259A4">
        <w:t>16-</w:t>
      </w:r>
      <w:r w:rsidR="00AC417D">
        <w:t>9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AC417D" w:rsidRPr="00AC417D">
        <w:t>DOPISNIK j.d.o.o., Vinkovci, Duga ulica 61, MBS: 030164153, OIB: 28627219052</w:t>
      </w:r>
      <w:r w:rsidR="003A0E47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AC417D">
        <w:t>14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0E2913">
        <w:t>. g.,</w:t>
      </w:r>
    </w:p>
    <w:p w:rsidRDefault="00AC417D" w:rsidP="00AC417D" w:rsidR="00094230">
      <w:pPr>
        <w:tabs>
          <w:tab w:pos="7365" w:val="left"/>
        </w:tabs>
        <w:jc w:val="both"/>
      </w:pPr>
      <w:r>
        <w:tab/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C417D" w:rsidRPr="00AC417D">
        <w:t>DOPISNIK j.d.o.o., Vinkovci, Duga ulica 61, MBS: 030164153, OIB: 28627219052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AC417D">
        <w:t>Boris Ljubanović</w:t>
      </w:r>
      <w:r w:rsidR="009F0717">
        <w:t>,</w:t>
      </w:r>
      <w:r w:rsidR="009F0717" w:rsidRPr="00F245F9">
        <w:t xml:space="preserve"> </w:t>
      </w:r>
      <w:r w:rsidR="00AC417D">
        <w:t>Osijek</w:t>
      </w:r>
      <w:r w:rsidR="009F0717" w:rsidRPr="00B03FBD">
        <w:t xml:space="preserve">, </w:t>
      </w:r>
      <w:r w:rsidR="00AC417D" w:rsidRPr="00B03FBD">
        <w:t>Šetalište K</w:t>
      </w:r>
      <w:r w:rsidR="00AC417D">
        <w:t>. F. Šepera 8 c</w:t>
      </w:r>
      <w:r w:rsidR="009F0717">
        <w:t xml:space="preserve">, OIB: </w:t>
      </w:r>
      <w:r w:rsidR="00AC417D">
        <w:t>19311655846</w:t>
      </w:r>
      <w:r w:rsidR="0009206B">
        <w:t>.</w:t>
      </w:r>
    </w:p>
    <w:p w:rsidRDefault="00A26E0B" w:rsidP="003742E1" w:rsidR="004B741D">
      <w:pPr>
        <w:pStyle w:val="Tijeloteksta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AC417D">
        <w:t>9</w:t>
      </w:r>
      <w:r w:rsidR="00FF2438">
        <w:t xml:space="preserve">. </w:t>
      </w:r>
      <w:r w:rsidR="00AC417D">
        <w:t>kolovoza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AC417D" w:rsidRPr="00AC417D">
        <w:t>DOPISNIK j.d.o.o., Vinkovci, Duga ulica 61, MBS: 030164153, OIB: 28627219052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3A0E47" w:rsidP="005A7923" w:rsidR="003A0E47">
      <w:pPr>
        <w:pStyle w:val="Tijeloteksta"/>
      </w:pPr>
    </w:p>
    <w:p w:rsidRDefault="00AC417D" w:rsidP="003A0E47" w:rsidR="00AC417D">
      <w:pPr>
        <w:jc w:val="right"/>
      </w:pPr>
    </w:p>
    <w:p w:rsidRDefault="00AC417D" w:rsidP="003A0E47" w:rsidR="00AC417D">
      <w:pPr>
        <w:jc w:val="right"/>
      </w:pPr>
    </w:p>
    <w:p w:rsidRDefault="00AC417D" w:rsidP="003A0E47" w:rsidR="00AC417D">
      <w:pPr>
        <w:jc w:val="right"/>
      </w:pPr>
    </w:p>
    <w:p w:rsidRDefault="00AC417D" w:rsidP="003A0E47" w:rsidR="003A0E47">
      <w:pPr>
        <w:jc w:val="right"/>
      </w:pPr>
      <w:r>
        <w:lastRenderedPageBreak/>
        <w:t>6 St-2118</w:t>
      </w:r>
      <w:r w:rsidR="003A0E47">
        <w:t>/16-</w:t>
      </w:r>
      <w:r>
        <w:t>9</w:t>
      </w:r>
    </w:p>
    <w:p w:rsidRDefault="003A0E47" w:rsidP="005A7923" w:rsidR="003A0E47">
      <w:pPr>
        <w:pStyle w:val="Tijeloteksta"/>
      </w:pPr>
    </w:p>
    <w:p w:rsidRDefault="00EF5439" w:rsidP="003A0E47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9F0717">
        <w:t>1</w:t>
      </w:r>
      <w:r w:rsidR="00AC417D">
        <w:t>2</w:t>
      </w:r>
      <w:r w:rsidR="009F5A8F">
        <w:t xml:space="preserve">. </w:t>
      </w:r>
      <w:r w:rsidR="00AC417D">
        <w:t>srpnj</w:t>
      </w:r>
      <w:r w:rsidR="008D62D6">
        <w:t>a</w:t>
      </w:r>
      <w:r w:rsidR="00841C42">
        <w:t xml:space="preserve"> </w:t>
      </w:r>
      <w:r w:rsidR="009F5A8F">
        <w:t>201</w:t>
      </w:r>
      <w:r w:rsidR="00AC417D">
        <w:t>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  <w:r w:rsidR="003A0E47">
        <w:t>o</w:t>
      </w:r>
      <w:r w:rsidR="00316834">
        <w:t xml:space="preserve">d </w:t>
      </w:r>
      <w:r w:rsidR="00AC417D">
        <w:t>120</w:t>
      </w:r>
      <w:r w:rsidR="00841C42">
        <w:t xml:space="preserve"> </w:t>
      </w:r>
      <w:r w:rsidR="00316834">
        <w:t xml:space="preserve">dana u ukupnom iznosu od </w:t>
      </w:r>
      <w:r w:rsidR="00AC417D">
        <w:t>32</w:t>
      </w:r>
      <w:r w:rsidR="008D62D6">
        <w:t>.</w:t>
      </w:r>
      <w:r w:rsidR="00AC417D">
        <w:t>361</w:t>
      </w:r>
      <w:r w:rsidR="00841C42">
        <w:t>,</w:t>
      </w:r>
      <w:r w:rsidR="00AC417D">
        <w:t>05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AC417D">
        <w:t>1</w:t>
      </w:r>
      <w:r w:rsidR="00316834">
        <w:t xml:space="preserve"> </w:t>
      </w:r>
      <w:r w:rsidR="003A0E47">
        <w:t>zaposlen</w:t>
      </w:r>
      <w:r w:rsidR="00AC417D">
        <w:t>og</w:t>
      </w:r>
      <w:r w:rsidR="00316834">
        <w:t>.</w:t>
      </w:r>
    </w:p>
    <w:p w:rsidRDefault="009F5A8F" w:rsidP="00DD6DE4" w:rsidR="009F5A8F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AC417D">
        <w:t>Boris Ljubanović iz Osijeka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AC417D">
        <w:t>14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Tijeloteksta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AC417D">
        <w:t>9</w:t>
      </w:r>
      <w:r w:rsidR="00841C42">
        <w:t>.</w:t>
      </w:r>
      <w:r w:rsidR="00AC417D">
        <w:t>8</w:t>
      </w:r>
      <w:r w:rsidR="00841C42">
        <w:t>.2016.g.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AC417D">
        <w:t>14</w:t>
      </w:r>
      <w:r w:rsidR="00D5673C">
        <w:t>/</w:t>
      </w:r>
      <w:r w:rsidR="009F0717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E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158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B125B"/>
    <w:rsid w:val="002C527F"/>
    <w:rsid w:val="002C55AB"/>
    <w:rsid w:val="002C570F"/>
    <w:rsid w:val="002D0394"/>
    <w:rsid w:val="002D5985"/>
    <w:rsid w:val="00313F98"/>
    <w:rsid w:val="00316834"/>
    <w:rsid w:val="00316E40"/>
    <w:rsid w:val="00325AD3"/>
    <w:rsid w:val="00327B99"/>
    <w:rsid w:val="00347D31"/>
    <w:rsid w:val="00366021"/>
    <w:rsid w:val="00367C2E"/>
    <w:rsid w:val="003742E1"/>
    <w:rsid w:val="00386AD3"/>
    <w:rsid w:val="003A0E47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3326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C6EF5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8D62D6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0717"/>
    <w:rsid w:val="009F5A8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417D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6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6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St-2118/2016</izvorni_sadrzaj>
    <derivirana_varijabla naziv="DomainObject.Predmet.OznakaBroj_1">St-2118/2016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DOPISNIK j.d.o.o. za izdavačku djelatnost</izvorni_sadrzaj>
    <derivirana_varijabla naziv="DomainObject.Predmet.ProtustrankaFormated_1">  DOPISNIK j.d.o.o. za izdavačku djelatnost</derivirana_varijabla>
  </DomainObject.Predmet.ProtustrankaFormated>
  <DomainObject.Predmet.ProtustrankaFormatedOIB>
    <izvorni_sadrzaj>  DOPISNIK j.d.o.o. za izdavačku djelatnost, OIB 28627219052</izvorni_sadrzaj>
    <derivirana_varijabla naziv="DomainObject.Predmet.ProtustrankaFormatedOIB_1">  DOPISNIK j.d.o.o. za izdavačku djelatnost, OIB 28627219052</derivirana_varijabla>
  </DomainObject.Predmet.ProtustrankaFormatedOIB>
  <DomainObject.Predmet.ProtustrankaFormatedWithAdress>
    <izvorni_sadrzaj> DOPISNIK j.d.o.o. za izdavačku djelatnost, Duga ulica 61, 32100 Vinkovci</izvorni_sadrzaj>
    <derivirana_varijabla naziv="DomainObject.Predmet.ProtustrankaFormatedWithAdress_1"> DOPISNIK j.d.o.o. za izdavačku djelatnost, Duga ulica 61, 32100 Vinkovci</derivirana_varijabla>
  </DomainObject.Predmet.ProtustrankaFormatedWithAdress>
  <DomainObject.Predmet.ProtustrankaFormatedWithAdressOIB>
    <izvorni_sadrzaj> DOPISNIK j.d.o.o. za izdavačku djelatnost, OIB 28627219052, Duga ulica 61, 32100 Vinkovci</izvorni_sadrzaj>
    <derivirana_varijabla naziv="DomainObject.Predmet.ProtustrankaFormatedWithAdressOIB_1"> DOPISNIK j.d.o.o. za izdavačku djelatnost, OIB 28627219052, Duga ulica 61, 32100 Vinkovci</derivirana_varijabla>
  </DomainObject.Predmet.ProtustrankaFormatedWithAdressOIB>
  <DomainObject.Predmet.ProtustrankaWithAdress>
    <izvorni_sadrzaj>DOPISNIK j.d.o.o. za izdavačku djelatnost Duga ulica 61, 32100 Vinkovci</izvorni_sadrzaj>
    <derivirana_varijabla naziv="DomainObject.Predmet.ProtustrankaWithAdress_1">DOPISNIK j.d.o.o. za izdavačku djelatnost Duga ulica 61, 32100 Vinkovci</derivirana_varijabla>
  </DomainObject.Predmet.ProtustrankaWithAdress>
  <DomainObject.Predmet.ProtustrankaWithAdressOIB>
    <izvorni_sadrzaj>DOPISNIK j.d.o.o. za izdavačku djelatnost, OIB 28627219052, Duga ulica 61, 32100 Vinkovci</izvorni_sadrzaj>
    <derivirana_varijabla naziv="DomainObject.Predmet.ProtustrankaWithAdressOIB_1">DOPISNIK j.d.o.o. za izdavačku djelatnost, OIB 28627219052, Duga ulica 61, 32100 Vinkovci</derivirana_varijabla>
  </DomainObject.Predmet.ProtustrankaWithAdressOIB>
  <DomainObject.Predmet.ProtustrankaNazivFormated>
    <izvorni_sadrzaj>DOPISNIK j.d.o.o. za izdavačku djelatnost</izvorni_sadrzaj>
    <derivirana_varijabla naziv="DomainObject.Predmet.ProtustrankaNazivFormated_1">DOPISNIK j.d.o.o. za izdavačku djelatnost</derivirana_varijabla>
  </DomainObject.Predmet.ProtustrankaNazivFormated>
  <DomainObject.Predmet.ProtustrankaNazivFormatedOIB>
    <izvorni_sadrzaj>DOPISNIK j.d.o.o. za izdavačku djelatnost, OIB 28627219052</izvorni_sadrzaj>
    <derivirana_varijabla naziv="DomainObject.Predmet.ProtustrankaNazivFormatedOIB_1">DOPISNIK j.d.o.o. za izdavačku djelatnost, OIB 28627219052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28627219052</izvorni_sadrzaj>
    <derivirana_varijabla naziv="DomainObject.Predmet.StrankaFormatedOIB_1">  FINA RC OSIJEK, OIB 28627219052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28627219052</izvorni_sadrzaj>
    <derivirana_varijabla naziv="DomainObject.Predmet.StrankaFormatedWithAdressOIB_1"> FINA RC OSIJEK, OIB 28627219052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28627219052</izvorni_sadrzaj>
    <derivirana_varijabla naziv="DomainObject.Predmet.StrankaWithAdressOIB_1">FINA RC OSIJEK, OIB 28627219052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28627219052</izvorni_sadrzaj>
    <derivirana_varijabla naziv="DomainObject.Predmet.StrankaNazivFormatedOIB_1">FINA RC OSIJEK, OIB 28627219052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28627219052</item>
    </izvorni_sadrzaj>
    <derivirana_varijabla naziv="DomainObject.Predmet.StrankaListFormatedOIB_1">
      <item>FINA RC OSIJEK, OIB 28627219052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28627219052</item>
    </izvorni_sadrzaj>
    <derivirana_varijabla naziv="DomainObject.Predmet.StrankaListFormatedWithAdressOIB_1">
      <item>FINA RC OSIJEK, OIB 28627219052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28627219052</item>
    </izvorni_sadrzaj>
    <derivirana_varijabla naziv="DomainObject.Predmet.StrankaListNazivFormatedOIB_1">
      <item>FINA RC OSIJEK, OIB 28627219052</item>
    </derivirana_varijabla>
  </DomainObject.Predmet.StrankaListNazivFormatedOIB>
  <DomainObject.Predmet.ProtuStrankaListFormated>
    <izvorni_sadrzaj>
      <item>DOPISNIK j.d.o.o. za izdavačku djelatnost</item>
    </izvorni_sadrzaj>
    <derivirana_varijabla naziv="DomainObject.Predmet.ProtuStrankaListFormated_1">
      <item>DOPISNIK j.d.o.o. za izdavačku djelatnost</item>
    </derivirana_varijabla>
  </DomainObject.Predmet.ProtuStrankaListFormated>
  <DomainObject.Predmet.ProtuStrankaListFormatedOIB>
    <izvorni_sadrzaj>
      <item>DOPISNIK j.d.o.o. za izdavačku djelatnost, OIB 28627219052</item>
    </izvorni_sadrzaj>
    <derivirana_varijabla naziv="DomainObject.Predmet.ProtuStrankaListFormatedOIB_1">
      <item>DOPISNIK j.d.o.o. za izdavačku djelatnost, OIB 28627219052</item>
    </derivirana_varijabla>
  </DomainObject.Predmet.ProtuStrankaListFormatedOIB>
  <DomainObject.Predmet.ProtuStrankaListFormatedWithAdress>
    <izvorni_sadrzaj>
      <item>DOPISNIK j.d.o.o. za izdavačku djelatnost, Duga ulica 61, 32100 Vinkovci</item>
    </izvorni_sadrzaj>
    <derivirana_varijabla naziv="DomainObject.Predmet.ProtuStrankaListFormatedWithAdress_1">
      <item>DOPISNIK j.d.o.o. za izdavačku djelatnost, Duga ulica 61, 32100 Vinkovci</item>
    </derivirana_varijabla>
  </DomainObject.Predmet.ProtuStrankaListFormatedWithAdress>
  <DomainObject.Predmet.ProtuStrankaListFormatedWithAdressOIB>
    <izvorni_sadrzaj>
      <item>DOPISNIK j.d.o.o. za izdavačku djelatnost, OIB 28627219052, Duga ulica 61, 32100 Vinkovci</item>
    </izvorni_sadrzaj>
    <derivirana_varijabla naziv="DomainObject.Predmet.ProtuStrankaListFormatedWithAdressOIB_1">
      <item>DOPISNIK j.d.o.o. za izdavačku djelatnost, OIB 28627219052, Duga ulica 61, 32100 Vinkovci</item>
    </derivirana_varijabla>
  </DomainObject.Predmet.ProtuStrankaListFormatedWithAdressOIB>
  <DomainObject.Predmet.ProtuStrankaListNazivFormated>
    <izvorni_sadrzaj>
      <item>DOPISNIK j.d.o.o. za izdavačku djelatnost</item>
    </izvorni_sadrzaj>
    <derivirana_varijabla naziv="DomainObject.Predmet.ProtuStrankaListNazivFormated_1">
      <item>DOPISNIK j.d.o.o. za izdavačku djelatnost</item>
    </derivirana_varijabla>
  </DomainObject.Predmet.ProtuStrankaListNazivFormated>
  <DomainObject.Predmet.ProtuStrankaListNazivFormatedOIB>
    <izvorni_sadrzaj>
      <item>DOPISNIK j.d.o.o. za izdavačku djelatnost, OIB 28627219052</item>
    </izvorni_sadrzaj>
    <derivirana_varijabla naziv="DomainObject.Predmet.ProtuStrankaListNazivFormatedOIB_1">
      <item>DOPISNIK j.d.o.o. za izdavačku djelatnost, OIB 28627219052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DOPISNIK j.d.o.o. za izdavačku djelatnost</izvorni_sadrzaj>
    <derivirana_varijabla naziv="DomainObject.Predmet.ProtustrankaIDrugi_1">DOPISNIK j.d.o.o. za izdavačku djelatnost</derivirana_varijabla>
  </DomainObject.Predmet.ProtustrankaIDrugi>
  <DomainObject.Predmet.StrankaIDrugiAdressOIB>
    <izvorni_sadrzaj>FINA RC OSIJEK, OIB 28627219052</izvorni_sadrzaj>
    <derivirana_varijabla naziv="DomainObject.Predmet.StrankaIDrugiAdressOIB_1">FINA RC OSIJEK, OIB 28627219052</derivirana_varijabla>
  </DomainObject.Predmet.StrankaIDrugiAdressOIB>
  <DomainObject.Predmet.ProtustrankaIDrugiAdressOIB>
    <izvorni_sadrzaj>DOPISNIK j.d.o.o. za izdavačku djelatnost, OIB 28627219052, Duga ulica 61, 32100 Vinkovci</izvorni_sadrzaj>
    <derivirana_varijabla naziv="DomainObject.Predmet.ProtustrankaIDrugiAdressOIB_1">DOPISNIK j.d.o.o. za izdavačku djelatnost, OIB 28627219052, Duga ulica 61,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DOPISNIK j.d.o.o. za izdavačku djelatnost</item>
    </izvorni_sadrzaj>
    <derivirana_varijabla naziv="DomainObject.Predmet.SudioniciListNaziv_1">
      <item>FINA RC OSIJEK</item>
      <item>DOPISNIK j.d.o.o. za izdavačku djelatnost</item>
    </derivirana_varijabla>
  </DomainObject.Predmet.SudioniciListNaziv>
  <DomainObject.Predmet.SudioniciListAdressOIB>
    <izvorni_sadrzaj>
      <item>FINA RC OSIJEK, OIB 28627219052</item>
      <item>DOPISNIK j.d.o.o. za izdavačku djelatnost, OIB 28627219052, Duga ulica 61,32100 Vinkovci</item>
    </izvorni_sadrzaj>
    <derivirana_varijabla naziv="DomainObject.Predmet.SudioniciListAdressOIB_1">
      <item>FINA RC OSIJEK, OIB 28627219052</item>
      <item>DOPISNIK j.d.o.o. za izdavačku djelatnost, OIB 28627219052, Duga ulica 61,32100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28627219052</item>
      <item>, OIB 28627219052</item>
    </izvorni_sadrzaj>
    <derivirana_varijabla naziv="DomainObject.Predmet.SudioniciListNazivOIB_1">
      <item>, OIB 28627219052</item>
      <item>, OIB 28627219052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896BF-7CCB-4B2D-A4A8-E048062E3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431</properties:Words>
  <properties:Characters>2422</properties:Characters>
  <properties:Lines>96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2017-03-14T12:09:00Z</dcterms:created>
  <dc:creator>hermanj</dc:creator>
  <cp:lastModifiedBy>Maja Videnović</cp:lastModifiedBy>
  <cp:lastPrinted>2016-05-05T06:46:00Z</cp:lastPrinted>
  <dcterms:modified xmlns:xsi="http://www.w3.org/2001/XMLSchema-instance" xsi:type="dcterms:W3CDTF">2017-03-14T12:21:00Z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