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ddbd" w14:paraId="dadddbd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444C1B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</w:t>
      </w:r>
      <w:r w:rsidR="00A91212" w:rsidRPr="00444C1B">
        <w:t xml:space="preserve">Podružnica Zagreb, Trg svibanjskih žrtava 1995. 1, Zagreb, OIB: 85821130368, za provedbu skraćenog stečajnog postupka nad dužnikom </w:t>
      </w:r>
      <w:r w:rsidR="00444C1B" w:rsidRPr="00444C1B">
        <w:t>INTERMODUS d.o.o., Zagreb, Selska 34/a, MBS: 080542507, OIB: 28214126811</w:t>
      </w:r>
      <w:r w:rsidRPr="00444C1B">
        <w:t xml:space="preserve">, dana </w:t>
      </w:r>
      <w:r w:rsidR="001A29A1" w:rsidRPr="00444C1B">
        <w:t>24</w:t>
      </w:r>
      <w:r w:rsidR="00A91212" w:rsidRPr="00444C1B">
        <w:t>.</w:t>
      </w:r>
      <w:r w:rsidR="00716D7B" w:rsidRPr="00444C1B">
        <w:t xml:space="preserve"> </w:t>
      </w:r>
      <w:r w:rsidR="00A91212" w:rsidRPr="00444C1B">
        <w:t>travnja</w:t>
      </w:r>
      <w:r w:rsidR="00C139E9" w:rsidRPr="00444C1B">
        <w:t xml:space="preserve"> 2017.</w:t>
      </w:r>
      <w:r w:rsidRPr="00444C1B">
        <w:t xml:space="preserve"> </w:t>
      </w:r>
    </w:p>
    <w:p w:rsidRDefault="00085ECC" w:rsidP="00085ECC" w:rsidR="00085ECC" w:rsidRPr="00444C1B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 w:rsidRPr="006F0619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444C1B" w:rsidRPr="00444C1B">
        <w:t>INTERMODUS d.o.o., Zagreb, Selska 34/a, MBS: 080542507, OIB: 28214126811</w:t>
      </w:r>
      <w:r w:rsidRPr="006F0619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F71CAB" w:rsidP="00F71CAB" w:rsidR="00F71CAB">
      <w:pPr>
        <w:pStyle w:val="Odlomakpopisa"/>
        <w:numPr>
          <w:ilvl w:val="0"/>
          <w:numId w:val="13"/>
        </w:numPr>
        <w:jc w:val="both"/>
      </w:pPr>
      <w:r>
        <w:t>Za stečajnog upravitelja imenuje se Nikola Bojanić, sa sjedištem i poslovnom adresom u Osijeku, Bračka 179, i adresom prebivališta u  Dalju, Rudina Busija 15, OIB 32886956915.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444C1B" w:rsidRPr="00444C1B">
        <w:t>INTERMODUS d.o.o., Zagreb, Selska 34/a, MBS: 080542507, OIB: 28214126811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EE4B1D">
        <w:t>06</w:t>
      </w:r>
      <w:r w:rsidR="001A29A1">
        <w:t>.</w:t>
      </w:r>
      <w:r w:rsidR="00FE3B60">
        <w:t xml:space="preserve"> listopada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EE4B1D" w:rsidRPr="00444C1B">
        <w:t>INTERMODUS d.o.o., Zagreb, Selska 34/a, MBS: 080542507, OIB: 28214126811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EE4B1D">
        <w:t>152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24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666F50">
        <w:rPr>
          <w:sz w:val="24"/>
        </w:rPr>
        <w:t>19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359" w:rsidR="00971359">
      <w:r>
        <w:separator/>
      </w:r>
    </w:p>
  </w:endnote>
  <w:endnote w:id="0" w:type="continuationSeparator">
    <w:p w:rsidRDefault="00971359" w:rsidR="0097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359" w:rsidR="00971359">
      <w:r>
        <w:separator/>
      </w:r>
    </w:p>
  </w:footnote>
  <w:footnote w:id="0" w:type="continuationSeparator">
    <w:p w:rsidRDefault="00971359" w:rsidR="0097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13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B6FF5" w:rsidR="005B6FF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5B6FF5">
      <w:t>7 St-152/17-6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5B6FF5">
      <w:t>152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4C1B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1377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6FF5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1359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4B1D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B6FF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A13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A13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A137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37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37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B6FF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A13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A13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A137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37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37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INTERMODUS d.o.o.</izvorni_sadrzaj>
    <derivirana_varijabla naziv="DomainObject.Predmet.ProtustrankaFormated_1">  INTERMODUS d.o.o.</derivirana_varijabla>
  </DomainObject.Predmet.ProtustrankaFormated>
  <DomainObject.Predmet.ProtustrankaFormatedOIB>
    <izvorni_sadrzaj>  INTERMODUS d.o.o., OIB 28214126811</izvorni_sadrzaj>
    <derivirana_varijabla naziv="DomainObject.Predmet.ProtustrankaFormatedOIB_1">  INTERMODUS d.o.o., OIB 28214126811</derivirana_varijabla>
  </DomainObject.Predmet.ProtustrankaFormatedOIB>
  <DomainObject.Predmet.ProtustrankaFormatedWithAdress>
    <izvorni_sadrzaj> INTERMODUS d.o.o., Selska 34/a, 10000 Zagreb</izvorni_sadrzaj>
    <derivirana_varijabla naziv="DomainObject.Predmet.ProtustrankaFormatedWithAdress_1"> INTERMODUS d.o.o., Selska 34/a, 10000 Zagreb</derivirana_varijabla>
  </DomainObject.Predmet.ProtustrankaFormatedWithAdress>
  <DomainObject.Predmet.ProtustrankaFormatedWithAdressOIB>
    <izvorni_sadrzaj> INTERMODUS d.o.o., OIB 28214126811, Selska 34/a, 10000 Zagreb</izvorni_sadrzaj>
    <derivirana_varijabla naziv="DomainObject.Predmet.ProtustrankaFormatedWithAdressOIB_1"> INTERMODUS d.o.o., OIB 28214126811, Selska 34/a, 10000 Zagreb</derivirana_varijabla>
  </DomainObject.Predmet.ProtustrankaFormatedWithAdressOIB>
  <DomainObject.Predmet.ProtustrankaWithAdress>
    <izvorni_sadrzaj>INTERMODUS d.o.o. Selska 34/a, 10000 Zagreb</izvorni_sadrzaj>
    <derivirana_varijabla naziv="DomainObject.Predmet.ProtustrankaWithAdress_1">INTERMODUS d.o.o. Selska 34/a, 10000 Zagreb</derivirana_varijabla>
  </DomainObject.Predmet.ProtustrankaWithAdress>
  <DomainObject.Predmet.ProtustrankaWithAdressOIB>
    <izvorni_sadrzaj>INTERMODUS d.o.o., OIB 28214126811, Selska 34/a, 10000 Zagreb</izvorni_sadrzaj>
    <derivirana_varijabla naziv="DomainObject.Predmet.ProtustrankaWithAdressOIB_1">INTERMODUS d.o.o., OIB 28214126811, Selska 34/a, 10000 Zagreb</derivirana_varijabla>
  </DomainObject.Predmet.ProtustrankaWithAdressOIB>
  <DomainObject.Predmet.ProtustrankaNazivFormated>
    <izvorni_sadrzaj>INTERMODUS d.o.o.</izvorni_sadrzaj>
    <derivirana_varijabla naziv="DomainObject.Predmet.ProtustrankaNazivFormated_1">INTERMODUS d.o.o.</derivirana_varijabla>
  </DomainObject.Predmet.ProtustrankaNazivFormated>
  <DomainObject.Predmet.ProtustrankaNazivFormatedOIB>
    <izvorni_sadrzaj>INTERMODUS d.o.o., OIB 28214126811</izvorni_sadrzaj>
    <derivirana_varijabla naziv="DomainObject.Predmet.ProtustrankaNazivFormatedOIB_1">INTERMODUS d.o.o., OIB 28214126811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INTERMODUS d.o.o.</item>
    </izvorni_sadrzaj>
    <derivirana_varijabla naziv="DomainObject.Predmet.ProtuStrankaListFormated_1">
      <item>INTERMODUS d.o.o.</item>
    </derivirana_varijabla>
  </DomainObject.Predmet.ProtuStrankaListFormated>
  <DomainObject.Predmet.ProtuStrankaListFormatedOIB>
    <izvorni_sadrzaj>
      <item>INTERMODUS d.o.o., OIB 28214126811</item>
    </izvorni_sadrzaj>
    <derivirana_varijabla naziv="DomainObject.Predmet.ProtuStrankaListFormatedOIB_1">
      <item>INTERMODUS d.o.o., OIB 28214126811</item>
    </derivirana_varijabla>
  </DomainObject.Predmet.ProtuStrankaListFormatedOIB>
  <DomainObject.Predmet.ProtuStrankaListFormatedWithAdress>
    <izvorni_sadrzaj>
      <item>INTERMODUS d.o.o., Selska 34/a, 10000 Zagreb</item>
    </izvorni_sadrzaj>
    <derivirana_varijabla naziv="DomainObject.Predmet.ProtuStrankaListFormatedWithAdress_1">
      <item>INTERMODUS d.o.o., Selska 34/a, 10000 Zagreb</item>
    </derivirana_varijabla>
  </DomainObject.Predmet.ProtuStrankaListFormatedWithAdress>
  <DomainObject.Predmet.ProtuStrankaListFormatedWithAdressOIB>
    <izvorni_sadrzaj>
      <item>INTERMODUS d.o.o., OIB 28214126811, Selska 34/a, 10000 Zagreb</item>
    </izvorni_sadrzaj>
    <derivirana_varijabla naziv="DomainObject.Predmet.ProtuStrankaListFormatedWithAdressOIB_1">
      <item>INTERMODUS d.o.o., OIB 28214126811, Selska 34/a, 10000 Zagreb</item>
    </derivirana_varijabla>
  </DomainObject.Predmet.ProtuStrankaListFormatedWithAdressOIB>
  <DomainObject.Predmet.ProtuStrankaListNazivFormated>
    <izvorni_sadrzaj>
      <item>INTERMODUS d.o.o.</item>
    </izvorni_sadrzaj>
    <derivirana_varijabla naziv="DomainObject.Predmet.ProtuStrankaListNazivFormated_1">
      <item>INTERMODUS d.o.o.</item>
    </derivirana_varijabla>
  </DomainObject.Predmet.ProtuStrankaListNazivFormated>
  <DomainObject.Predmet.ProtuStrankaListNazivFormatedOIB>
    <izvorni_sadrzaj>
      <item>INTERMODUS d.o.o., OIB 28214126811</item>
    </izvorni_sadrzaj>
    <derivirana_varijabla naziv="DomainObject.Predmet.ProtuStrankaListNazivFormatedOIB_1">
      <item>INTERMODUS d.o.o., OIB 28214126811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INTERMODUS d.o.o.</izvorni_sadrzaj>
    <derivirana_varijabla naziv="DomainObject.Predmet.ProtustrankaIDrugi_1">INTERMODUS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INTERMODUS d.o.o., OIB 28214126811, Selska 34/a, 10000 Zagreb</izvorni_sadrzaj>
    <derivirana_varijabla naziv="DomainObject.Predmet.ProtustrankaIDrugiAdressOIB_1">INTERMODUS d.o.o., OIB 28214126811, Selska 34/a,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INTERMODUS d.o.o.</item>
      <item>FINA Regionalni centar Zagreb</item>
    </izvorni_sadrzaj>
    <derivirana_varijabla naziv="DomainObject.Predmet.SudioniciListNaziv_1">
      <item>INTERMODUS d.o.o.</item>
      <item>FINA Regionalni centar Zagreb</item>
    </derivirana_varijabla>
  </DomainObject.Predmet.SudioniciListNaziv>
  <DomainObject.Predmet.SudioniciListAdressOIB>
    <izvorni_sadrzaj>
      <item>INTERMODUS d.o.o., OIB 28214126811, Selska 34/a,10000 Zagreb</item>
      <item>FINA Regionalni centar Zagreb, OIB 85821130368, Trg svibanjskih žrtava 1995. br. 1,10000 Zagreb</item>
    </izvorni_sadrzaj>
    <derivirana_varijabla naziv="DomainObject.Predmet.SudioniciListAdressOIB_1">
      <item>INTERMODUS d.o.o., OIB 28214126811, Selska 34/a,10000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28214126811</item>
      <item>, OIB 85821130368</item>
    </izvorni_sadrzaj>
    <derivirana_varijabla naziv="DomainObject.Predmet.SudioniciListNazivOIB_1">
      <item>, OIB 28214126811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A1C8C9-A20E-4EC3-90B5-700E41414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470</properties:Words>
  <properties:Characters>2547</properties:Characters>
  <properties:Lines>163</properties:Lines>
  <properties:Paragraphs>29</properties:Paragraphs>
  <properties:TotalTime>406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2017-04-24T10:31:00Z</dcterms:modified>
  <cp:revision>427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