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cf04" w14:paraId="7a5cf04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EC5823">
        <w:rPr>
          <w:rFonts w:cs="Times New Roman" w:eastAsia="MS Mincho" w:hAnsi="Times New Roman" w:ascii="Times New Roman"/>
          <w:sz w:val="24"/>
        </w:rPr>
        <w:t>22</w:t>
      </w:r>
      <w:r w:rsidR="00DA1E99">
        <w:rPr>
          <w:rFonts w:cs="Times New Roman" w:eastAsia="MS Mincho" w:hAnsi="Times New Roman" w:ascii="Times New Roman"/>
          <w:sz w:val="24"/>
        </w:rPr>
        <w:t>. veljače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jc w:val="both"/>
        <w:rPr>
          <w:lang w:eastAsia="en-US"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EC5823">
        <w:rPr>
          <w:lang w:eastAsia="en-US"/>
        </w:rPr>
        <w:t>SOCIAL MEDIA MARKETING jednostavno društvo s ograničenom odgovornošću za promidžbu i usluge Viškovo, Marinići 40/4 (MBS 040367801 – OIB 46146432974)</w:t>
      </w:r>
    </w:p>
    <w:p w:rsidRDefault="00EC5823" w:rsidP="00BD433E" w:rsidR="00EC5823">
      <w:pPr>
        <w:jc w:val="both"/>
        <w:rPr>
          <w:lang w:eastAsia="en-US"/>
        </w:rPr>
      </w:pPr>
    </w:p>
    <w:p w:rsidRDefault="00EC5823" w:rsidP="00BD433E" w:rsidR="00EC5823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EC5823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125838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FE4AC1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936676" w:rsidP="00BD433E" w:rsidR="00936676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DA1E99">
        <w:t>15. prosinca 2017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312ADD">
        <w:t>2</w:t>
      </w:r>
      <w:r w:rsidR="00EC5823">
        <w:t>7. studenog</w:t>
      </w:r>
      <w:r w:rsidR="00DA1E99">
        <w:t xml:space="preserve"> 2017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EC5823">
        <w:t>218</w:t>
      </w:r>
      <w:r>
        <w:t xml:space="preserve"> dana u ukupnom iznosu od </w:t>
      </w:r>
      <w:r w:rsidR="00EC5823">
        <w:t xml:space="preserve">44.933,44 </w:t>
      </w:r>
      <w:r>
        <w:t>kn.</w:t>
      </w:r>
    </w:p>
    <w:p w:rsidRDefault="00BD433E" w:rsidP="00BD433E" w:rsidR="00BD433E">
      <w:pPr>
        <w:ind w:firstLine="360"/>
        <w:jc w:val="both"/>
      </w:pPr>
    </w:p>
    <w:p w:rsidRDefault="00EC5823" w:rsidP="00EC5823" w:rsidR="00EC5823">
      <w:pPr>
        <w:ind w:firstLine="360"/>
        <w:jc w:val="both"/>
      </w:pPr>
      <w:r>
        <w:t xml:space="preserve">Utvrđuje se da </w:t>
      </w:r>
      <w:r w:rsidR="00271EBC">
        <w:t xml:space="preserve">je </w:t>
      </w:r>
      <w:r>
        <w:t xml:space="preserve">Raiffeisenbank Austria d.d. </w:t>
      </w:r>
      <w:r w:rsidR="00271EBC">
        <w:t>dana 21. prosinca 2017. dostavila podatke o solventnosti dužnika.</w:t>
      </w:r>
    </w:p>
    <w:p w:rsidRDefault="00EC5823" w:rsidP="00BD433E" w:rsidR="00EC5823">
      <w:pPr>
        <w:ind w:firstLine="360"/>
        <w:jc w:val="both"/>
      </w:pPr>
    </w:p>
    <w:p w:rsidRDefault="00395650" w:rsidP="00395650" w:rsidR="00395650">
      <w:pPr>
        <w:ind w:firstLine="360"/>
        <w:jc w:val="both"/>
      </w:pPr>
      <w:r>
        <w:t xml:space="preserve">Utvrđuje se da </w:t>
      </w:r>
      <w:r w:rsidR="00EC5823">
        <w:t>je zastupnica po zakonu dužnika 27. prosinca 2017. dostavila u spis izvješće o financijsko-gospodarskom stanju dužnika.</w:t>
      </w:r>
    </w:p>
    <w:p w:rsidRDefault="00FE4AC1" w:rsidP="00395650" w:rsidR="00FE4AC1">
      <w:pPr>
        <w:ind w:firstLine="360"/>
        <w:jc w:val="both"/>
      </w:pPr>
    </w:p>
    <w:p w:rsidRDefault="00936676" w:rsidP="00395650" w:rsidR="00FE4AC1">
      <w:pPr>
        <w:ind w:firstLine="360"/>
        <w:jc w:val="both"/>
      </w:pPr>
      <w:r>
        <w:t xml:space="preserve">Utvrđuje se da je pristupila majka zastupnice dužnika po zakonu </w:t>
      </w:r>
      <w:r>
        <w:rPr>
          <w:color w:val="000000"/>
        </w:rPr>
        <w:t xml:space="preserve">da Tatjana Stilin – Spahić </w:t>
      </w:r>
      <w:r>
        <w:t>te predaje u spis potvrdu KBC Rijeka da je zastupnica po zakonu kao pješak nastradala na pješačkom prijelazu, nadalje, predaje punomoć i podnesak dužnikovog dužnika.</w:t>
      </w:r>
    </w:p>
    <w:p w:rsidRDefault="00FE4AC1" w:rsidP="00395650" w:rsidR="00FE4AC1">
      <w:pPr>
        <w:ind w:firstLine="360"/>
        <w:jc w:val="both"/>
      </w:pPr>
    </w:p>
    <w:p w:rsidRDefault="004F4F54" w:rsidP="00BD433E" w:rsidR="004F4F54">
      <w:pPr>
        <w:jc w:val="both"/>
      </w:pPr>
    </w:p>
    <w:p w:rsidRDefault="00BD433E" w:rsidP="004F4F54" w:rsidR="00BD433E">
      <w:pPr>
        <w:ind w:firstLine="360"/>
        <w:jc w:val="both"/>
      </w:pPr>
      <w:r>
        <w:t xml:space="preserve">Sudac donosi </w:t>
      </w:r>
    </w:p>
    <w:p w:rsidRDefault="00BD433E" w:rsidP="00936676" w:rsidR="00BD433E">
      <w:pPr>
        <w:jc w:val="center"/>
      </w:pPr>
      <w:r>
        <w:t>r j e š e n j e</w:t>
      </w:r>
    </w:p>
    <w:p w:rsidRDefault="00936676" w:rsidP="00912035" w:rsidR="00936676">
      <w:pPr>
        <w:spacing w:afterAutospacing="true" w:after="100" w:beforeAutospacing="true" w:before="100"/>
        <w:ind w:firstLine="360"/>
        <w:jc w:val="both"/>
        <w:rPr>
          <w:color w:val="000000"/>
        </w:rPr>
      </w:pPr>
      <w:r>
        <w:rPr>
          <w:color w:val="000000"/>
        </w:rPr>
        <w:t>Utvrđuje se da Tatjana Stilin – Spahić ne može u ovom postupku zastupati zastupnicu dužnika po zakonu.</w:t>
      </w:r>
    </w:p>
    <w:p w:rsidRDefault="00936676" w:rsidP="00912035" w:rsidR="00936676">
      <w:pPr>
        <w:spacing w:afterAutospacing="true" w:after="100" w:beforeAutospacing="true" w:before="100"/>
        <w:ind w:firstLine="360"/>
        <w:jc w:val="both"/>
        <w:rPr>
          <w:color w:val="000000"/>
        </w:rPr>
      </w:pPr>
    </w:p>
    <w:p w:rsidRDefault="00936676" w:rsidP="00912035" w:rsidR="00936676">
      <w:pPr>
        <w:spacing w:afterAutospacing="true" w:after="100" w:beforeAutospacing="true" w:before="100"/>
        <w:ind w:firstLine="360"/>
        <w:jc w:val="both"/>
        <w:rPr>
          <w:color w:val="000000"/>
        </w:rPr>
      </w:pPr>
      <w:r>
        <w:rPr>
          <w:color w:val="000000"/>
        </w:rPr>
        <w:t>Utvrđuje se da na današnji dan ukupan iznos obveza po svim neizvršenim osnovama za plaćanje s kamatom iznosi 45.448,28 kn.</w:t>
      </w:r>
    </w:p>
    <w:p w:rsidRDefault="00936676" w:rsidP="00936676" w:rsidR="00936676" w:rsidRPr="00FE4AC1">
      <w:pPr>
        <w:ind w:firstLine="708"/>
        <w:jc w:val="both"/>
      </w:pPr>
      <w:r w:rsidRPr="00FE4AC1">
        <w:t xml:space="preserve">Sudac donosi </w:t>
      </w:r>
    </w:p>
    <w:p w:rsidRDefault="00936676" w:rsidP="00936676" w:rsidR="00936676" w:rsidRPr="00FE4AC1">
      <w:pPr>
        <w:jc w:val="center"/>
      </w:pPr>
      <w:r w:rsidRPr="00FE4AC1">
        <w:t>r j e š e n j e</w:t>
      </w:r>
    </w:p>
    <w:p w:rsidRDefault="00936676" w:rsidP="00936676" w:rsidR="00936676" w:rsidRPr="00FE4AC1">
      <w:pPr>
        <w:jc w:val="both"/>
      </w:pPr>
    </w:p>
    <w:p w:rsidRDefault="00936676" w:rsidP="00936676" w:rsidR="00936676" w:rsidRPr="00FE4AC1">
      <w:pPr>
        <w:jc w:val="both"/>
      </w:pPr>
      <w:r w:rsidRPr="00FE4AC1">
        <w:t>I</w:t>
      </w:r>
      <w:r w:rsidRPr="00FE4AC1">
        <w:tab/>
        <w:t xml:space="preserve">Ročište radi rasprave o pretpostavkama za otvaranje stečajnog postupka zakazuje se za dan </w:t>
      </w:r>
    </w:p>
    <w:p w:rsidRDefault="00936676" w:rsidP="00936676" w:rsidR="00936676" w:rsidRPr="00FE4AC1">
      <w:pPr>
        <w:jc w:val="center"/>
      </w:pPr>
      <w:r>
        <w:t>18. travnja 2018</w:t>
      </w:r>
      <w:r w:rsidRPr="00FE4AC1">
        <w:t xml:space="preserve">. </w:t>
      </w:r>
      <w:r>
        <w:t>u</w:t>
      </w:r>
      <w:r w:rsidRPr="00FE4AC1">
        <w:t xml:space="preserve"> 10,</w:t>
      </w:r>
      <w:r>
        <w:t>30</w:t>
      </w:r>
      <w:r w:rsidRPr="00FE4AC1">
        <w:t xml:space="preserve"> sati</w:t>
      </w:r>
    </w:p>
    <w:p w:rsidRDefault="00936676" w:rsidP="00936676" w:rsidR="00936676" w:rsidRPr="00FE4AC1">
      <w:pPr>
        <w:jc w:val="both"/>
      </w:pPr>
      <w:r>
        <w:t>na koje će se</w:t>
      </w:r>
      <w:r w:rsidRPr="00FE4AC1">
        <w:t xml:space="preserve"> predlagatelj, dužnik i zastupnik dužnika po zakonu pozvat</w:t>
      </w:r>
      <w:r>
        <w:t>i</w:t>
      </w:r>
      <w:r w:rsidRPr="00FE4AC1">
        <w:t xml:space="preserve"> kopijom </w:t>
      </w:r>
      <w:r>
        <w:t xml:space="preserve">ovog </w:t>
      </w:r>
      <w:r w:rsidRPr="00FE4AC1">
        <w:t>raspravnog rješenja.</w:t>
      </w:r>
    </w:p>
    <w:p w:rsidRDefault="00936676" w:rsidP="00936676" w:rsidR="00936676" w:rsidRPr="00FE4AC1">
      <w:pPr>
        <w:jc w:val="both"/>
      </w:pPr>
    </w:p>
    <w:p w:rsidRDefault="00936676" w:rsidP="00936676" w:rsidR="00936676" w:rsidRPr="00DA1E99">
      <w:pPr>
        <w:jc w:val="both"/>
        <w:rPr>
          <w:b/>
        </w:rPr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936676">
        <w:t>11,</w:t>
      </w:r>
      <w:r w:rsidR="00527C43">
        <w:t>40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936676" w:rsidR="00BD433E">
      <w:pPr>
        <w:jc w:val="center"/>
      </w:pPr>
      <w:r>
        <w:t>Sudac</w:t>
      </w:r>
    </w:p>
    <w:p w:rsidRDefault="00BD433E" w:rsidP="00936676" w:rsidR="00BD433E">
      <w:pPr>
        <w:jc w:val="center"/>
      </w:pPr>
    </w:p>
    <w:p w:rsidRDefault="00BD433E" w:rsidP="00936676" w:rsidR="00BD433E">
      <w:pPr>
        <w:jc w:val="center"/>
      </w:pPr>
    </w:p>
    <w:p w:rsidRDefault="00BD433E" w:rsidP="00936676" w:rsidR="00BD433E">
      <w:pPr>
        <w:jc w:val="center"/>
        <w:rPr>
          <w:rFonts w:cs="Arial" w:hAnsi="Arial" w:ascii="Arial"/>
        </w:rPr>
      </w:pPr>
      <w:r>
        <w:t>Zapisničar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A1E99" w:rsidP="00DA1E99" w:rsidR="00DA1E99" w:rsidRPr="00DA1E99">
      <w:pPr>
        <w:ind w:firstLine="360"/>
        <w:jc w:val="both"/>
        <w:rPr>
          <w:b/>
        </w:rPr>
      </w:pPr>
    </w:p>
    <w:p w:rsidRDefault="00DA1E99" w:rsidP="00DA1E99" w:rsidR="00DA1E99" w:rsidRPr="00DA1E99">
      <w:pPr>
        <w:ind w:firstLine="348" w:left="360"/>
        <w:jc w:val="center"/>
        <w:rPr>
          <w:b/>
        </w:rPr>
      </w:pPr>
    </w:p>
    <w:p w:rsidRDefault="00DA1E99" w:rsidP="00DA1E99" w:rsidR="00DA1E99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sectPr w:rsidSect="004624D4" w:rsidR="00DA1E99" w:rsidRP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A22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BE6234">
      <w:t>747/2017-9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A5CAD"/>
    <w:rsid w:val="00125838"/>
    <w:rsid w:val="001D5535"/>
    <w:rsid w:val="00244003"/>
    <w:rsid w:val="00271EBC"/>
    <w:rsid w:val="002E1FF6"/>
    <w:rsid w:val="00312ADD"/>
    <w:rsid w:val="00395650"/>
    <w:rsid w:val="003B5246"/>
    <w:rsid w:val="004624D4"/>
    <w:rsid w:val="004B6DF4"/>
    <w:rsid w:val="004C403B"/>
    <w:rsid w:val="004F4F54"/>
    <w:rsid w:val="00527C43"/>
    <w:rsid w:val="005B62F7"/>
    <w:rsid w:val="005C683A"/>
    <w:rsid w:val="00637E33"/>
    <w:rsid w:val="006B3EE3"/>
    <w:rsid w:val="00722721"/>
    <w:rsid w:val="007E2A22"/>
    <w:rsid w:val="0085095B"/>
    <w:rsid w:val="008C3BD4"/>
    <w:rsid w:val="00911955"/>
    <w:rsid w:val="00912035"/>
    <w:rsid w:val="00936676"/>
    <w:rsid w:val="00962833"/>
    <w:rsid w:val="00A009B9"/>
    <w:rsid w:val="00A5479F"/>
    <w:rsid w:val="00A6654D"/>
    <w:rsid w:val="00B5386D"/>
    <w:rsid w:val="00B62570"/>
    <w:rsid w:val="00BD433E"/>
    <w:rsid w:val="00BE6234"/>
    <w:rsid w:val="00C21785"/>
    <w:rsid w:val="00D318E8"/>
    <w:rsid w:val="00DA1E99"/>
    <w:rsid w:val="00E41FD0"/>
    <w:rsid w:val="00E77647"/>
    <w:rsid w:val="00EC5823"/>
    <w:rsid w:val="00F5173B"/>
    <w:rsid w:val="00FE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2018.</izvorni_sadrzaj>
    <derivirana_varijabla naziv="DomainObject.StvarniPocetakDatum_1">22. veljače 2018.</derivirana_varijabla>
  </DomainObject.StvarniPocetakDatum>
  <DomainObject.StvarniZavrsetakDatum>
    <izvorni_sadrzaj>22. veljače 2018.</izvorni_sadrzaj>
    <derivirana_varijabla naziv="DomainObject.StvarniZavrsetakDatum_1">22. veljače 2018.</derivirana_varijabla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St-747/2017-9</izvorni_sadrzaj>
    <derivirana_varijabla naziv="DomainObject.Zapisnik.Oznaka_1">St-747/2017-9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St-747/2017</izvorni_sadrzaj>
    <derivirana_varijabla naziv="DomainObject.Predmet.OznakaBroj_1">St-747/2017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SOCIAL MEDIA MARKETING j.d.o.o. zastupanog po punomoćniku Sabrina Spahić</izvorni_sadrzaj>
    <derivirana_varijabla naziv="DomainObject.Predmet.ProtustrankaFormated_1">  SOCIAL MEDIA MARKETING j.d.o.o. zastupanog po punomoćniku Sabrina Spahić</derivirana_varijabla>
  </DomainObject.Predmet.ProtustrankaFormated>
  <DomainObject.Predmet.ProtustrankaFormatedOIB>
    <izvorni_sadrzaj>  SOCIAL MEDIA MARKETING j.d.o.o., OIB 46146432974 zastupanog po punomoćniku Sabrina Spahić</izvorni_sadrzaj>
    <derivirana_varijabla naziv="DomainObject.Predmet.ProtustrankaFormatedOIB_1">  SOCIAL MEDIA MARKETING j.d.o.o., OIB 46146432974 zastupanog po punomoćniku Sabrina Spahić</derivirana_varijabla>
  </DomainObject.Predmet.ProtustrankaFormatedOIB>
  <DomainObject.Predmet.ProtustrankaFormatedWithAdress>
    <izvorni_sadrzaj> SOCIAL MEDIA MARKETING j.d.o.o., Marinići 40, 51216 Viškovo zastupanog po punomoćniku Sabrina Spahić</izvorni_sadrzaj>
    <derivirana_varijabla naziv="DomainObject.Predmet.ProtustrankaFormatedWithAdress_1"> SOCIAL MEDIA MARKETING j.d.o.o., Marinići 40, 51216 Viškovo zastupanog po punomoćniku Sabrina Spahić</derivirana_varijabla>
  </DomainObject.Predmet.ProtustrankaFormatedWithAdress>
  <DomainObject.Predmet.ProtustrankaFormatedWithAdressOIB>
    <izvorni_sadrzaj> SOCIAL MEDIA MARKETING j.d.o.o., OIB 46146432974, Marinići 40, 51216 Viškovo zastupanog po punomoćniku Sabrina Spahić</izvorni_sadrzaj>
    <derivirana_varijabla naziv="DomainObject.Predmet.ProtustrankaFormatedWithAdressOIB_1"> SOCIAL MEDIA MARKETING j.d.o.o., OIB 46146432974, Marinići 40, 51216 Viškovo zastupanog po punomoćniku Sabrina Spahić</derivirana_varijabla>
  </DomainObject.Predmet.ProtustrankaFormatedWithAdressOIB>
  <DomainObject.Predmet.ProtustrankaWithAdress>
    <izvorni_sadrzaj>SOCIAL MEDIA MARKETING j.d.o.o. Marinići 40, 51216 Viškovo</izvorni_sadrzaj>
    <derivirana_varijabla naziv="DomainObject.Predmet.ProtustrankaWithAdress_1">SOCIAL MEDIA MARKETING j.d.o.o. Marinići 40, 51216 Viškovo</derivirana_varijabla>
  </DomainObject.Predmet.ProtustrankaWithAdress>
  <DomainObject.Predmet.ProtustrankaWithAdressOIB>
    <izvorni_sadrzaj>SOCIAL MEDIA MARKETING j.d.o.o., OIB 46146432974, Marinići 40, 51216 Viškovo</izvorni_sadrzaj>
    <derivirana_varijabla naziv="DomainObject.Predmet.ProtustrankaWithAdressOIB_1">SOCIAL MEDIA MARKETING j.d.o.o., OIB 46146432974, Marinići 40, 51216 Viškovo</derivirana_varijabla>
  </DomainObject.Predmet.ProtustrankaWithAdressOIB>
  <DomainObject.Predmet.ProtustrankaNazivFormated>
    <izvorni_sadrzaj>SOCIAL MEDIA MARKETING j.d.o.o.</izvorni_sadrzaj>
    <derivirana_varijabla naziv="DomainObject.Predmet.ProtustrankaNazivFormated_1">SOCIAL MEDIA MARKETING j.d.o.o.</derivirana_varijabla>
  </DomainObject.Predmet.ProtustrankaNazivFormated>
  <DomainObject.Predmet.ProtustrankaNazivFormatedOIB>
    <izvorni_sadrzaj>SOCIAL MEDIA MARKETING j.d.o.o., OIB 46146432974</izvorni_sadrzaj>
    <derivirana_varijabla naziv="DomainObject.Predmet.ProtustrankaNazivFormatedOIB_1">SOCIAL MEDIA MARKETING j.d.o.o., OIB 46146432974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SOCIAL MEDIA MARKETING j.d.o.o. zastupanog po punomoćniku Sabrina Spahić</item>
    </izvorni_sadrzaj>
    <derivirana_varijabla naziv="DomainObject.Predmet.ProtuStrankaListFormated_1">
      <item>SOCIAL MEDIA MARKETING j.d.o.o. zastupanog po punomoćniku Sabrina Spahić</item>
    </derivirana_varijabla>
  </DomainObject.Predmet.ProtuStrankaListFormated>
  <DomainObject.Predmet.ProtuStrankaListFormatedOIB>
    <izvorni_sadrzaj>
      <item>SOCIAL MEDIA MARKETING j.d.o.o., OIB 46146432974 zastupanog po punomoćniku Sabrina Spahić</item>
    </izvorni_sadrzaj>
    <derivirana_varijabla naziv="DomainObject.Predmet.ProtuStrankaListFormatedOIB_1">
      <item>SOCIAL MEDIA MARKETING j.d.o.o., OIB 46146432974 zastupanog po punomoćniku Sabrina Spahić</item>
    </derivirana_varijabla>
  </DomainObject.Predmet.ProtuStrankaListFormatedOIB>
  <DomainObject.Predmet.ProtuStrankaListFormatedWithAdress>
    <izvorni_sadrzaj>
      <item>SOCIAL MEDIA MARKETING j.d.o.o., Marinići 40, 51216 Viškovo zastupanog po punomoćniku Sabrina Spahić</item>
    </izvorni_sadrzaj>
    <derivirana_varijabla naziv="DomainObject.Predmet.ProtuStrankaListFormatedWithAdress_1">
      <item>SOCIAL MEDIA MARKETING j.d.o.o., Marinići 40, 51216 Viškovo zastupanog po punomoćniku Sabrina Spahić</item>
    </derivirana_varijabla>
  </DomainObject.Predmet.ProtuStrankaListFormatedWithAdress>
  <DomainObject.Predmet.ProtuStrankaListFormatedWithAdressOIB>
    <izvorni_sadrzaj>
      <item>SOCIAL MEDIA MARKETING j.d.o.o., OIB 46146432974, Marinići 40, 51216 Viškovo zastupanog po punomoćniku Sabrina Spahić</item>
    </izvorni_sadrzaj>
    <derivirana_varijabla naziv="DomainObject.Predmet.ProtuStrankaListFormatedWithAdressOIB_1">
      <item>SOCIAL MEDIA MARKETING j.d.o.o., OIB 46146432974, Marinići 40, 51216 Viškovo zastupanog po punomoćniku Sabrina Spahić</item>
    </derivirana_varijabla>
  </DomainObject.Predmet.ProtuStrankaListFormatedWithAdressOIB>
  <DomainObject.Predmet.ProtuStrankaListNazivFormated>
    <izvorni_sadrzaj>
      <item>SOCIAL MEDIA MARKETING j.d.o.o.</item>
    </izvorni_sadrzaj>
    <derivirana_varijabla naziv="DomainObject.Predmet.ProtuStrankaListNazivFormated_1">
      <item>SOCIAL MEDIA MARKETING j.d.o.o.</item>
    </derivirana_varijabla>
  </DomainObject.Predmet.ProtuStrankaListNazivFormated>
  <DomainObject.Predmet.ProtuStrankaListNazivFormatedOIB>
    <izvorni_sadrzaj>
      <item>SOCIAL MEDIA MARKETING j.d.o.o., OIB 46146432974</item>
    </izvorni_sadrzaj>
    <derivirana_varijabla naziv="DomainObject.Predmet.ProtuStrankaListNazivFormatedOIB_1">
      <item>SOCIAL MEDIA MARKETING j.d.o.o., OIB 46146432974</item>
    </derivirana_varijabla>
  </DomainObject.Predmet.ProtuStrankaListNazivFormatedOIB>
  <DomainObject.Predmet.OstaliListFormated>
    <izvorni_sadrzaj>
      <item>Sabrina Spahić punomoćnik sudionika u postupku SOCIAL MEDIA MARKETING j.d.o.o.</item>
    </izvorni_sadrzaj>
    <derivirana_varijabla naziv="DomainObject.Predmet.OstaliListFormated_1">
      <item>Sabrina Spahić punomoćnik sudionika u postupku SOCIAL MEDIA MARKETING j.d.o.o.</item>
    </derivirana_varijabla>
  </DomainObject.Predmet.OstaliListFormated>
  <DomainObject.Predmet.OstaliListFormatedOIB>
    <izvorni_sadrzaj>
      <item>Sabrina Spahić, OIB 44754934243 punomoćnik sudionika u postupku SOCIAL MEDIA MARKETING j.d.o.o.</item>
    </izvorni_sadrzaj>
    <derivirana_varijabla naziv="DomainObject.Predmet.OstaliListFormatedOIB_1">
      <item>Sabrina Spahić, OIB 44754934243 punomoćnik sudionika u postupku SOCIAL MEDIA MARKETING j.d.o.o.</item>
    </derivirana_varijabla>
  </DomainObject.Predmet.OstaliListFormatedOIB>
  <DomainObject.Predmet.OstaliListFormatedWithAdress>
    <izvorni_sadrzaj>
      <item>Sabrina Spahić, Štale 71a, 51250 Bribir punomoćnik sudionika u postupku SOCIAL MEDIA MARKETING j.d.o.o.</item>
    </izvorni_sadrzaj>
    <derivirana_varijabla naziv="DomainObject.Predmet.OstaliListFormatedWithAdress_1">
      <item>Sabrina Spahić, Štale 71a, 51250 Bribir punomoćnik sudionika u postupku SOCIAL MEDIA MARKETING j.d.o.o.</item>
    </derivirana_varijabla>
  </DomainObject.Predmet.OstaliListFormatedWithAdress>
  <DomainObject.Predmet.OstaliListFormatedWithAdressOIB>
    <izvorni_sadrzaj>
      <item>Sabrina Spahić, OIB 44754934243, Štale 71a, 51250 Bribir punomoćnik sudionika u postupku SOCIAL MEDIA MARKETING j.d.o.o.</item>
    </izvorni_sadrzaj>
    <derivirana_varijabla naziv="DomainObject.Predmet.OstaliListFormatedWithAdressOIB_1">
      <item>Sabrina Spahić, OIB 44754934243, Štale 71a, 51250 Bribir punomoćnik sudionika u postupku SOCIAL MEDIA MARKETING j.d.o.o.</item>
    </derivirana_varijabla>
  </DomainObject.Predmet.OstaliListFormatedWithAdressOIB>
  <DomainObject.Predmet.OstaliListNazivFormated>
    <izvorni_sadrzaj>
      <item>Sabrina Spahić</item>
    </izvorni_sadrzaj>
    <derivirana_varijabla naziv="DomainObject.Predmet.OstaliListNazivFormated_1">
      <item>Sabrina Spahić</item>
    </derivirana_varijabla>
  </DomainObject.Predmet.OstaliListNazivFormated>
  <DomainObject.Predmet.OstaliListNazivFormatedOIB>
    <izvorni_sadrzaj>
      <item>Sabrina Spahić, OIB 44754934243</item>
    </izvorni_sadrzaj>
    <derivirana_varijabla naziv="DomainObject.Predmet.OstaliListNazivFormatedOIB_1">
      <item>Sabrina Spahić, OIB 44754934243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St-747/2017-9</izvorni_sadrzaj>
    <derivirana_varijabla naziv="DomainObject.PoslovniBrojDokumenta_1">St-747/2017-9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SOCIAL MEDIA MARKETING j.d.o.o.</izvorni_sadrzaj>
    <derivirana_varijabla naziv="DomainObject.Predmet.ProtustrankaIDrugi_1">SOCIAL MEDIA MARKETING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SOCIAL MEDIA MARKETING j.d.o.o., OIB 46146432974, Marinići 40, 51216 Viškovo</izvorni_sadrzaj>
    <derivirana_varijabla naziv="DomainObject.Predmet.ProtustrankaIDrugiAdressOIB_1">SOCIAL MEDIA MARKETING j.d.o.o., OIB 46146432974, Marinići 40,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SOCIAL MEDIA MARKETING j.d.o.o.</item>
      <item>Sabrina Spahić</item>
    </izvorni_sadrzaj>
    <derivirana_varijabla naziv="DomainObject.Predmet.SudioniciListNaziv_1">
      <item>FINA  Rijeka</item>
      <item>SOCIAL MEDIA MARKETING j.d.o.o.</item>
      <item>Sabrina Spahić</item>
    </derivirana_varijabla>
  </DomainObject.Predmet.SudioniciListNaziv>
  <DomainObject.Predmet.SudioniciListAdressOIB>
    <izvorni_sadrzaj>
      <item>FINA  Rijeka, OIB 85821130368, Frana Kurelca 8,51000 Rijeka</item>
      <item>SOCIAL MEDIA MARKETING j.d.o.o., OIB 46146432974, Marinići 40,51216 Viškovo</item>
      <item>Sabrina Spahić, OIB 44754934243, Štale 71a,51250 Bribir</item>
    </izvorni_sadrzaj>
    <derivirana_varijabla naziv="DomainObject.Predmet.SudioniciListAdressOIB_1">
      <item>FINA  Rijeka, OIB 85821130368, Frana Kurelca 8,51000 Rijeka</item>
      <item>SOCIAL MEDIA MARKETING j.d.o.o., OIB 46146432974, Marinići 40,51216 Viškovo</item>
      <item>Sabrina Spahić, OIB 44754934243, Štale 71a,51250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46146432974</item>
      <item>, OIB 44754934243</item>
    </izvorni_sadrzaj>
    <derivirana_varijabla naziv="DomainObject.Predmet.SudioniciListNazivOIB_1">
      <item>, OIB 85821130368</item>
      <item>, OIB 46146432974</item>
      <item>, OIB 44754934243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1781</properties:Characters>
  <properties:Lines>73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2018-02-21T13:33:00Z</dcterms:created>
  <dc:creator>Liljana Ugrin</dc:creator>
  <cp:lastModifiedBy>Elizabet Jovanović</cp:lastModifiedBy>
  <cp:lastPrinted>2018-02-22T10:39:00Z</cp:lastPrinted>
  <dcterms:modified xmlns:xsi="http://www.w3.org/2001/XMLSchema-instance" xsi:type="dcterms:W3CDTF">2018-02-22T10:42:00Z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747 17 ročište radi izjašnjenja o prijedlogu za otvaranje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