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903a" w14:paraId="682903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BA2998">
        <w:t>28</w:t>
      </w:r>
      <w:r w:rsidR="000336D6">
        <w:t>3</w:t>
      </w:r>
      <w:r w:rsidR="00AA5237">
        <w:t>/1</w:t>
      </w:r>
      <w:r w:rsidR="001322CF">
        <w:t>5</w:t>
      </w:r>
      <w:r w:rsidR="00AA5237">
        <w:t>-</w:t>
      </w:r>
      <w:r w:rsidR="00D47B7E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47B7E">
        <w:t>2</w:t>
      </w:r>
      <w:r>
        <w:t xml:space="preserve">. </w:t>
      </w:r>
      <w:r w:rsidR="00D47B7E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336D6">
        <w:t>ARKADA 92</w:t>
      </w:r>
      <w:r w:rsidR="00742C32">
        <w:t xml:space="preserve"> d.o.o.</w:t>
      </w:r>
      <w:r w:rsidR="00311993">
        <w:t xml:space="preserve"> </w:t>
      </w:r>
      <w:r w:rsidR="00D47B7E">
        <w:t xml:space="preserve">sa sjedištem </w:t>
      </w:r>
      <w:r w:rsidR="006C2973">
        <w:t xml:space="preserve">u </w:t>
      </w:r>
      <w:r w:rsidR="000336D6">
        <w:t>Zadru</w:t>
      </w:r>
      <w:r w:rsidR="001322CF">
        <w:t xml:space="preserve"> </w:t>
      </w:r>
      <w:r w:rsidR="001E74F1">
        <w:t>(</w:t>
      </w:r>
      <w:r w:rsidR="000336D6">
        <w:t>Grad Zadar</w:t>
      </w:r>
      <w:r w:rsidR="001E74F1">
        <w:t>)</w:t>
      </w:r>
      <w:r w:rsidR="00912002">
        <w:t xml:space="preserve">, </w:t>
      </w:r>
      <w:r w:rsidR="000336D6">
        <w:t>Obala kneza Branimira 4/B</w:t>
      </w:r>
      <w:r w:rsidR="00912002">
        <w:t>,</w:t>
      </w:r>
      <w:r w:rsidR="00A01095">
        <w:t xml:space="preserve"> OIB: </w:t>
      </w:r>
      <w:r w:rsidR="000336D6">
        <w:t>79012448110</w:t>
      </w:r>
      <w:r>
        <w:t xml:space="preserve">, </w:t>
      </w:r>
      <w:r w:rsidR="00123702">
        <w:t>2</w:t>
      </w:r>
      <w:r w:rsidR="0067651F">
        <w:t>4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336D6">
        <w:t xml:space="preserve">ARKADA 92 d.o.o. sa sjedištem u Zadru (Grad Zadar), Obala kneza Branimira 4/B, OIB: 79012448110 </w:t>
      </w:r>
      <w:r>
        <w:t xml:space="preserve">s danom </w:t>
      </w:r>
      <w:r w:rsidR="00123702">
        <w:t>2</w:t>
      </w:r>
      <w:r w:rsidR="0067651F">
        <w:t>4</w:t>
      </w:r>
      <w:r>
        <w:t xml:space="preserve">. ožujka 2016. u </w:t>
      </w:r>
      <w:r w:rsidR="00A33EA3">
        <w:t>10</w:t>
      </w:r>
      <w:r>
        <w:t>,</w:t>
      </w:r>
      <w:r w:rsidR="00A33EA3">
        <w:t>5</w:t>
      </w:r>
      <w:r w:rsidR="00BA2998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9251F" w:rsidR="00E41244">
      <w:pPr>
        <w:ind w:firstLine="705"/>
        <w:jc w:val="both"/>
      </w:pPr>
      <w:r w:rsidRPr="00F9251F">
        <w:t>II</w:t>
      </w:r>
      <w:r w:rsidR="00386298" w:rsidRPr="00F9251F">
        <w:t xml:space="preserve">. </w:t>
      </w:r>
      <w:r w:rsidR="00F9251F" w:rsidRPr="00F9251F">
        <w:t>Stečajno</w:t>
      </w:r>
      <w:r w:rsidR="00193657" w:rsidRPr="00F9251F">
        <w:t>m upravitelj</w:t>
      </w:r>
      <w:r w:rsidR="00F9251F" w:rsidRPr="00F9251F">
        <w:t>ico</w:t>
      </w:r>
      <w:r w:rsidR="00193657" w:rsidRPr="00F9251F">
        <w:t>m</w:t>
      </w:r>
      <w:r w:rsidRPr="00F9251F">
        <w:t xml:space="preserve"> dužnika </w:t>
      </w:r>
      <w:r w:rsidR="00193657" w:rsidRPr="00F9251F">
        <w:t xml:space="preserve">imenuje se </w:t>
      </w:r>
      <w:r w:rsidR="00F9251F" w:rsidRPr="00F9251F">
        <w:t>Nada Mikulandra</w:t>
      </w:r>
      <w:r w:rsidR="00E41244" w:rsidRPr="00F9251F">
        <w:t xml:space="preserve"> </w:t>
      </w:r>
      <w:r w:rsidR="00F9251F" w:rsidRPr="00F9251F">
        <w:t>iz Bilice,</w:t>
      </w:r>
      <w:r w:rsidR="00F9251F" w:rsidRPr="00C911AF">
        <w:t xml:space="preserve"> Stubalj 238, OIB: 01343352417</w:t>
      </w:r>
      <w:r w:rsidR="00F9251F">
        <w:t>.</w:t>
      </w:r>
    </w:p>
    <w:p w:rsidRDefault="00F9251F" w:rsidP="00F9251F" w:rsidR="00F9251F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336D6">
        <w:t>ARKADA 92 d.o.o. sa sjedištem u Zadru (Grad Zadar), Obala kneza Branimira 4/B, OIB: 79012448110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47B7E">
        <w:t>2</w:t>
      </w:r>
      <w:r w:rsidR="001322CF">
        <w:t xml:space="preserve">. </w:t>
      </w:r>
      <w:r w:rsidR="00D47B7E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0336D6">
        <w:t>1331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0336D6">
        <w:t>185.733,46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0336D6">
        <w:t>i</w:t>
      </w:r>
      <w:r w:rsidR="007E65A6">
        <w:t>ma</w:t>
      </w:r>
      <w:r w:rsidR="001E74F1" w:rsidRPr="00CF7AC9">
        <w:t xml:space="preserve"> otvoren račun</w:t>
      </w:r>
      <w:r w:rsidR="000336D6">
        <w:t xml:space="preserve"> kod OTP banka Hrvatska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47B7E">
        <w:t>18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23702">
        <w:t>2</w:t>
      </w:r>
      <w:r w:rsidR="0067651F">
        <w:t>4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332E5" w:rsidP="003332E5" w:rsidR="003332E5">
      <w:pPr>
        <w:ind w:firstLine="360"/>
        <w:jc w:val="both"/>
      </w:pPr>
      <w:r>
        <w:t>DNA:</w:t>
      </w:r>
    </w:p>
    <w:p w:rsidRDefault="003332E5" w:rsidP="003332E5" w:rsidR="003332E5">
      <w:pPr>
        <w:numPr>
          <w:ilvl w:val="0"/>
          <w:numId w:val="4"/>
        </w:numPr>
      </w:pPr>
      <w:r>
        <w:t>Stečajnoj upraviteljici uz potvrdu o imenovanju</w:t>
      </w:r>
    </w:p>
    <w:p w:rsidRDefault="003332E5" w:rsidP="003332E5" w:rsidR="003332E5">
      <w:pPr>
        <w:numPr>
          <w:ilvl w:val="0"/>
          <w:numId w:val="4"/>
        </w:numPr>
      </w:pPr>
      <w:r>
        <w:t xml:space="preserve">Stečajnom dužniku </w:t>
      </w:r>
    </w:p>
    <w:p w:rsidRDefault="003332E5" w:rsidP="003332E5" w:rsidR="003332E5">
      <w:pPr>
        <w:numPr>
          <w:ilvl w:val="0"/>
          <w:numId w:val="4"/>
        </w:numPr>
      </w:pPr>
      <w:r>
        <w:t>FINA, Regionalni centar Split, Podružnica Zadar</w:t>
      </w:r>
    </w:p>
    <w:p w:rsidRDefault="003332E5" w:rsidP="003332E5" w:rsidR="003332E5">
      <w:pPr>
        <w:numPr>
          <w:ilvl w:val="0"/>
          <w:numId w:val="4"/>
        </w:numPr>
      </w:pPr>
      <w:r>
        <w:t xml:space="preserve">ŽDO u Zadru, Građansko-upravnom odjelu </w:t>
      </w:r>
    </w:p>
    <w:p w:rsidRDefault="003332E5" w:rsidP="003332E5" w:rsidR="003332E5">
      <w:pPr>
        <w:numPr>
          <w:ilvl w:val="0"/>
          <w:numId w:val="4"/>
        </w:numPr>
      </w:pPr>
      <w:r>
        <w:t>RH, Ministarstvo financija, Porezna uprava Zadar</w:t>
      </w:r>
    </w:p>
    <w:p w:rsidRDefault="003332E5" w:rsidP="003332E5" w:rsidR="003332E5">
      <w:pPr>
        <w:numPr>
          <w:ilvl w:val="0"/>
          <w:numId w:val="4"/>
        </w:numPr>
      </w:pPr>
      <w:r>
        <w:t>Općinskom sudu u Zadru</w:t>
      </w:r>
    </w:p>
    <w:p w:rsidRDefault="003332E5" w:rsidP="003332E5" w:rsidR="003332E5">
      <w:pPr>
        <w:numPr>
          <w:ilvl w:val="0"/>
          <w:numId w:val="4"/>
        </w:numPr>
      </w:pPr>
      <w:r>
        <w:t>Općinskom sudu u Zadru, zemljišnoknjižnom odjelu</w:t>
      </w:r>
    </w:p>
    <w:p w:rsidRDefault="003332E5" w:rsidP="003332E5" w:rsidR="003332E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332E5" w:rsidP="003332E5" w:rsidR="003332E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332E5" w:rsidP="003332E5" w:rsidR="003332E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332E5" w:rsidP="003332E5" w:rsidR="003332E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332E5" w:rsidP="003332E5" w:rsidR="003332E5">
      <w:pPr>
        <w:numPr>
          <w:ilvl w:val="0"/>
          <w:numId w:val="4"/>
        </w:numPr>
      </w:pPr>
      <w:r>
        <w:t>e-Oglasna ploča suda</w:t>
      </w:r>
    </w:p>
    <w:p w:rsidRDefault="003332E5" w:rsidP="003332E5" w:rsidR="003332E5">
      <w:pPr>
        <w:numPr>
          <w:ilvl w:val="0"/>
          <w:numId w:val="4"/>
        </w:numPr>
      </w:pPr>
      <w:r>
        <w:t>Pisarnici ovog suda</w:t>
      </w:r>
    </w:p>
    <w:p w:rsidRDefault="003332E5" w:rsidP="003332E5" w:rsidR="003332E5">
      <w:pPr>
        <w:numPr>
          <w:ilvl w:val="0"/>
          <w:numId w:val="4"/>
        </w:numPr>
      </w:pPr>
      <w:r>
        <w:t xml:space="preserve">U spis </w:t>
      </w:r>
    </w:p>
    <w:p w:rsidRDefault="003332E5" w:rsidP="003332E5" w:rsidR="003332E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1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0336D6">
      <w:t>283</w:t>
    </w:r>
    <w:r w:rsidR="00D47B7E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336D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3702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0107"/>
    <w:rsid w:val="00331E00"/>
    <w:rsid w:val="003332E5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651F"/>
    <w:rsid w:val="00677CC7"/>
    <w:rsid w:val="00681B49"/>
    <w:rsid w:val="006919B3"/>
    <w:rsid w:val="006A0EBB"/>
    <w:rsid w:val="006A5EFE"/>
    <w:rsid w:val="006B4E61"/>
    <w:rsid w:val="006B5DE1"/>
    <w:rsid w:val="006C2973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3EA3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A2998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47B7E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9251F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712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ARKADA 92 društvo s ograničenom odgovornošću za inženjering, trgovinu na veliko i malo i export-import</izvorni_sadrzaj>
    <derivirana_varijabla naziv="DomainObject.Predmet.ProtustrankaFormated_1">  ARKADA 92 društvo s ograničenom odgovornošću za inženjering, trgovinu na veliko i malo i export-import</derivirana_varijabla>
  </DomainObject.Predmet.ProtustrankaFormated>
  <DomainObject.Predmet.ProtustrankaFormatedOIB>
    <izvorni_sadrzaj>  ARKADA 92 društvo s ograničenom odgovornošću za inženjering, trgovinu na veliko i malo i export-import, OIB 79012448110</izvorni_sadrzaj>
    <derivirana_varijabla naziv="DomainObject.Predmet.ProtustrankaFormatedOIB_1">  ARKADA 92 društvo s ograničenom odgovornošću za inženjering, trgovinu na veliko i malo i export-import, OIB 79012448110</derivirana_varijabla>
  </DomainObject.Predmet.ProtustrankaFormatedOIB>
  <DomainObject.Predmet.ProtustrankaFormatedWithAdress>
    <izvorni_sadrzaj> ARKADA 92 društvo s ograničenom odgovornošću za inženjering, trgovinu na veliko i malo i export-import, Obala Kneza Branimira 4/ B, 23000 Zadar</izvorni_sadrzaj>
    <derivirana_varijabla naziv="DomainObject.Predmet.ProtustrankaFormatedWithAdress_1"> ARKADA 92 društvo s ograničenom odgovornošću za inženjering, trgovinu na veliko i malo i export-import, Obala Kneza Branimira 4/ B, 23000 Zadar</derivirana_varijabla>
  </DomainObject.Predmet.ProtustrankaFormatedWithAdress>
  <DomainObject.Predmet.ProtustrankaFormatedWithAdressOIB>
    <izvorni_sadrzaj> ARKADA 92 društvo s ograničenom odgovornošću za inženjering, trgovinu na veliko i malo i export-import, OIB 79012448110, Obala Kneza Branimira 4/ B, 23000 Zadar</izvorni_sadrzaj>
    <derivirana_varijabla naziv="DomainObject.Predmet.ProtustrankaFormatedWithAdressOIB_1"> ARKADA 92 društvo s ograničenom odgovornošću za inženjering, trgovinu na veliko i malo i export-import, OIB 79012448110, Obala Kneza Branimira 4/ B, 23000 Zadar</derivirana_varijabla>
  </DomainObject.Predmet.ProtustrankaFormatedWithAdressOIB>
  <DomainObject.Predmet.ProtustrankaWithAdress>
    <izvorni_sadrzaj>ARKADA 92 društvo s ograničenom odgovornošću za inženjering, trgovinu na veliko i malo i export-import Obala Kneza Branimira 4/ B, 23000 Zadar</izvorni_sadrzaj>
    <derivirana_varijabla naziv="DomainObject.Predmet.ProtustrankaWithAdress_1">ARKADA 92 društvo s ograničenom odgovornošću za inženjering, trgovinu na veliko i malo i export-import Obala Kneza Branimira 4/ B, 23000 Zadar</derivirana_varijabla>
  </DomainObject.Predmet.ProtustrankaWithAdress>
  <DomainObject.Predmet.ProtustrankaWithAdressOIB>
    <izvorni_sadrzaj>ARKADA 92 društvo s ograničenom odgovornošću za inženjering, trgovinu na veliko i malo i export-import, OIB 79012448110, Obala Kneza Branimira 4/ B, 23000 Zadar</izvorni_sadrzaj>
    <derivirana_varijabla naziv="DomainObject.Predmet.ProtustrankaWithAdressOIB_1">ARKADA 92 društvo s ograničenom odgovornošću za inženjering, trgovinu na veliko i malo i export-import, OIB 79012448110, Obala Kneza Branimira 4/ B, 23000 Zadar</derivirana_varijabla>
  </DomainObject.Predmet.ProtustrankaWithAdressOIB>
  <DomainObject.Predmet.ProtustrankaNazivFormated>
    <izvorni_sadrzaj>ARKADA 92 društvo s ograničenom odgovornošću za inženjering, trgovinu na veliko i malo i export-import</izvorni_sadrzaj>
    <derivirana_varijabla naziv="DomainObject.Predmet.ProtustrankaNazivFormated_1">ARKADA 92 društvo s ograničenom odgovornošću za inženjering, trgovinu na veliko i malo i export-import</derivirana_varijabla>
  </DomainObject.Predmet.ProtustrankaNazivFormated>
  <DomainObject.Predmet.ProtustrankaNazivFormatedOIB>
    <izvorni_sadrzaj>ARKADA 92 društvo s ograničenom odgovornošću za inženjering, trgovinu na veliko i malo i export-import, OIB 79012448110</izvorni_sadrzaj>
    <derivirana_varijabla naziv="DomainObject.Predmet.ProtustrankaNazivFormatedOIB_1">ARKADA 92 društvo s ograničenom odgovornošću za inženjering, trgovinu na veliko i malo i export-import, OIB 79012448110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185733.46</izvorni_sadrzaj>
    <derivirana_varijabla naziv="DomainObject.Predmet.TrenutnaVrijednost_1">185733.46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ARKADA 92 društvo s ograničenom odgovornošću za inženjering, trgovinu na veliko i malo i export-import</item>
    </izvorni_sadrzaj>
    <derivirana_varijabla naziv="DomainObject.Predmet.ProtuStrankaListFormated_1">
      <item>ARKADA 92 društvo s ograničenom odgovornošću za inženjering, trgovinu na veliko i malo i export-import</item>
    </derivirana_varijabla>
  </DomainObject.Predmet.ProtuStrankaListFormated>
  <DomainObject.Predmet.ProtuStrankaListFormatedOIB>
    <izvorni_sadrzaj>
      <item>ARKADA 92 društvo s ograničenom odgovornošću za inženjering, trgovinu na veliko i malo i export-import, OIB 79012448110</item>
    </izvorni_sadrzaj>
    <derivirana_varijabla naziv="DomainObject.Predmet.ProtuStrankaListFormatedOIB_1">
      <item>ARKADA 92 društvo s ograničenom odgovornošću za inženjering, trgovinu na veliko i malo i export-import, OIB 79012448110</item>
    </derivirana_varijabla>
  </DomainObject.Predmet.ProtuStrankaListFormatedOIB>
  <DomainObject.Predmet.ProtuStrankaListFormatedWithAdress>
    <izvorni_sadrzaj>
      <item>ARKADA 92 društvo s ograničenom odgovornošću za inženjering, trgovinu na veliko i malo i export-import, Obala Kneza Branimira 4/ B, 23000 Zadar</item>
    </izvorni_sadrzaj>
    <derivirana_varijabla naziv="DomainObject.Predmet.ProtuStrankaListFormatedWithAdress_1">
      <item>ARKADA 92 društvo s ograničenom odgovornošću za inženjering, trgovinu na veliko i malo i export-import, Obala Kneza Branimira 4/ B, 23000 Zadar</item>
    </derivirana_varijabla>
  </DomainObject.Predmet.ProtuStrankaListFormatedWithAdress>
  <DomainObject.Predmet.ProtuStrankaListFormatedWithAdressOIB>
    <izvorni_sadrzaj>
      <item>ARKADA 92 društvo s ograničenom odgovornošću za inženjering, trgovinu na veliko i malo i export-import, OIB 79012448110, Obala Kneza Branimira 4/ B, 23000 Zadar</item>
    </izvorni_sadrzaj>
    <derivirana_varijabla naziv="DomainObject.Predmet.ProtuStrankaListFormatedWithAdressOIB_1">
      <item>ARKADA 92 društvo s ograničenom odgovornošću za inženjering, trgovinu na veliko i malo i export-import, OIB 79012448110, Obala Kneza Branimira 4/ B, 23000 Zadar</item>
    </derivirana_varijabla>
  </DomainObject.Predmet.ProtuStrankaListFormatedWithAdressOIB>
  <DomainObject.Predmet.ProtuStrankaListNazivFormated>
    <izvorni_sadrzaj>
      <item>ARKADA 92 društvo s ograničenom odgovornošću za inženjering, trgovinu na veliko i malo i export-import</item>
    </izvorni_sadrzaj>
    <derivirana_varijabla naziv="DomainObject.Predmet.ProtuStrankaListNazivFormated_1">
      <item>ARKADA 92 društvo s ograničenom odgovornošću za inženjering, trgovinu na veliko i malo i export-import</item>
    </derivirana_varijabla>
  </DomainObject.Predmet.ProtuStrankaListNazivFormated>
  <DomainObject.Predmet.ProtuStrankaListNazivFormatedOIB>
    <izvorni_sadrzaj>
      <item>ARKADA 92 društvo s ograničenom odgovornošću za inženjering, trgovinu na veliko i malo i export-import, OIB 79012448110</item>
    </izvorni_sadrzaj>
    <derivirana_varijabla naziv="DomainObject.Predmet.ProtuStrankaListNazivFormatedOIB_1">
      <item>ARKADA 92 društvo s ograničenom odgovornošću za inženjering, trgovinu na veliko i malo i export-import, OIB 79012448110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ARKADA 92 društvo s ograničenom odgovornošću za inženjering, trgovinu na veliko i malo i export-import</izvorni_sadrzaj>
    <derivirana_varijabla naziv="DomainObject.Predmet.ProtustrankaIDrugi_1">ARKADA 92 društvo s ograničenom odgovornošću za inženjering, trgovinu na veliko i malo i export-import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ARKADA 92 društvo s ograničenom odgovornošću za inženjering, trgovinu na veliko i malo i export-import, OIB 79012448110, Obala Kneza Branimira 4/ B, 23000 Zadar</izvorni_sadrzaj>
    <derivirana_varijabla naziv="DomainObject.Predmet.ProtustrankaIDrugiAdressOIB_1">ARKADA 92 društvo s ograničenom odgovornošću za inženjering, trgovinu na veliko i malo i export-import, OIB 79012448110, Obala Kneza Branimira 4/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ARKADA 92 društvo s ograničenom odgovornošću za inženjering, trgovinu na veliko i malo i export-import</item>
    </izvorni_sadrzaj>
    <derivirana_varijabla naziv="DomainObject.Predmet.SudioniciListNaziv_1">
      <item>FINA</item>
      <item>ARKADA 92 društvo s ograničenom odgovornošću za inženjering, trgovinu na veliko i malo i export-import</item>
    </derivirana_varijabla>
  </DomainObject.Predmet.SudioniciListNaziv>
  <DomainObject.Predmet.SudioniciListAdressOIB>
    <izvorni_sadrzaj>
      <item>FINA, OIB 85821130368</item>
      <item>ARKADA 92 društvo s ograničenom odgovornošću za inženjering, trgovinu na veliko i malo i export-import, OIB 79012448110, Obala Kneza Branimira 4/ B,23000 Zadar</item>
    </izvorni_sadrzaj>
    <derivirana_varijabla naziv="DomainObject.Predmet.SudioniciListAdressOIB_1">
      <item>FINA, OIB 85821130368</item>
      <item>ARKADA 92 društvo s ograničenom odgovornošću za inženjering, trgovinu na veliko i malo i export-import, OIB 79012448110, Obala Kneza Branimira 4/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79012448110</item>
    </izvorni_sadrzaj>
    <derivirana_varijabla naziv="DomainObject.Predmet.SudioniciListNazivOIB_1">
      <item>, OIB 85821130368</item>
      <item>, OIB 79012448110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4798</properties:Characters>
  <properties:Lines>123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2016-03-15T14:22:00Z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2016-03-24T09:49:00Z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