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0ccf" w14:paraId="6680cc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410E5" w:rsidRPr="00B410E5">
        <w:rPr>
          <w:rFonts w:hAnsi="Times New Roman" w:ascii="Times New Roman"/>
        </w:rPr>
        <w:t xml:space="preserve"> </w:t>
      </w:r>
      <w:r w:rsidR="0073408C" w:rsidRPr="0073408C">
        <w:rPr>
          <w:rFonts w:hAnsi="Times New Roman" w:ascii="Times New Roman"/>
        </w:rPr>
        <w:t xml:space="preserve">UDRUGA ZA INTERKULTURNO OBRAZOVANJE I SOLIDARNO GOSPODARSTVO OIB: 10832144586 </w:t>
      </w:r>
      <w:proofErr w:type="spellStart"/>
      <w:r w:rsidR="0073408C" w:rsidRPr="0073408C">
        <w:rPr>
          <w:rFonts w:hAnsi="Times New Roman" w:ascii="Times New Roman"/>
        </w:rPr>
        <w:t>iz</w:t>
      </w:r>
      <w:proofErr w:type="spellEnd"/>
      <w:r w:rsidR="0073408C" w:rsidRPr="0073408C">
        <w:rPr>
          <w:rFonts w:hAnsi="Times New Roman" w:ascii="Times New Roman"/>
        </w:rPr>
        <w:t xml:space="preserve"> </w:t>
      </w:r>
      <w:proofErr w:type="spellStart"/>
      <w:r w:rsidR="0073408C" w:rsidRPr="0073408C">
        <w:rPr>
          <w:rFonts w:hAnsi="Times New Roman" w:ascii="Times New Roman"/>
        </w:rPr>
        <w:t>Gline</w:t>
      </w:r>
      <w:proofErr w:type="spellEnd"/>
      <w:r w:rsidR="0073408C" w:rsidRPr="0073408C">
        <w:rPr>
          <w:rFonts w:hAnsi="Times New Roman" w:ascii="Times New Roman"/>
        </w:rPr>
        <w:t xml:space="preserve">, </w:t>
      </w:r>
      <w:proofErr w:type="spellStart"/>
      <w:r w:rsidR="0073408C" w:rsidRPr="0073408C">
        <w:rPr>
          <w:rFonts w:hAnsi="Times New Roman" w:ascii="Times New Roman"/>
        </w:rPr>
        <w:t>Klanac</w:t>
      </w:r>
      <w:proofErr w:type="spellEnd"/>
      <w:r w:rsidR="0073408C" w:rsidRPr="0073408C">
        <w:rPr>
          <w:rFonts w:hAnsi="Times New Roman" w:ascii="Times New Roman"/>
        </w:rPr>
        <w:t xml:space="preserve"> 23</w:t>
      </w:r>
      <w:r w:rsidR="00170EC4">
        <w:rPr>
          <w:rFonts w:hAnsi="Times New Roman" w:ascii="Times New Roman"/>
        </w:rPr>
        <w:t xml:space="preserve">, </w:t>
      </w:r>
      <w:r w:rsidR="00346D53" w:rsidRPr="00346D53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170EC4">
        <w:rPr>
          <w:rFonts w:hAnsi="Times New Roman" w:ascii="Times New Roman"/>
          <w:szCs w:val="24"/>
          <w:lang w:val="hr-HR"/>
        </w:rPr>
        <w:t xml:space="preserve"> 14. ožujka </w:t>
      </w:r>
      <w:r w:rsidR="00B410E5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3408C" w:rsidR="0073408C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73408C" w:rsidRPr="0073408C">
        <w:rPr>
          <w:rFonts w:hAnsi="Times New Roman" w:ascii="Times New Roman"/>
        </w:rPr>
        <w:t xml:space="preserve">UDRUGA ZA INTERKULTURNO </w:t>
      </w:r>
    </w:p>
    <w:p w:rsidRDefault="0073408C" w:rsidP="0073408C" w:rsidR="0073408C">
      <w:pPr>
        <w:pStyle w:val="BodyText21"/>
        <w:rPr>
          <w:rFonts w:hAnsi="Times New Roman" w:ascii="Times New Roman"/>
        </w:rPr>
      </w:pPr>
      <w:r w:rsidRPr="0073408C">
        <w:rPr>
          <w:rFonts w:hAnsi="Times New Roman" w:ascii="Times New Roman"/>
        </w:rPr>
        <w:t xml:space="preserve">OBRAZOVANJE I SOLIDARNO GOSPODARSTVO OIB: 10832144586 iz Gline, Klanac </w:t>
      </w:r>
    </w:p>
    <w:p w:rsidRDefault="0073408C" w:rsidP="0073408C" w:rsidR="00943627" w:rsidRPr="001E23D9">
      <w:pPr>
        <w:pStyle w:val="BodyText21"/>
        <w:rPr>
          <w:rFonts w:hAnsi="Times New Roman" w:ascii="Times New Roman"/>
          <w:szCs w:val="24"/>
        </w:rPr>
      </w:pPr>
      <w:r w:rsidRPr="0073408C">
        <w:rPr>
          <w:rFonts w:hAnsi="Times New Roman" w:ascii="Times New Roman"/>
        </w:rPr>
        <w:t>23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170EC4">
        <w:rPr>
          <w:rFonts w:hAnsi="Times New Roman" w:ascii="Times New Roman"/>
          <w:szCs w:val="24"/>
        </w:rPr>
        <w:t xml:space="preserve"> 14. ožujka 2016. godine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170EC4">
        <w:rPr>
          <w:rFonts w:hAnsi="Times New Roman" w:ascii="Times New Roman"/>
          <w:szCs w:val="24"/>
        </w:rPr>
        <w:t>12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170EC4">
        <w:rPr>
          <w:rFonts w:hAnsi="Times New Roman" w:ascii="Times New Roman"/>
          <w:szCs w:val="24"/>
        </w:rPr>
        <w:t>0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46D53" w:rsidR="00346D53" w:rsidRPr="00346D53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346D53" w:rsidRPr="00346D53">
        <w:rPr>
          <w:rFonts w:hAnsi="Times New Roman" w:ascii="Times New Roman"/>
          <w:szCs w:val="24"/>
        </w:rPr>
        <w:t xml:space="preserve">Milan </w:t>
      </w:r>
      <w:proofErr w:type="spellStart"/>
      <w:r w:rsidR="00346D53" w:rsidRPr="00346D53">
        <w:rPr>
          <w:rFonts w:hAnsi="Times New Roman" w:ascii="Times New Roman"/>
          <w:szCs w:val="24"/>
        </w:rPr>
        <w:t>Bariša</w:t>
      </w:r>
      <w:proofErr w:type="spellEnd"/>
      <w:r w:rsidR="00346D53" w:rsidRPr="00346D53">
        <w:rPr>
          <w:rFonts w:hAnsi="Times New Roman" w:ascii="Times New Roman"/>
          <w:szCs w:val="24"/>
        </w:rPr>
        <w:t xml:space="preserve"> Obradović OIB: 45619494339 iz Svete </w:t>
      </w:r>
    </w:p>
    <w:p w:rsidRDefault="00346D53" w:rsidP="00346D53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346D53">
        <w:rPr>
          <w:rFonts w:hAnsi="Times New Roman" w:ascii="Times New Roman"/>
          <w:szCs w:val="24"/>
        </w:rPr>
        <w:t>Nedjelje, Srebrnjak 20B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73408C" w:rsidRPr="0073408C">
        <w:rPr>
          <w:rFonts w:hAnsi="Times New Roman" w:ascii="Times New Roman"/>
          <w:szCs w:val="24"/>
          <w:lang w:val="hr-HR"/>
        </w:rPr>
        <w:t>UDRUGA ZA INTERKULTURNO OBRAZOVANJE I SOLIDARNO GOSPODARSTVO OIB: 10832144586 iz Gline, Klanac 23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73408C">
        <w:rPr>
          <w:rFonts w:hAnsi="Times New Roman" w:ascii="Times New Roman"/>
          <w:lang w:val="hr-HR"/>
        </w:rPr>
        <w:t xml:space="preserve"> </w:t>
      </w:r>
      <w:r w:rsidR="0073408C" w:rsidRPr="0073408C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73408C">
        <w:rPr>
          <w:rFonts w:hAnsi="Times New Roman" w:ascii="Times New Roman"/>
          <w:lang w:val="hr-HR"/>
        </w:rPr>
        <w:t xml:space="preserve"> </w:t>
      </w:r>
      <w:r w:rsidR="0073408C" w:rsidRPr="0073408C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3408C" w:rsidRPr="0073408C">
        <w:rPr>
          <w:rFonts w:hAnsi="Times New Roman" w:ascii="Times New Roman"/>
          <w:lang w:val="hr-HR"/>
        </w:rPr>
        <w:t xml:space="preserve">22.01.2016.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170EC4">
        <w:rPr>
          <w:rFonts w:hAnsi="Times New Roman" w:ascii="Times New Roman"/>
          <w:lang w:val="hr-HR"/>
        </w:rPr>
        <w:t xml:space="preserve">14.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4673D" w:rsidR="00B467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2A48DD" w:rsidR="002A48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8.) Registar udruga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3408C">
          <w:rPr>
            <w:rFonts w:hAnsi="Times New Roman" w:ascii="Times New Roman"/>
          </w:rPr>
          <w:t>70.St-5814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3408C">
      <w:rPr>
        <w:rFonts w:hAnsi="Times New Roman" w:ascii="Times New Roman"/>
        <w:lang w:val="hr-HR"/>
      </w:rPr>
      <w:t>70.St-5814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70EC4"/>
    <w:rsid w:val="00182088"/>
    <w:rsid w:val="001E23D9"/>
    <w:rsid w:val="002A48DD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3408C"/>
    <w:rsid w:val="00745D16"/>
    <w:rsid w:val="007A29F9"/>
    <w:rsid w:val="007F673D"/>
    <w:rsid w:val="00840E3D"/>
    <w:rsid w:val="00865854"/>
    <w:rsid w:val="00867F16"/>
    <w:rsid w:val="00880F9D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10E5"/>
    <w:rsid w:val="00B4673D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6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7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6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7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5814</izvorni_sadrzaj>
    <derivirana_varijabla naziv="DomainObject.Predmet.Broj_1">5814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St-5814/2015</izvorni_sadrzaj>
    <derivirana_varijabla naziv="DomainObject.Predmet.OznakaBroj_1">St-5814/2015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INTERKULTURNO OBRAZOVANJE I SOLIDARNO GOSPODARSTVO zastupanog po punomoćniku LEA ŠIMEK</izvorni_sadrzaj>
    <derivirana_varijabla naziv="DomainObject.Predmet.ProtustrankaFormated_1">  UDRUGA ZA INTERKULTURNO OBRAZOVANJE I SOLIDARNO GOSPODARSTVO zastupanog po punomoćniku LEA ŠIMEK</derivirana_varijabla>
  </DomainObject.Predmet.ProtustrankaFormated>
  <DomainObject.Predmet.ProtustrankaFormatedOIB>
    <izvorni_sadrzaj>  UDRUGA ZA INTERKULTURNO OBRAZOVANJE I SOLIDARNO GOSPODARSTVO, OIB 10832144586 zastupanog po punomoćniku LEA ŠIMEK</izvorni_sadrzaj>
    <derivirana_varijabla naziv="DomainObject.Predmet.ProtustrankaFormatedOIB_1">  UDRUGA ZA INTERKULTURNO OBRAZOVANJE I SOLIDARNO GOSPODARSTVO, OIB 10832144586 zastupanog po punomoćniku LEA ŠIMEK</derivirana_varijabla>
  </DomainObject.Predmet.ProtustrankaFormatedOIB>
  <DomainObject.Predmet.ProtustrankaFormatedWithAdress>
    <izvorni_sadrzaj> UDRUGA ZA INTERKULTURNO OBRAZOVANJE I SOLIDARNO GOSPODARSTVO, KLANAC 23, 44400 Glina zastupanog po punomoćniku LEA ŠIMEK</izvorni_sadrzaj>
    <derivirana_varijabla naziv="DomainObject.Predmet.ProtustrankaFormatedWithAdress_1"> UDRUGA ZA INTERKULTURNO OBRAZOVANJE I SOLIDARNO GOSPODARSTVO, KLANAC 23, 44400 Glina zastupanog po punomoćniku LEA ŠIMEK</derivirana_varijabla>
  </DomainObject.Predmet.ProtustrankaFormatedWithAdress>
  <DomainObject.Predmet.ProtustrankaFormatedWithAdressOIB>
    <izvorni_sadrzaj> UDRUGA ZA INTERKULTURNO OBRAZOVANJE I SOLIDARNO GOSPODARSTVO, OIB 10832144586, KLANAC 23, 44400 Glina zastupanog po punomoćniku LEA ŠIMEK</izvorni_sadrzaj>
    <derivirana_varijabla naziv="DomainObject.Predmet.ProtustrankaFormatedWithAdressOIB_1"> UDRUGA ZA INTERKULTURNO OBRAZOVANJE I SOLIDARNO GOSPODARSTVO, OIB 10832144586, KLANAC 23, 44400 Glina zastupanog po punomoćniku LEA ŠIMEK</derivirana_varijabla>
  </DomainObject.Predmet.ProtustrankaFormatedWithAdressOIB>
  <DomainObject.Predmet.ProtustrankaWithAdress>
    <izvorni_sadrzaj>UDRUGA ZA INTERKULTURNO OBRAZOVANJE I SOLIDARNO GOSPODARSTVO KLANAC 23, 44400 Glina</izvorni_sadrzaj>
    <derivirana_varijabla naziv="DomainObject.Predmet.ProtustrankaWithAdress_1">UDRUGA ZA INTERKULTURNO OBRAZOVANJE I SOLIDARNO GOSPODARSTVO KLANAC 23, 44400 Glina</derivirana_varijabla>
  </DomainObject.Predmet.ProtustrankaWithAdress>
  <DomainObject.Predmet.ProtustrankaWithAdressOIB>
    <izvorni_sadrzaj>UDRUGA ZA INTERKULTURNO OBRAZOVANJE I SOLIDARNO GOSPODARSTVO, OIB 10832144586, KLANAC 23, 44400 Glina</izvorni_sadrzaj>
    <derivirana_varijabla naziv="DomainObject.Predmet.ProtustrankaWithAdressOIB_1">UDRUGA ZA INTERKULTURNO OBRAZOVANJE I SOLIDARNO GOSPODARSTVO, OIB 10832144586, KLANAC 23, 44400 Glina</derivirana_varijabla>
  </DomainObject.Predmet.ProtustrankaWithAdressOIB>
  <DomainObject.Predmet.ProtustrankaNazivFormated>
    <izvorni_sadrzaj>UDRUGA ZA INTERKULTURNO OBRAZOVANJE I SOLIDARNO GOSPODARSTVO</izvorni_sadrzaj>
    <derivirana_varijabla naziv="DomainObject.Predmet.ProtustrankaNazivFormated_1">UDRUGA ZA INTERKULTURNO OBRAZOVANJE I SOLIDARNO GOSPODARSTVO</derivirana_varijabla>
  </DomainObject.Predmet.ProtustrankaNazivFormated>
  <DomainObject.Predmet.ProtustrankaNazivFormatedOIB>
    <izvorni_sadrzaj>UDRUGA ZA INTERKULTURNO OBRAZOVANJE I SOLIDARNO GOSPODARSTVO, OIB 10832144586</izvorni_sadrzaj>
    <derivirana_varijabla naziv="DomainObject.Predmet.ProtustrankaNazivFormatedOIB_1">UDRUGA ZA INTERKULTURNO OBRAZOVANJE I SOLIDARNO GOSPODARSTVO, OIB 10832144586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INTERKULTURNO OBRAZOVANJE I SOLIDARNO GOSPODARSTVO zastupanog po punomoćniku LEA ŠIMEK</item>
    </izvorni_sadrzaj>
    <derivirana_varijabla naziv="DomainObject.Predmet.ProtuStrankaListFormated_1">
      <item>UDRUGA ZA INTERKULTURNO OBRAZOVANJE I SOLIDARNO GOSPODARSTVO zastupanog po punomoćniku LEA ŠIMEK</item>
    </derivirana_varijabla>
  </DomainObject.Predmet.ProtuStrankaListFormated>
  <DomainObject.Predmet.ProtuStrankaListFormatedOIB>
    <izvorni_sadrzaj>
      <item>UDRUGA ZA INTERKULTURNO OBRAZOVANJE I SOLIDARNO GOSPODARSTVO, OIB 10832144586 zastupanog po punomoćniku LEA ŠIMEK</item>
    </izvorni_sadrzaj>
    <derivirana_varijabla naziv="DomainObject.Predmet.ProtuStrankaListFormatedOIB_1">
      <item>UDRUGA ZA INTERKULTURNO OBRAZOVANJE I SOLIDARNO GOSPODARSTVO, OIB 10832144586 zastupanog po punomoćniku LEA ŠIMEK</item>
    </derivirana_varijabla>
  </DomainObject.Predmet.ProtuStrankaListFormatedOIB>
  <DomainObject.Predmet.ProtuStrankaListFormatedWithAdress>
    <izvorni_sadrzaj>
      <item>UDRUGA ZA INTERKULTURNO OBRAZOVANJE I SOLIDARNO GOSPODARSTVO, KLANAC 23, 44400 Glina zastupanog po punomoćniku LEA ŠIMEK</item>
    </izvorni_sadrzaj>
    <derivirana_varijabla naziv="DomainObject.Predmet.ProtuStrankaListFormatedWithAdress_1">
      <item>UDRUGA ZA INTERKULTURNO OBRAZOVANJE I SOLIDARNO GOSPODARSTVO, KLANAC 23, 44400 Glina zastupanog po punomoćniku LEA ŠIMEK</item>
    </derivirana_varijabla>
  </DomainObject.Predmet.ProtuStrankaListFormatedWithAdress>
  <DomainObject.Predmet.ProtuStrankaListFormatedWithAdressOIB>
    <izvorni_sadrzaj>
      <item>UDRUGA ZA INTERKULTURNO OBRAZOVANJE I SOLIDARNO GOSPODARSTVO, OIB 10832144586, KLANAC 23, 44400 Glina zastupanog po punomoćniku LEA ŠIMEK</item>
    </izvorni_sadrzaj>
    <derivirana_varijabla naziv="DomainObject.Predmet.ProtuStrankaListFormatedWithAdressOIB_1">
      <item>UDRUGA ZA INTERKULTURNO OBRAZOVANJE I SOLIDARNO GOSPODARSTVO, OIB 10832144586, KLANAC 23, 44400 Glina zastupanog po punomoćniku LEA ŠIMEK</item>
    </derivirana_varijabla>
  </DomainObject.Predmet.ProtuStrankaListFormatedWithAdressOIB>
  <DomainObject.Predmet.ProtuStrankaListNazivFormated>
    <izvorni_sadrzaj>
      <item>UDRUGA ZA INTERKULTURNO OBRAZOVANJE I SOLIDARNO GOSPODARSTVO</item>
    </izvorni_sadrzaj>
    <derivirana_varijabla naziv="DomainObject.Predmet.ProtuStrankaListNazivFormated_1">
      <item>UDRUGA ZA INTERKULTURNO OBRAZOVANJE I SOLIDARNO GOSPODARSTVO</item>
    </derivirana_varijabla>
  </DomainObject.Predmet.ProtuStrankaListNazivFormated>
  <DomainObject.Predmet.ProtuStrankaListNazivFormatedOIB>
    <izvorni_sadrzaj>
      <item>UDRUGA ZA INTERKULTURNO OBRAZOVANJE I SOLIDARNO GOSPODARSTVO, OIB 10832144586</item>
    </izvorni_sadrzaj>
    <derivirana_varijabla naziv="DomainObject.Predmet.ProtuStrankaListNazivFormatedOIB_1">
      <item>UDRUGA ZA INTERKULTURNO OBRAZOVANJE I SOLIDARNO GOSPODARSTVO, OIB 10832144586</item>
    </derivirana_varijabla>
  </DomainObject.Predmet.ProtuStrankaListNazivFormatedOIB>
  <DomainObject.Predmet.OstaliListFormated>
    <izvorni_sadrzaj>
      <item>LEA ŠIMEK punomoćnik sudionika u postupku UDRUGA ZA INTERKULTURNO OBRAZOVANJE I SOLIDARNO GOSPODARSTVO</item>
    </izvorni_sadrzaj>
    <derivirana_varijabla naziv="DomainObject.Predmet.OstaliListFormated_1">
      <item>LEA ŠIMEK punomoćnik sudionika u postupku UDRUGA ZA INTERKULTURNO OBRAZOVANJE I SOLIDARNO GOSPODARSTVO</item>
    </derivirana_varijabla>
  </DomainObject.Predmet.OstaliListFormated>
  <DomainObject.Predmet.OstaliListFormatedOIB>
    <izvorni_sadrzaj>
      <item>LEA ŠIMEK, OIB 10832144586 punomoćnik sudionika u postupku UDRUGA ZA INTERKULTURNO OBRAZOVANJE I SOLIDARNO GOSPODARSTVO</item>
    </izvorni_sadrzaj>
    <derivirana_varijabla naziv="DomainObject.Predmet.OstaliListFormatedOIB_1">
      <item>LEA ŠIMEK, OIB 10832144586 punomoćnik sudionika u postupku UDRUGA ZA INTERKULTURNO OBRAZOVANJE I SOLIDARNO GOSPODARSTVO</item>
    </derivirana_varijabla>
  </DomainObject.Predmet.OstaliListFormatedOIB>
  <DomainObject.Predmet.OstaliListFormatedWithAdress>
    <izvorni_sadrzaj>
      <item>LEA ŠIMEK, KLANAC 23, 44400 Glina punomoćnik sudionika u postupku UDRUGA ZA INTERKULTURNO OBRAZOVANJE I SOLIDARNO GOSPODARSTVO</item>
    </izvorni_sadrzaj>
    <derivirana_varijabla naziv="DomainObject.Predmet.OstaliListFormatedWithAdress_1">
      <item>LEA ŠIMEK, KLANAC 23, 44400 Glina punomoćnik sudionika u postupku UDRUGA ZA INTERKULTURNO OBRAZOVANJE I SOLIDARNO GOSPODARSTVO</item>
    </derivirana_varijabla>
  </DomainObject.Predmet.OstaliListFormatedWithAdress>
  <DomainObject.Predmet.OstaliListFormatedWithAdressOIB>
    <izvorni_sadrzaj>
      <item>LEA ŠIMEK, OIB 10832144586, KLANAC 23, 44400 Glina punomoćnik sudionika u postupku UDRUGA ZA INTERKULTURNO OBRAZOVANJE I SOLIDARNO GOSPODARSTVO</item>
    </izvorni_sadrzaj>
    <derivirana_varijabla naziv="DomainObject.Predmet.OstaliListFormatedWithAdressOIB_1">
      <item>LEA ŠIMEK, OIB 10832144586, KLANAC 23, 44400 Glina punomoćnik sudionika u postupku UDRUGA ZA INTERKULTURNO OBRAZOVANJE I SOLIDARNO GOSPODARSTVO</item>
    </derivirana_varijabla>
  </DomainObject.Predmet.OstaliListFormatedWithAdressOIB>
  <DomainObject.Predmet.OstaliListNazivFormated>
    <izvorni_sadrzaj>
      <item>LEA ŠIMEK</item>
    </izvorni_sadrzaj>
    <derivirana_varijabla naziv="DomainObject.Predmet.OstaliListNazivFormated_1">
      <item>LEA ŠIMEK</item>
    </derivirana_varijabla>
  </DomainObject.Predmet.OstaliListNazivFormated>
  <DomainObject.Predmet.OstaliListNazivFormatedOIB>
    <izvorni_sadrzaj>
      <item>LEA ŠIMEK, OIB 10832144586</item>
    </izvorni_sadrzaj>
    <derivirana_varijabla naziv="DomainObject.Predmet.OstaliListNazivFormatedOIB_1">
      <item>LEA ŠIMEK, OIB 10832144586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INTERKULTURNO OBRAZOVANJE I SOLIDARNO GOSPODARSTVO</izvorni_sadrzaj>
    <derivirana_varijabla naziv="DomainObject.Predmet.ProtustrankaIDrugi_1">UDRUGA ZA INTERKULTURNO OBRAZOVANJE I SOLIDARNO GOSPODARSTVO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INTERKULTURNO OBRAZOVANJE I SOLIDARNO GOSPODARSTVO, OIB 10832144586, KLANAC 23, 44400 Glina</izvorni_sadrzaj>
    <derivirana_varijabla naziv="DomainObject.Predmet.ProtustrankaIDrugiAdressOIB_1">UDRUGA ZA INTERKULTURNO OBRAZOVANJE I SOLIDARNO GOSPODARSTVO, OIB 10832144586, KLANAC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INTERKULTURNO OBRAZOVANJE I SOLIDARNO GOSPODARSTVO</item>
      <item>LEA ŠIMEK</item>
    </izvorni_sadrzaj>
    <derivirana_varijabla naziv="DomainObject.Predmet.SudioniciListNaziv_1">
      <item>FINA Regionalni centar Zagreb</item>
      <item>UDRUGA ZA INTERKULTURNO OBRAZOVANJE I SOLIDARNO GOSPODARSTVO</item>
      <item>LEA ŠIMEK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izvorni_sadrzaj>
    <derivirana_varijabla naziv="DomainObject.Predmet.SudioniciListAdressOIB_1"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10832144586</item>
      <item>, OIB 10832144586</item>
    </izvorni_sadrzaj>
    <derivirana_varijabla naziv="DomainObject.Predmet.SudioniciListNazivOIB_1">
      <item>, OIB 85821130368</item>
      <item>, OIB 10832144586</item>
      <item>, OIB 10832144586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0A327-11BE-459E-9FFE-C5CEECE55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2138</properties:Characters>
  <properties:Lines>68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2016-03-14T09:38:00Z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2016-03-14T10:14:00Z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