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69b11" w14:paraId="a469b11" w:rsidRDefault="00D46324" w:rsidR="00D46324" w:rsidRPr="003A4017">
      <w:pPr>
        <w15:collapsed w:val="false"/>
      </w:pPr>
      <w:bookmarkStart w:name="_GoBack" w:id="0"/>
      <w:bookmarkEnd w:id="0"/>
    </w:p>
    <w:p w:rsidRDefault="00A01CD9" w:rsidR="00A01CD9" w:rsidRPr="003A4017"/>
    <w:p w:rsidRDefault="00487ACE" w:rsidR="00A01CD9" w:rsidRPr="003A4017"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1CD9" w:rsidR="00A01CD9" w:rsidRPr="003A4017"/>
    <w:p w:rsidRDefault="00A01CD9" w:rsidR="00A01CD9" w:rsidRPr="003A4017">
      <w:r w:rsidRPr="003A4017">
        <w:t xml:space="preserve">   REPUBLIKA HRVATSKA </w:t>
      </w:r>
      <w:r w:rsidR="00C505CC" w:rsidRPr="003A4017">
        <w:t xml:space="preserve"> </w:t>
      </w:r>
    </w:p>
    <w:p w:rsidRDefault="00A01CD9" w:rsidR="00A01CD9" w:rsidRPr="003A4017">
      <w:r w:rsidRPr="003A4017">
        <w:t xml:space="preserve">TRGOVAČKI </w:t>
      </w:r>
      <w:r w:rsidR="00B56D54" w:rsidRPr="003A4017">
        <w:t>SUD U ZAGREBU</w:t>
      </w:r>
    </w:p>
    <w:p w:rsidRDefault="00B56D54" w:rsidR="00B56D54" w:rsidRPr="003A4017">
      <w:r w:rsidRPr="003A4017">
        <w:t>Zagre</w:t>
      </w:r>
      <w:r w:rsidR="00B74342" w:rsidRPr="003A4017">
        <w:t>b, Amruševa 2/II</w:t>
      </w:r>
      <w:r w:rsidR="00B74342" w:rsidRPr="003A4017">
        <w:tab/>
      </w:r>
      <w:r w:rsidR="00B74342" w:rsidRPr="003A4017">
        <w:tab/>
      </w:r>
      <w:r w:rsidR="00B74342" w:rsidRPr="003A4017">
        <w:tab/>
      </w:r>
      <w:r w:rsidR="00B74342" w:rsidRPr="003A4017">
        <w:tab/>
      </w:r>
      <w:r w:rsidR="003A4017" w:rsidRPr="003A4017">
        <w:tab/>
      </w:r>
      <w:r w:rsidR="00B74342" w:rsidRPr="003A4017">
        <w:t>31-ST-</w:t>
      </w:r>
      <w:r w:rsidR="008A2C89">
        <w:t>1571/13-143</w:t>
      </w:r>
    </w:p>
    <w:p w:rsidRDefault="00B56D54" w:rsidR="00B56D54" w:rsidRPr="003A4017"/>
    <w:p w:rsidRDefault="00A01CD9" w:rsidR="00A01CD9" w:rsidRPr="003A4017"/>
    <w:p w:rsidRDefault="00A01CD9" w:rsidR="00A01CD9" w:rsidRPr="003A4017">
      <w:r w:rsidRPr="003A4017">
        <w:tab/>
      </w:r>
      <w:r w:rsidR="00D02802" w:rsidRPr="00040479">
        <w:t>TRGOVAČKI SUD U ZAGREBU po stečajnom sucu Nadi Kraljić u s</w:t>
      </w:r>
      <w:r w:rsidR="00D02802">
        <w:t xml:space="preserve">tečajnom postupku nad stečajnim dužnikom  </w:t>
      </w:r>
      <w:r w:rsidR="00487ACE" w:rsidRPr="00365632">
        <w:t>AUTO IN - VICTA d.o.o. – u stečaju Sisak, Sela 213</w:t>
      </w:r>
      <w:r w:rsidR="00487ACE" w:rsidRPr="00322709">
        <w:t xml:space="preserve"> </w:t>
      </w:r>
      <w:r w:rsidR="00487ACE">
        <w:t xml:space="preserve">MBS: </w:t>
      </w:r>
      <w:r w:rsidR="00487ACE" w:rsidRPr="005A1E14">
        <w:t>120001643</w:t>
      </w:r>
      <w:r w:rsidR="00487ACE">
        <w:t xml:space="preserve"> OIB:</w:t>
      </w:r>
      <w:r w:rsidR="00487ACE" w:rsidRPr="005A1E14">
        <w:t xml:space="preserve"> 44597532664</w:t>
      </w:r>
      <w:r w:rsidR="00487ACE" w:rsidRPr="005A1E14">
        <w:rPr>
          <w:rFonts w:cs="Arial" w:hAnsi="Arial" w:ascii="Arial"/>
          <w:sz w:val="18"/>
          <w:szCs w:val="18"/>
        </w:rPr>
        <w:t xml:space="preserve"> </w:t>
      </w:r>
      <w:r w:rsidR="00487ACE" w:rsidRPr="005A1E14">
        <w:rPr>
          <w:color w:val="003366"/>
        </w:rPr>
        <w:t xml:space="preserve"> </w:t>
      </w:r>
      <w:r w:rsidR="00D02802" w:rsidRPr="00040479">
        <w:t xml:space="preserve">dana </w:t>
      </w:r>
      <w:r w:rsidR="00487ACE">
        <w:t>23. prosinca</w:t>
      </w:r>
      <w:r w:rsidR="00CD3ED2">
        <w:t xml:space="preserve"> </w:t>
      </w:r>
      <w:r w:rsidR="00D02802">
        <w:t xml:space="preserve"> 2015. </w:t>
      </w:r>
      <w:r w:rsidR="00D02802" w:rsidRPr="00040479">
        <w:t xml:space="preserve"> godine </w:t>
      </w:r>
      <w:r w:rsidRPr="003A4017">
        <w:t xml:space="preserve">donio je slijedeći </w:t>
      </w:r>
    </w:p>
    <w:p w:rsidRDefault="00A01CD9" w:rsidR="00A01CD9" w:rsidRPr="003A4017"/>
    <w:p w:rsidRDefault="00A01CD9" w:rsidP="00A01CD9" w:rsidR="00A01CD9" w:rsidRPr="003A4017">
      <w:pPr>
        <w:jc w:val="center"/>
      </w:pPr>
      <w:r w:rsidRPr="003A4017">
        <w:t xml:space="preserve">Z A K L J U Č A K </w:t>
      </w:r>
    </w:p>
    <w:p w:rsidRDefault="00A01CD9" w:rsidP="00A01CD9" w:rsidR="00A01CD9" w:rsidRPr="003A4017"/>
    <w:p w:rsidRDefault="00A01CD9" w:rsidP="00A01CD9" w:rsidR="00264DA8" w:rsidRPr="003A4017">
      <w:r w:rsidRPr="003A4017">
        <w:tab/>
        <w:t>I</w:t>
      </w:r>
      <w:r w:rsidRPr="003A4017"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 w:rsidRPr="003A4017">
          <w:t>203 st</w:t>
        </w:r>
      </w:smartTag>
      <w:r w:rsidRPr="003A4017">
        <w:t xml:space="preserve">. 2 Stečajnog zakona Skupština vjerovnika </w:t>
      </w:r>
      <w:r w:rsidR="00264DA8" w:rsidRPr="003A4017">
        <w:t xml:space="preserve">radi pribavljanja mišljenja o obustavi i zaključenju stečajnog postupka za dan </w:t>
      </w:r>
    </w:p>
    <w:p w:rsidRDefault="00487ACE" w:rsidP="00FC6AC2" w:rsidR="00B56D54" w:rsidRPr="003A4017">
      <w:pPr>
        <w:jc w:val="center"/>
      </w:pPr>
      <w:r>
        <w:t>20. siječnja 2016</w:t>
      </w:r>
      <w:r w:rsidR="00FC6AC2" w:rsidRPr="003A4017">
        <w:t xml:space="preserve">. </w:t>
      </w:r>
      <w:r w:rsidR="00B56D54" w:rsidRPr="003A4017">
        <w:t xml:space="preserve"> godine</w:t>
      </w:r>
    </w:p>
    <w:p w:rsidRDefault="00B74342" w:rsidP="00B56D54" w:rsidR="00B56D54" w:rsidRPr="003A4017">
      <w:pPr>
        <w:jc w:val="center"/>
      </w:pPr>
      <w:r w:rsidRPr="003A4017">
        <w:t xml:space="preserve">u </w:t>
      </w:r>
      <w:r w:rsidR="00487ACE">
        <w:t>11,00</w:t>
      </w:r>
      <w:r w:rsidR="00B56D54" w:rsidRPr="003A4017">
        <w:t xml:space="preserve"> sati </w:t>
      </w:r>
    </w:p>
    <w:p w:rsidRDefault="00264DA8" w:rsidP="00B56D54" w:rsidR="00264DA8" w:rsidRPr="003A4017">
      <w:r w:rsidRPr="003A4017">
        <w:t xml:space="preserve">u prostorijama Trgovačkog suda u Zagrebu, Petrinjska 8, soba broj </w:t>
      </w:r>
      <w:r w:rsidR="0057170B" w:rsidRPr="003A4017">
        <w:t>89/II (ulična zgrada).</w:t>
      </w:r>
    </w:p>
    <w:p w:rsidRDefault="00264DA8" w:rsidP="00A01CD9" w:rsidR="00264DA8" w:rsidRPr="003A4017">
      <w:r w:rsidRPr="003A4017">
        <w:tab/>
        <w:t>II</w:t>
      </w:r>
      <w:r w:rsidRPr="003A4017">
        <w:tab/>
        <w:t xml:space="preserve">Na Skupštinu se pozivaju pristupiti vjerovnici stečajne mase, stečajni upravitelj i stečajni vjerovnici. </w:t>
      </w:r>
    </w:p>
    <w:p w:rsidRDefault="00264DA8" w:rsidP="00A01CD9" w:rsidR="00264DA8" w:rsidRPr="003A4017"/>
    <w:p w:rsidRDefault="00264DA8" w:rsidP="00A01CD9" w:rsidR="00264DA8" w:rsidRPr="003A4017">
      <w:r w:rsidRPr="003A4017">
        <w:tab/>
        <w:t xml:space="preserve">U Zagrebu, </w:t>
      </w:r>
      <w:r w:rsidR="00487ACE">
        <w:t>23. prosinca</w:t>
      </w:r>
      <w:r w:rsidR="003A4017" w:rsidRPr="003A4017">
        <w:t xml:space="preserve"> </w:t>
      </w:r>
      <w:r w:rsidR="00D02802">
        <w:t xml:space="preserve"> 2015</w:t>
      </w:r>
      <w:r w:rsidR="00FC6AC2" w:rsidRPr="003A4017">
        <w:t xml:space="preserve">. </w:t>
      </w:r>
      <w:r w:rsidR="00B74342" w:rsidRPr="003A4017">
        <w:t xml:space="preserve"> </w:t>
      </w:r>
    </w:p>
    <w:p w:rsidRDefault="00264DA8" w:rsidP="00A01CD9" w:rsidR="00264DA8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 xml:space="preserve">STEČAJNI SUDAC </w:t>
      </w:r>
    </w:p>
    <w:p w:rsidRDefault="00264DA8" w:rsidP="00A01CD9" w:rsidR="00264DA8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>Nada K</w:t>
      </w:r>
      <w:r w:rsidR="00F6325E" w:rsidRPr="003A4017">
        <w:t>raljić</w:t>
      </w:r>
      <w:r w:rsidR="00A6097B">
        <w:t>,v.r.</w:t>
      </w:r>
    </w:p>
    <w:p w:rsidRDefault="00F6325E" w:rsidP="00A01CD9" w:rsidR="00F6325E" w:rsidRPr="003A4017"/>
    <w:p w:rsidRDefault="00F6325E" w:rsidP="00A01CD9" w:rsidR="00F6325E" w:rsidRPr="003A4017"/>
    <w:p w:rsidRDefault="00A6097B" w:rsidR="00A6097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A6097B" w:rsidP="00A6097B" w:rsidR="00A6097B">
      <w:pPr>
        <w:ind w:firstLine="708" w:left="5664"/>
      </w:pPr>
      <w:r>
        <w:t>Vinka Mihalinčić</w:t>
      </w:r>
    </w:p>
    <w:p w:rsidRDefault="00A6097B" w:rsidP="00A01CD9" w:rsidR="00A6097B" w:rsidRPr="003A4017"/>
    <w:p w:rsidRDefault="00233DB9" w:rsidP="00A01CD9" w:rsidR="00233DB9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 xml:space="preserve"> </w:t>
      </w:r>
    </w:p>
    <w:p w:rsidRDefault="00264DA8" w:rsidP="00A01CD9" w:rsidR="00264DA8" w:rsidRPr="003A4017"/>
    <w:p w:rsidRDefault="00264DA8" w:rsidP="00264DA8" w:rsidR="00264DA8" w:rsidRPr="003A4017">
      <w:pPr>
        <w:ind w:left="360"/>
      </w:pPr>
      <w:r w:rsidRPr="003A4017">
        <w:t xml:space="preserve"> </w:t>
      </w:r>
    </w:p>
    <w:sectPr w:rsidR="00264DA8" w:rsidRPr="003A401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A58CB"/>
    <w:multiLevelType w:val="hybridMultilevel"/>
    <w:tmpl w:val="18445A74"/>
    <w:lvl w:tplc="44EA1DA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C743EC"/>
    <w:multiLevelType w:val="hybridMultilevel"/>
    <w:tmpl w:val="E88CDD02"/>
    <w:lvl w:tplc="CB98FC4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786C"/>
    <w:rsid w:val="000326C0"/>
    <w:rsid w:val="00035354"/>
    <w:rsid w:val="00036D46"/>
    <w:rsid w:val="00037431"/>
    <w:rsid w:val="000415C6"/>
    <w:rsid w:val="00041988"/>
    <w:rsid w:val="00041DD9"/>
    <w:rsid w:val="00043504"/>
    <w:rsid w:val="000442AF"/>
    <w:rsid w:val="0004495F"/>
    <w:rsid w:val="0004680A"/>
    <w:rsid w:val="00047ACA"/>
    <w:rsid w:val="00051115"/>
    <w:rsid w:val="00056DF3"/>
    <w:rsid w:val="000572D8"/>
    <w:rsid w:val="00061445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1E3F"/>
    <w:rsid w:val="000924AF"/>
    <w:rsid w:val="0009266A"/>
    <w:rsid w:val="000A030E"/>
    <w:rsid w:val="000A6371"/>
    <w:rsid w:val="000A6C8A"/>
    <w:rsid w:val="000A7254"/>
    <w:rsid w:val="000B16C2"/>
    <w:rsid w:val="000B21A0"/>
    <w:rsid w:val="000B2A57"/>
    <w:rsid w:val="000B3200"/>
    <w:rsid w:val="000B40B1"/>
    <w:rsid w:val="000B6AFD"/>
    <w:rsid w:val="000B6E1B"/>
    <w:rsid w:val="000B74A1"/>
    <w:rsid w:val="000B7EFA"/>
    <w:rsid w:val="000C4B5E"/>
    <w:rsid w:val="000C69CD"/>
    <w:rsid w:val="000C76F2"/>
    <w:rsid w:val="000D022F"/>
    <w:rsid w:val="000D069B"/>
    <w:rsid w:val="000D2AE5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07D7"/>
    <w:rsid w:val="001515F0"/>
    <w:rsid w:val="00151DD6"/>
    <w:rsid w:val="0016015D"/>
    <w:rsid w:val="001608FB"/>
    <w:rsid w:val="00164A93"/>
    <w:rsid w:val="001670BF"/>
    <w:rsid w:val="00167291"/>
    <w:rsid w:val="00170E5A"/>
    <w:rsid w:val="001727BF"/>
    <w:rsid w:val="00174B3D"/>
    <w:rsid w:val="0017770D"/>
    <w:rsid w:val="00181893"/>
    <w:rsid w:val="001828E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DC6"/>
    <w:rsid w:val="001C1B3C"/>
    <w:rsid w:val="001C1CC6"/>
    <w:rsid w:val="001C432D"/>
    <w:rsid w:val="001C44D7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7545"/>
    <w:rsid w:val="00201D30"/>
    <w:rsid w:val="0020577C"/>
    <w:rsid w:val="002063E8"/>
    <w:rsid w:val="00206FCE"/>
    <w:rsid w:val="00207AB7"/>
    <w:rsid w:val="00211388"/>
    <w:rsid w:val="00211937"/>
    <w:rsid w:val="0021485D"/>
    <w:rsid w:val="00215C6C"/>
    <w:rsid w:val="002161E6"/>
    <w:rsid w:val="00217D0B"/>
    <w:rsid w:val="00217D27"/>
    <w:rsid w:val="002218B0"/>
    <w:rsid w:val="00223F70"/>
    <w:rsid w:val="00224DBA"/>
    <w:rsid w:val="00226E21"/>
    <w:rsid w:val="00226E30"/>
    <w:rsid w:val="0023047F"/>
    <w:rsid w:val="00233DB9"/>
    <w:rsid w:val="00240CB7"/>
    <w:rsid w:val="002412CA"/>
    <w:rsid w:val="00241746"/>
    <w:rsid w:val="00244A1F"/>
    <w:rsid w:val="00245B50"/>
    <w:rsid w:val="002462F8"/>
    <w:rsid w:val="00256FE0"/>
    <w:rsid w:val="0026148C"/>
    <w:rsid w:val="00264DA8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78D2"/>
    <w:rsid w:val="002F1467"/>
    <w:rsid w:val="002F170C"/>
    <w:rsid w:val="002F1BBE"/>
    <w:rsid w:val="002F2B40"/>
    <w:rsid w:val="002F2D7C"/>
    <w:rsid w:val="002F48C9"/>
    <w:rsid w:val="00300C23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2135"/>
    <w:rsid w:val="003435A5"/>
    <w:rsid w:val="003443EC"/>
    <w:rsid w:val="00344B9B"/>
    <w:rsid w:val="00350727"/>
    <w:rsid w:val="00351FF9"/>
    <w:rsid w:val="00352E5F"/>
    <w:rsid w:val="00353349"/>
    <w:rsid w:val="00355B3E"/>
    <w:rsid w:val="00355BA9"/>
    <w:rsid w:val="00357786"/>
    <w:rsid w:val="00363661"/>
    <w:rsid w:val="0036407A"/>
    <w:rsid w:val="00366AD7"/>
    <w:rsid w:val="0036736F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017"/>
    <w:rsid w:val="003A4789"/>
    <w:rsid w:val="003A5CFF"/>
    <w:rsid w:val="003A6F94"/>
    <w:rsid w:val="003A7E41"/>
    <w:rsid w:val="003A7E44"/>
    <w:rsid w:val="003B07BC"/>
    <w:rsid w:val="003B3B5A"/>
    <w:rsid w:val="003B5949"/>
    <w:rsid w:val="003B7357"/>
    <w:rsid w:val="003C128A"/>
    <w:rsid w:val="003C17A5"/>
    <w:rsid w:val="003C3C35"/>
    <w:rsid w:val="003C5CCD"/>
    <w:rsid w:val="003C6E35"/>
    <w:rsid w:val="003C74DC"/>
    <w:rsid w:val="003D10BE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400F65"/>
    <w:rsid w:val="004012A0"/>
    <w:rsid w:val="0040174D"/>
    <w:rsid w:val="004036CF"/>
    <w:rsid w:val="00404982"/>
    <w:rsid w:val="004059F6"/>
    <w:rsid w:val="00407556"/>
    <w:rsid w:val="00413A13"/>
    <w:rsid w:val="00414CF7"/>
    <w:rsid w:val="00416241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7161"/>
    <w:rsid w:val="00477A0D"/>
    <w:rsid w:val="0048262F"/>
    <w:rsid w:val="00483076"/>
    <w:rsid w:val="004838B0"/>
    <w:rsid w:val="00483D8B"/>
    <w:rsid w:val="00484197"/>
    <w:rsid w:val="00487ACE"/>
    <w:rsid w:val="0049043A"/>
    <w:rsid w:val="004930EB"/>
    <w:rsid w:val="00493248"/>
    <w:rsid w:val="00495E96"/>
    <w:rsid w:val="0049664E"/>
    <w:rsid w:val="00496DE7"/>
    <w:rsid w:val="00497DEE"/>
    <w:rsid w:val="004A219F"/>
    <w:rsid w:val="004A2E81"/>
    <w:rsid w:val="004A4795"/>
    <w:rsid w:val="004A5DB8"/>
    <w:rsid w:val="004A7355"/>
    <w:rsid w:val="004A7792"/>
    <w:rsid w:val="004B0BB6"/>
    <w:rsid w:val="004B0D3D"/>
    <w:rsid w:val="004B13EA"/>
    <w:rsid w:val="004B2277"/>
    <w:rsid w:val="004B4B77"/>
    <w:rsid w:val="004B59D0"/>
    <w:rsid w:val="004B6920"/>
    <w:rsid w:val="004B6A24"/>
    <w:rsid w:val="004C0CAE"/>
    <w:rsid w:val="004C0F41"/>
    <w:rsid w:val="004C7C6A"/>
    <w:rsid w:val="004D015E"/>
    <w:rsid w:val="004D1D06"/>
    <w:rsid w:val="004D30B6"/>
    <w:rsid w:val="004D3849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2961"/>
    <w:rsid w:val="005040A6"/>
    <w:rsid w:val="00504993"/>
    <w:rsid w:val="00505A03"/>
    <w:rsid w:val="00505A92"/>
    <w:rsid w:val="005070F3"/>
    <w:rsid w:val="00510E4A"/>
    <w:rsid w:val="005126D8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14E4"/>
    <w:rsid w:val="00561F72"/>
    <w:rsid w:val="0056353F"/>
    <w:rsid w:val="00564720"/>
    <w:rsid w:val="00564F48"/>
    <w:rsid w:val="005666EA"/>
    <w:rsid w:val="00567831"/>
    <w:rsid w:val="0057065F"/>
    <w:rsid w:val="0057147F"/>
    <w:rsid w:val="0057170B"/>
    <w:rsid w:val="00574FD4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154C"/>
    <w:rsid w:val="005C17FD"/>
    <w:rsid w:val="005C1FDA"/>
    <w:rsid w:val="005C25C3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E18AF"/>
    <w:rsid w:val="005E4BF8"/>
    <w:rsid w:val="005E4EBF"/>
    <w:rsid w:val="005E4F37"/>
    <w:rsid w:val="005E5C73"/>
    <w:rsid w:val="005F01A0"/>
    <w:rsid w:val="005F13F5"/>
    <w:rsid w:val="005F24E3"/>
    <w:rsid w:val="005F4352"/>
    <w:rsid w:val="005F5676"/>
    <w:rsid w:val="00600EE8"/>
    <w:rsid w:val="00602128"/>
    <w:rsid w:val="00602133"/>
    <w:rsid w:val="0060613A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6A22"/>
    <w:rsid w:val="00647300"/>
    <w:rsid w:val="00651CAC"/>
    <w:rsid w:val="00655B82"/>
    <w:rsid w:val="00657A06"/>
    <w:rsid w:val="00661C29"/>
    <w:rsid w:val="00662B37"/>
    <w:rsid w:val="00664ACE"/>
    <w:rsid w:val="00665568"/>
    <w:rsid w:val="006663AD"/>
    <w:rsid w:val="00667748"/>
    <w:rsid w:val="0067008B"/>
    <w:rsid w:val="0067096E"/>
    <w:rsid w:val="006747C6"/>
    <w:rsid w:val="00675C96"/>
    <w:rsid w:val="0067784D"/>
    <w:rsid w:val="00677B0E"/>
    <w:rsid w:val="00677CD5"/>
    <w:rsid w:val="00677D48"/>
    <w:rsid w:val="00677DB3"/>
    <w:rsid w:val="0068183A"/>
    <w:rsid w:val="00685F61"/>
    <w:rsid w:val="00686670"/>
    <w:rsid w:val="00687835"/>
    <w:rsid w:val="0069051A"/>
    <w:rsid w:val="00692C6C"/>
    <w:rsid w:val="00694107"/>
    <w:rsid w:val="006A1577"/>
    <w:rsid w:val="006A2C5F"/>
    <w:rsid w:val="006A4143"/>
    <w:rsid w:val="006A60B3"/>
    <w:rsid w:val="006A75F3"/>
    <w:rsid w:val="006A76EE"/>
    <w:rsid w:val="006A7ECB"/>
    <w:rsid w:val="006B0179"/>
    <w:rsid w:val="006B0651"/>
    <w:rsid w:val="006B3748"/>
    <w:rsid w:val="006B4849"/>
    <w:rsid w:val="006B570D"/>
    <w:rsid w:val="006B71DE"/>
    <w:rsid w:val="006C1685"/>
    <w:rsid w:val="006C1E68"/>
    <w:rsid w:val="006C4274"/>
    <w:rsid w:val="006C5DCE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5927"/>
    <w:rsid w:val="00735A01"/>
    <w:rsid w:val="00735F79"/>
    <w:rsid w:val="0073676D"/>
    <w:rsid w:val="00736E3A"/>
    <w:rsid w:val="00743B8A"/>
    <w:rsid w:val="00747C39"/>
    <w:rsid w:val="007505D2"/>
    <w:rsid w:val="007512FF"/>
    <w:rsid w:val="00751FA4"/>
    <w:rsid w:val="00754055"/>
    <w:rsid w:val="0075479C"/>
    <w:rsid w:val="007566C3"/>
    <w:rsid w:val="00764896"/>
    <w:rsid w:val="00767A48"/>
    <w:rsid w:val="00771B68"/>
    <w:rsid w:val="00774E4D"/>
    <w:rsid w:val="00777FAD"/>
    <w:rsid w:val="00781354"/>
    <w:rsid w:val="007818C1"/>
    <w:rsid w:val="00782B24"/>
    <w:rsid w:val="00782F20"/>
    <w:rsid w:val="00784814"/>
    <w:rsid w:val="00790157"/>
    <w:rsid w:val="007926CB"/>
    <w:rsid w:val="00793460"/>
    <w:rsid w:val="00795472"/>
    <w:rsid w:val="0079593D"/>
    <w:rsid w:val="007972D0"/>
    <w:rsid w:val="007A195D"/>
    <w:rsid w:val="007B2B7C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312E3"/>
    <w:rsid w:val="00833AF6"/>
    <w:rsid w:val="00836316"/>
    <w:rsid w:val="0083693C"/>
    <w:rsid w:val="0083773D"/>
    <w:rsid w:val="00837C19"/>
    <w:rsid w:val="0084207A"/>
    <w:rsid w:val="00843289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62E7"/>
    <w:rsid w:val="00867056"/>
    <w:rsid w:val="0086769E"/>
    <w:rsid w:val="008705C8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2C89"/>
    <w:rsid w:val="008A30A0"/>
    <w:rsid w:val="008A5B0F"/>
    <w:rsid w:val="008A65FA"/>
    <w:rsid w:val="008A69F8"/>
    <w:rsid w:val="008A6DEE"/>
    <w:rsid w:val="008B0C39"/>
    <w:rsid w:val="008B194C"/>
    <w:rsid w:val="008B2BFD"/>
    <w:rsid w:val="008B3435"/>
    <w:rsid w:val="008B385C"/>
    <w:rsid w:val="008C0A02"/>
    <w:rsid w:val="008C0B79"/>
    <w:rsid w:val="008C0BF2"/>
    <w:rsid w:val="008C0C4D"/>
    <w:rsid w:val="008C2BC5"/>
    <w:rsid w:val="008C2BD8"/>
    <w:rsid w:val="008C3DCF"/>
    <w:rsid w:val="008C4DB4"/>
    <w:rsid w:val="008C62C7"/>
    <w:rsid w:val="008D1C4C"/>
    <w:rsid w:val="008D5C28"/>
    <w:rsid w:val="008D6D87"/>
    <w:rsid w:val="008D7BBE"/>
    <w:rsid w:val="008E052B"/>
    <w:rsid w:val="008E2363"/>
    <w:rsid w:val="008E30B6"/>
    <w:rsid w:val="008E40FE"/>
    <w:rsid w:val="008F05A4"/>
    <w:rsid w:val="008F087F"/>
    <w:rsid w:val="008F4703"/>
    <w:rsid w:val="008F4B99"/>
    <w:rsid w:val="008F6180"/>
    <w:rsid w:val="008F6AFA"/>
    <w:rsid w:val="008F7F11"/>
    <w:rsid w:val="00901F55"/>
    <w:rsid w:val="0090721C"/>
    <w:rsid w:val="0090763C"/>
    <w:rsid w:val="009101B6"/>
    <w:rsid w:val="00917EA5"/>
    <w:rsid w:val="00920AF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52185"/>
    <w:rsid w:val="00952BDD"/>
    <w:rsid w:val="009536EC"/>
    <w:rsid w:val="00953FCB"/>
    <w:rsid w:val="00954262"/>
    <w:rsid w:val="0096087E"/>
    <w:rsid w:val="009621D7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A007EA"/>
    <w:rsid w:val="00A015F9"/>
    <w:rsid w:val="00A01CD9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6580"/>
    <w:rsid w:val="00A1690B"/>
    <w:rsid w:val="00A20F31"/>
    <w:rsid w:val="00A23D4D"/>
    <w:rsid w:val="00A24257"/>
    <w:rsid w:val="00A26816"/>
    <w:rsid w:val="00A309E9"/>
    <w:rsid w:val="00A31E27"/>
    <w:rsid w:val="00A32AED"/>
    <w:rsid w:val="00A3360C"/>
    <w:rsid w:val="00A37C0B"/>
    <w:rsid w:val="00A46455"/>
    <w:rsid w:val="00A5003C"/>
    <w:rsid w:val="00A5143F"/>
    <w:rsid w:val="00A563F8"/>
    <w:rsid w:val="00A5754F"/>
    <w:rsid w:val="00A57E77"/>
    <w:rsid w:val="00A6097B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A00"/>
    <w:rsid w:val="00AD7456"/>
    <w:rsid w:val="00AD7B94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7FC0"/>
    <w:rsid w:val="00B20173"/>
    <w:rsid w:val="00B21159"/>
    <w:rsid w:val="00B22129"/>
    <w:rsid w:val="00B25F2A"/>
    <w:rsid w:val="00B27645"/>
    <w:rsid w:val="00B30411"/>
    <w:rsid w:val="00B30575"/>
    <w:rsid w:val="00B33D52"/>
    <w:rsid w:val="00B35B48"/>
    <w:rsid w:val="00B376F1"/>
    <w:rsid w:val="00B3774B"/>
    <w:rsid w:val="00B37D5C"/>
    <w:rsid w:val="00B413E3"/>
    <w:rsid w:val="00B423F3"/>
    <w:rsid w:val="00B43906"/>
    <w:rsid w:val="00B43D00"/>
    <w:rsid w:val="00B462D5"/>
    <w:rsid w:val="00B472CC"/>
    <w:rsid w:val="00B54A6C"/>
    <w:rsid w:val="00B56360"/>
    <w:rsid w:val="00B56D54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7498"/>
    <w:rsid w:val="00B71862"/>
    <w:rsid w:val="00B74342"/>
    <w:rsid w:val="00B7479C"/>
    <w:rsid w:val="00B751C3"/>
    <w:rsid w:val="00B76232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964"/>
    <w:rsid w:val="00C13631"/>
    <w:rsid w:val="00C14A28"/>
    <w:rsid w:val="00C15412"/>
    <w:rsid w:val="00C155BB"/>
    <w:rsid w:val="00C16DC0"/>
    <w:rsid w:val="00C201B6"/>
    <w:rsid w:val="00C211AE"/>
    <w:rsid w:val="00C26A86"/>
    <w:rsid w:val="00C27470"/>
    <w:rsid w:val="00C3149F"/>
    <w:rsid w:val="00C31792"/>
    <w:rsid w:val="00C3180F"/>
    <w:rsid w:val="00C3498D"/>
    <w:rsid w:val="00C34C3B"/>
    <w:rsid w:val="00C3779F"/>
    <w:rsid w:val="00C43DF4"/>
    <w:rsid w:val="00C44D47"/>
    <w:rsid w:val="00C454F1"/>
    <w:rsid w:val="00C45C1F"/>
    <w:rsid w:val="00C505CC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3ED2"/>
    <w:rsid w:val="00CD6400"/>
    <w:rsid w:val="00CE253D"/>
    <w:rsid w:val="00CE26EC"/>
    <w:rsid w:val="00CE4102"/>
    <w:rsid w:val="00CE7C13"/>
    <w:rsid w:val="00CE7DBD"/>
    <w:rsid w:val="00CF1394"/>
    <w:rsid w:val="00CF2EEA"/>
    <w:rsid w:val="00CF4330"/>
    <w:rsid w:val="00CF7260"/>
    <w:rsid w:val="00CF7C6F"/>
    <w:rsid w:val="00D00A26"/>
    <w:rsid w:val="00D01692"/>
    <w:rsid w:val="00D01F86"/>
    <w:rsid w:val="00D02802"/>
    <w:rsid w:val="00D02E8B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67A"/>
    <w:rsid w:val="00D13CC9"/>
    <w:rsid w:val="00D14444"/>
    <w:rsid w:val="00D1731B"/>
    <w:rsid w:val="00D2033A"/>
    <w:rsid w:val="00D209BD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615DB"/>
    <w:rsid w:val="00D62811"/>
    <w:rsid w:val="00D63FB6"/>
    <w:rsid w:val="00D640BB"/>
    <w:rsid w:val="00D64F1C"/>
    <w:rsid w:val="00D67715"/>
    <w:rsid w:val="00D72CC4"/>
    <w:rsid w:val="00D74D65"/>
    <w:rsid w:val="00D752C3"/>
    <w:rsid w:val="00D75B7D"/>
    <w:rsid w:val="00D75F3C"/>
    <w:rsid w:val="00D8033C"/>
    <w:rsid w:val="00D83C68"/>
    <w:rsid w:val="00D83F3D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15FF"/>
    <w:rsid w:val="00E11B89"/>
    <w:rsid w:val="00E12B70"/>
    <w:rsid w:val="00E13002"/>
    <w:rsid w:val="00E13CA2"/>
    <w:rsid w:val="00E14405"/>
    <w:rsid w:val="00E14AF4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0166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706B"/>
    <w:rsid w:val="00E61F59"/>
    <w:rsid w:val="00E6515A"/>
    <w:rsid w:val="00E67358"/>
    <w:rsid w:val="00E75CCE"/>
    <w:rsid w:val="00E771CC"/>
    <w:rsid w:val="00E83E30"/>
    <w:rsid w:val="00E83E82"/>
    <w:rsid w:val="00E85CF7"/>
    <w:rsid w:val="00E87163"/>
    <w:rsid w:val="00E9160E"/>
    <w:rsid w:val="00E93864"/>
    <w:rsid w:val="00E95C28"/>
    <w:rsid w:val="00E97493"/>
    <w:rsid w:val="00EA020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1972"/>
    <w:rsid w:val="00EB403C"/>
    <w:rsid w:val="00EB4415"/>
    <w:rsid w:val="00EC06E3"/>
    <w:rsid w:val="00EC2CC0"/>
    <w:rsid w:val="00EC33EB"/>
    <w:rsid w:val="00ED1903"/>
    <w:rsid w:val="00ED4F02"/>
    <w:rsid w:val="00ED5F61"/>
    <w:rsid w:val="00ED6365"/>
    <w:rsid w:val="00ED6F2D"/>
    <w:rsid w:val="00EE0A4F"/>
    <w:rsid w:val="00EE0C10"/>
    <w:rsid w:val="00EE3C70"/>
    <w:rsid w:val="00EE71FC"/>
    <w:rsid w:val="00EE7B71"/>
    <w:rsid w:val="00EF24BF"/>
    <w:rsid w:val="00EF7401"/>
    <w:rsid w:val="00F01085"/>
    <w:rsid w:val="00F01D3C"/>
    <w:rsid w:val="00F0448E"/>
    <w:rsid w:val="00F04E13"/>
    <w:rsid w:val="00F115F2"/>
    <w:rsid w:val="00F12DEB"/>
    <w:rsid w:val="00F14311"/>
    <w:rsid w:val="00F1471D"/>
    <w:rsid w:val="00F16536"/>
    <w:rsid w:val="00F16A10"/>
    <w:rsid w:val="00F20D38"/>
    <w:rsid w:val="00F218D5"/>
    <w:rsid w:val="00F2216D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69BD"/>
    <w:rsid w:val="00F57454"/>
    <w:rsid w:val="00F6056E"/>
    <w:rsid w:val="00F61860"/>
    <w:rsid w:val="00F62555"/>
    <w:rsid w:val="00F62CB8"/>
    <w:rsid w:val="00F6325E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50F6"/>
    <w:rsid w:val="00FB5354"/>
    <w:rsid w:val="00FB59BB"/>
    <w:rsid w:val="00FB5DF3"/>
    <w:rsid w:val="00FC16DD"/>
    <w:rsid w:val="00FC258C"/>
    <w:rsid w:val="00FC6414"/>
    <w:rsid w:val="00FC6AC2"/>
    <w:rsid w:val="00FC7DD1"/>
    <w:rsid w:val="00FD1A7C"/>
    <w:rsid w:val="00FD3575"/>
    <w:rsid w:val="00FE2C5A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87A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87AC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09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9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9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9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9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87A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87A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09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9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9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9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9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1571</izvorni_sadrzaj>
    <derivirana_varijabla naziv="DomainObject.Predmet.Broj_1">1571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2013.</izvorni_sadrzaj>
    <derivirana_varijabla naziv="DomainObject.Predmet.DatumOsnivanja_1">10.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St-1571/2013</izvorni_sadrzaj>
    <derivirana_varijabla naziv="DomainObject.Predmet.OznakaBroj_1">St-1571/2013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IN VICTA d.o.o.</izvorni_sadrzaj>
    <derivirana_varijabla naziv="DomainObject.Predmet.ProtustrankaFormated_1">  AUTO IN VICTA d.o.o.</derivirana_varijabla>
  </DomainObject.Predmet.ProtustrankaFormated>
  <DomainObject.Predmet.ProtustrankaFormatedOIB>
    <izvorni_sadrzaj>  AUTO IN VICTA d.o.o., OIB 44597532664</izvorni_sadrzaj>
    <derivirana_varijabla naziv="DomainObject.Predmet.ProtustrankaFormatedOIB_1">  AUTO IN VICTA d.o.o., OIB 44597532664</derivirana_varijabla>
  </DomainObject.Predmet.ProtustrankaFormatedOIB>
  <DomainObject.Predmet.ProtustrankaFormatedWithAdress>
    <izvorni_sadrzaj> AUTO IN VICTA d.o.o., Sela 213, 44273 Sela</izvorni_sadrzaj>
    <derivirana_varijabla naziv="DomainObject.Predmet.ProtustrankaFormatedWithAdress_1"> AUTO IN VICTA d.o.o., Sela 213, 44273 Sela</derivirana_varijabla>
  </DomainObject.Predmet.ProtustrankaFormatedWithAdress>
  <DomainObject.Predmet.ProtustrankaFormatedWithAdressOIB>
    <izvorni_sadrzaj> AUTO IN VICTA d.o.o., OIB 44597532664, Sela 213, 44273 Sela</izvorni_sadrzaj>
    <derivirana_varijabla naziv="DomainObject.Predmet.ProtustrankaFormatedWithAdressOIB_1"> AUTO IN VICTA d.o.o., OIB 44597532664, Sela 213, 44273 Sela</derivirana_varijabla>
  </DomainObject.Predmet.ProtustrankaFormatedWithAdressOIB>
  <DomainObject.Predmet.ProtustrankaWithAdress>
    <izvorni_sadrzaj>AUTO IN VICTA d.o.o. Sela 213, 44273 Sela</izvorni_sadrzaj>
    <derivirana_varijabla naziv="DomainObject.Predmet.ProtustrankaWithAdress_1">AUTO IN VICTA d.o.o. Sela 213, 44273 Sela</derivirana_varijabla>
  </DomainObject.Predmet.ProtustrankaWithAdress>
  <DomainObject.Predmet.ProtustrankaWithAdressOIB>
    <izvorni_sadrzaj>AUTO IN VICTA d.o.o., OIB 44597532664, Sela 213, 44273 Sela</izvorni_sadrzaj>
    <derivirana_varijabla naziv="DomainObject.Predmet.ProtustrankaWithAdressOIB_1">AUTO IN VICTA d.o.o., OIB 44597532664, Sela 213, 44273 Sela</derivirana_varijabla>
  </DomainObject.Predmet.ProtustrankaWithAdressOIB>
  <DomainObject.Predmet.ProtustrankaNazivFormated>
    <izvorni_sadrzaj>AUTO IN VICTA d.o.o.</izvorni_sadrzaj>
    <derivirana_varijabla naziv="DomainObject.Predmet.ProtustrankaNazivFormated_1">AUTO IN VICTA d.o.o.</derivirana_varijabla>
  </DomainObject.Predmet.ProtustrankaNazivFormated>
  <DomainObject.Predmet.ProtustrankaNazivFormatedOIB>
    <izvorni_sadrzaj>AUTO IN VICTA d.o.o., OIB 44597532664</izvorni_sadrzaj>
    <derivirana_varijabla naziv="DomainObject.Predmet.ProtustrankaNazivFormatedOIB_1">AUTO IN VICTA d.o.o., OIB 44597532664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MF, POREZNA UPRAVA, PODRUČNI URED SISAK; Montcogim - Plinara d.o.o. za izgradnju distribucijskih mreža, distribuciju plina i održavanje; ERSTE&amp;STEIERMÄRKISCHE BANKA dioničko društvo</izvorni_sadrzaj>
    <derivirana_varijabla naziv="DomainObject.Predmet.StrankaFormated_1">  VJEROVNICI; MF, POREZNA UPRAVA, PODRUČNI URED SISAK; Montcogim - Plinara d.o.o. za izgradnju distribucijskih mreža, distribuciju plina i održavanje; ERSTE&amp;STEIERMÄRKISCHE BANKA dioničko društvo</derivirana_varijabla>
  </DomainObject.Predmet.StrankaFormated>
  <DomainObject.Predmet.StrankaFormatedOIB>
    <izvorni_sadrzaj>  VJEROVNICI; MF, POREZNA UPRAVA, PODRUČNI URED SISAK; Montcogim - Plinara d.o.o. za izgradnju distribucijskih mreža, distribuciju plina i održavanje, OIB 85690422241; ERSTE&amp;STEIERMÄRKISCHE BANKA dioničko društvo, OIB 23057039320</izvorni_sadrzaj>
    <derivirana_varijabla naziv="DomainObject.Predmet.StrankaFormatedOIB_1">  VJEROVNICI; MF, POREZNA UPRAVA, PODRUČNI URED SISAK; Montcogim - Plinara d.o.o. za izgradnju distribucijskih mreža, distribuciju plina i održavanje, OIB 85690422241; ERSTE&amp;STEIERMÄRKISCHE BANKA dioničko društvo, OIB 23057039320</derivirana_varijabla>
  </DomainObject.Predmet.StrankaFormatedOIB>
  <DomainObject.Predmet.StrankaFormatedWithAdress>
    <izvorni_sadrzaj> VJEROVNICI; MF, POREZNA UPRAVA, PODRUČNI URED SISAK, S. i A. Radića 30, 44000 Sisak; Montcogim - Plinara d.o.o. za izgradnju distribucijskih mreža, distribuciju plina i održavanje, Trg Ante Starčevića 3A, 10431 Sveta Nedelja; ERSTE&amp;STEIERMÄRKISCHE BANKA dioničko društvo, Jadranski Trg 3/a, 51000 Rijeka</izvorni_sadrzaj>
    <derivirana_varijabla naziv="DomainObject.Predmet.StrankaFormatedWithAdress_1"> VJEROVNICI; MF, POREZNA UPRAVA, PODRUČNI URED SISAK, S. i A. Radića 30, 44000 Sisak; Montcogim - Plinara d.o.o. za izgradnju distribucijskih mreža, distribuciju plina i održavanje, Trg Ante Starčevića 3A, 10431 Sveta Nedelja; ERSTE&amp;STEIERMÄRKISCHE BANKA dioničko društvo, Jadranski Trg 3/a, 51000 Rijeka</derivirana_varijabla>
  </DomainObject.Predmet.StrankaFormatedWithAdress>
  <DomainObject.Predmet.StrankaFormatedWithAdressOIB>
    <izvorni_sadrzaj> VJEROVNICI; MF, POREZNA UPRAVA, PODRUČNI URED SISAK, S. i A. Radića 30, 44000 Sisak; Montcogim - Plinara d.o.o. za izgradnju distribucijskih mreža, distribuciju plina i održavanje, OIB 85690422241, Trg Ante Starčevića 3A, 10431 Sveta Nedelja; ERSTE&amp;STEIERMÄRKISCHE BANKA dioničko društvo, OIB 23057039320, Jadranski Trg 3/a, 51000 Rijeka</izvorni_sadrzaj>
    <derivirana_varijabla naziv="DomainObject.Predmet.StrankaFormatedWithAdressOIB_1"> VJEROVNICI; MF, POREZNA UPRAVA, PODRUČNI URED SISAK, S. i A. Radića 30, 44000 Sisak; Montcogim - Plinara d.o.o. za izgradnju distribucijskih mreža, distribuciju plina i održavanje, OIB 85690422241, Trg Ante Starčevića 3A, 10431 Sveta Nedelja; ERSTE&amp;STEIERMÄRKISCHE BANKA dioničko društvo, OIB 23057039320, Jadranski Trg 3/a, 51000 Rijeka</derivirana_varijabla>
  </DomainObject.Predmet.StrankaFormatedWithAdressOIB>
  <DomainObject.Predmet.StrankaWithAdress>
    <izvorni_sadrzaj>VJEROVNICI ,MF, POREZNA UPRAVA, PODRUČNI URED SISAK S. i A. Radića 30,44000 Sisak,Montcogim - Plinara d.o.o. za izgradnju distribucijskih mreža, distribuciju plina i održavanje Trg Ante Starčevića 3A,10431 Sveta Nedelja,ERSTE&amp;STEIERMÄRKISCHE BANKA dioničko društvo Jadranski Trg 3/a,51000 Rijeka</izvorni_sadrzaj>
    <derivirana_varijabla naziv="DomainObject.Predmet.StrankaWithAdress_1">VJEROVNICI ,MF, POREZNA UPRAVA, PODRUČNI URED SISAK S. i A. Radića 30,44000 Sisak,Montcogim - Plinara d.o.o. za izgradnju distribucijskih mreža, distribuciju plina i održavanje Trg Ante Starčevića 3A,10431 Sveta Nedelja,ERSTE&amp;STEIERMÄRKISCHE BANKA dioničko društvo Jadranski Trg 3/a,51000 Rijeka</derivirana_varijabla>
  </DomainObject.Predmet.StrankaWithAdress>
  <DomainObject.Predmet.StrankaWithAdressOIB>
    <izvorni_sadrzaj>VJEROVNICI,MF, POREZNA UPRAVA, PODRUČNI URED SISAK, S. i A. Radića 30,44000 Sisak,Montcogim - Plinara d.o.o. za izgradnju distribucijskih mreža, distribuciju plina i održavanje, OIB 85690422241, Trg Ante Starčevića 3A,10431 Sveta Nedelja,ERSTE&amp;STEIERMÄRKISCHE BANKA dioničko društvo, OIB 23057039320, Jadranski Trg 3/a,51000 Rijeka</izvorni_sadrzaj>
    <derivirana_varijabla naziv="DomainObject.Predmet.StrankaWithAdressOIB_1">VJEROVNICI,MF, POREZNA UPRAVA, PODRUČNI URED SISAK, S. i A. Radića 30,44000 Sisak,Montcogim - Plinara d.o.o. za izgradnju distribucijskih mreža, distribuciju plina i održavanje, OIB 85690422241, Trg Ante Starčevića 3A,10431 Sveta Nedelja,ERSTE&amp;STEIERMÄRKISCHE BANKA dioničko društvo, OIB 23057039320, Jadranski Trg 3/a,51000 Rijeka</derivirana_varijabla>
  </DomainObject.Predmet.StrankaWithAdressOIB>
  <DomainObject.Predmet.StrankaNazivFormated>
    <izvorni_sadrzaj>VJEROVNICI,MF, POREZNA UPRAVA, PODRUČNI URED SISAK,Montcogim - Plinara d.o.o. za izgradnju distribucijskih mreža, distribuciju plina i održavanje,ERSTE&amp;STEIERMÄRKISCHE BANKA dioničko društvo</izvorni_sadrzaj>
    <derivirana_varijabla naziv="DomainObject.Predmet.StrankaNazivFormated_1">VJEROVNICI,MF, POREZNA UPRAVA, PODRUČNI URED SISAK,Montcogim - Plinara d.o.o. za izgradnju distribucijskih mreža, distribuciju plina i održavanje,ERSTE&amp;STEIERMÄRKISCHE BANKA dioničko društvo</derivirana_varijabla>
  </DomainObject.Predmet.StrankaNazivFormated>
  <DomainObject.Predmet.StrankaNazivFormatedOIB>
    <izvorni_sadrzaj>VJEROVNICI,MF, POREZNA UPRAVA, PODRUČNI URED SISAK,Montcogim - Plinara d.o.o. za izgradnju distribucijskih mreža, distribuciju plina i održavanje, OIB 85690422241,ERSTE&amp;STEIERMÄRKISCHE BANKA dioničko društvo, OIB 23057039320</izvorni_sadrzaj>
    <derivirana_varijabla naziv="DomainObject.Predmet.StrankaNazivFormatedOIB_1">VJEROVNICI,MF, POREZNA UPRAVA, PODRUČNI URED SISAK,Montcogim - Plinara d.o.o. za izgradnju distribucijskih mreža, distribuciju plina i održavanje, OIB 85690422241,ERSTE&amp;STEIERMÄRKISCHE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VJEROVNICI</item>
      <item>MF, POREZNA UPRAVA, PODRUČNI URED SISAK</item>
      <item>Montcogim - Plinara d.o.o. za izgradnju distribucijskih mreža, distribuciju plina i održavanje</item>
      <item>ERSTE&amp;STEIERMÄRKISCHE BANKA dioničko društvo</item>
    </izvorni_sadrzaj>
    <derivirana_varijabla naziv="DomainObject.Predmet.StrankaListFormated_1">
      <item>VJEROVNICI</item>
      <item>MF, POREZNA UPRAVA, PODRUČNI URED SISAK</item>
      <item>Montcogim - Plinara d.o.o. za izgradnju distribucijskih mreža, distribuciju plina i održavanje</item>
      <item>ERSTE&amp;STEIERMÄRKISCHE BANKA dioničko društvo</item>
    </derivirana_varijabla>
  </DomainObject.Predmet.StrankaListFormated>
  <DomainObject.Predmet.StrankaListFormatedOIB>
    <izvorni_sadrzaj>
      <item>VJEROVNICI</item>
      <item>MF, POREZNA UPRAVA, PODRUČNI URED SISAK</item>
      <item>Montcogim - Plinara d.o.o. za izgradnju distribucijskih mreža, distribuciju plina i održavanje, OIB 85690422241</item>
      <item>ERSTE&amp;STEIERMÄRKISCHE BANKA dioničko društvo, OIB 23057039320</item>
    </izvorni_sadrzaj>
    <derivirana_varijabla naziv="DomainObject.Predmet.StrankaListFormatedOIB_1">
      <item>VJEROVNICI</item>
      <item>MF, POREZNA UPRAVA, PODRUČNI URED SISAK</item>
      <item>Montcogim - Plinara d.o.o. za izgradnju distribucijskih mreža, distribuciju plina i održavanje, OIB 85690422241</item>
      <item>ERSTE&amp;STEIERMÄRKISCHE BANKA dioničko društvo, OIB 23057039320</item>
    </derivirana_varijabla>
  </DomainObject.Predmet.StrankaListFormatedOIB>
  <DomainObject.Predmet.StrankaListFormatedWithAdress>
    <izvorni_sadrzaj>
      <item>VJEROVNICI</item>
      <item>MF, POREZNA UPRAVA, PODRUČNI URED SISAK, S. i A. Radića 30, 44000 Sisak</item>
      <item>Montcogim - Plinara d.o.o. za izgradnju distribucijskih mreža, distribuciju plina i održavanje, Trg Ante Starčevića 3A, 10431 Sveta Nedelja</item>
      <item>ERSTE&amp;STEIERMÄRKISCHE BANKA dioničko društvo, Jadranski Trg 3/a, 51000 Rijeka</item>
    </izvorni_sadrzaj>
    <derivirana_varijabla naziv="DomainObject.Predmet.StrankaListFormatedWithAdress_1">
      <item>VJEROVNICI</item>
      <item>MF, POREZNA UPRAVA, PODRUČNI URED SISAK, S. i A. Radića 30, 44000 Sisak</item>
      <item>Montcogim - Plinara d.o.o. za izgradnju distribucijskih mreža, distribuciju plina i održavanje, Trg Ante Starčevića 3A, 10431 Sveta Nedelja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VJEROVNICI</item>
      <item>MF, POREZNA UPRAVA, PODRUČNI URED SISAK, S. i A. Radića 30, 44000 Sisak</item>
      <item>Montcogim - Plinara d.o.o. za izgradnju distribucijskih mreža, distribuciju plina i održavanje, OIB 85690422241, Trg Ante Starčevića 3A, 10431 Sveta Nedelja</item>
      <item>ERSTE&amp;STEIERMÄRKISCHE BANKA dioničko društvo, OIB 23057039320, Jadranski Trg 3/a, 51000 Rijeka</item>
    </izvorni_sadrzaj>
    <derivirana_varijabla naziv="DomainObject.Predmet.StrankaListFormatedWithAdressOIB_1">
      <item>VJEROVNICI</item>
      <item>MF, POREZNA UPRAVA, PODRUČNI URED SISAK, S. i A. Radića 30, 44000 Sisak</item>
      <item>Montcogim - Plinara d.o.o. za izgradnju distribucijskih mreža, distribuciju plina i održavanje, OIB 85690422241, Trg Ante Starčevića 3A, 10431 Sveta Nedelja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VJEROVNICI</item>
      <item>MF, POREZNA UPRAVA, PODRUČNI URED SISAK</item>
      <item>Montcogim - Plinara d.o.o. za izgradnju distribucijskih mreža, distribuciju plina i održavanje</item>
      <item>ERSTE&amp;STEIERMÄRKISCHE BANKA dioničko društvo</item>
    </izvorni_sadrzaj>
    <derivirana_varijabla naziv="DomainObject.Predmet.StrankaListNazivFormated_1">
      <item>VJEROVNICI</item>
      <item>MF, POREZNA UPRAVA, PODRUČNI URED SISAK</item>
      <item>Montcogim - Plinara d.o.o. za izgradnju distribucijskih mreža, distribuciju plina i održavanje</item>
      <item>ERSTE&amp;STEIERMÄRKISCHE BANKA dioničko društvo</item>
    </derivirana_varijabla>
  </DomainObject.Predmet.StrankaListNazivFormated>
  <DomainObject.Predmet.StrankaListNazivFormatedOIB>
    <izvorni_sadrzaj>
      <item>VJEROVNICI</item>
      <item>MF, POREZNA UPRAVA, PODRUČNI URED SISAK</item>
      <item>Montcogim - Plinara d.o.o. za izgradnju distribucijskih mreža, distribuciju plina i održavanje, OIB 85690422241</item>
      <item>ERSTE&amp;STEIERMÄRKISCHE BANKA dioničko društvo, OIB 23057039320</item>
    </izvorni_sadrzaj>
    <derivirana_varijabla naziv="DomainObject.Predmet.StrankaListNazivFormatedOIB_1">
      <item>VJEROVNICI</item>
      <item>MF, POREZNA UPRAVA, PODRUČNI URED SISAK</item>
      <item>Montcogim - Plinara d.o.o. za izgradnju distribucijskih mreža, distribuciju plina i održavanje, OIB 85690422241</item>
      <item>ERSTE&amp;STEIERMÄRKISCHE BANKA dioničko društvo, OIB 23057039320</item>
    </derivirana_varijabla>
  </DomainObject.Predmet.StrankaListNazivFormatedOIB>
  <DomainObject.Predmet.ProtuStrankaListFormated>
    <izvorni_sadrzaj>
      <item>AUTO IN VICTA d.o.o.</item>
    </izvorni_sadrzaj>
    <derivirana_varijabla naziv="DomainObject.Predmet.ProtuStrankaListFormated_1">
      <item>AUTO IN VICTA d.o.o.</item>
    </derivirana_varijabla>
  </DomainObject.Predmet.ProtuStrankaListFormated>
  <DomainObject.Predmet.ProtuStrankaListFormatedOIB>
    <izvorni_sadrzaj>
      <item>AUTO IN VICTA d.o.o., OIB 44597532664</item>
    </izvorni_sadrzaj>
    <derivirana_varijabla naziv="DomainObject.Predmet.ProtuStrankaListFormatedOIB_1">
      <item>AUTO IN VICTA d.o.o., OIB 44597532664</item>
    </derivirana_varijabla>
  </DomainObject.Predmet.ProtuStrankaListFormatedOIB>
  <DomainObject.Predmet.ProtuStrankaListFormatedWithAdress>
    <izvorni_sadrzaj>
      <item>AUTO IN VICTA d.o.o., Sela 213, 44273 Sela</item>
    </izvorni_sadrzaj>
    <derivirana_varijabla naziv="DomainObject.Predmet.ProtuStrankaListFormatedWithAdress_1">
      <item>AUTO IN VICTA d.o.o., Sela 213, 44273 Sela</item>
    </derivirana_varijabla>
  </DomainObject.Predmet.ProtuStrankaListFormatedWithAdress>
  <DomainObject.Predmet.ProtuStrankaListFormatedWithAdressOIB>
    <izvorni_sadrzaj>
      <item>AUTO IN VICTA d.o.o., OIB 44597532664, Sela 213, 44273 Sela</item>
    </izvorni_sadrzaj>
    <derivirana_varijabla naziv="DomainObject.Predmet.ProtuStrankaListFormatedWithAdressOIB_1">
      <item>AUTO IN VICTA d.o.o., OIB 44597532664, Sela 213, 44273 Sela</item>
    </derivirana_varijabla>
  </DomainObject.Predmet.ProtuStrankaListFormatedWithAdressOIB>
  <DomainObject.Predmet.ProtuStrankaListNazivFormated>
    <izvorni_sadrzaj>
      <item>AUTO IN VICTA d.o.o.</item>
    </izvorni_sadrzaj>
    <derivirana_varijabla naziv="DomainObject.Predmet.ProtuStrankaListNazivFormated_1">
      <item>AUTO IN VICTA d.o.o.</item>
    </derivirana_varijabla>
  </DomainObject.Predmet.ProtuStrankaListNazivFormated>
  <DomainObject.Predmet.ProtuStrankaListNazivFormatedOIB>
    <izvorni_sadrzaj>
      <item>AUTO IN VICTA d.o.o., OIB 44597532664</item>
    </izvorni_sadrzaj>
    <derivirana_varijabla naziv="DomainObject.Predmet.ProtuStrankaListNazivFormatedOIB_1">
      <item>AUTO IN VICTA d.o.o., OIB 44597532664</item>
    </derivirana_varijabla>
  </DomainObject.Predmet.ProtuStrankaListNazivFormatedOIB>
  <DomainObject.Predmet.OstaliListFormated>
    <izvorni_sadrzaj>
      <item>KRISTIJAN ČUBRA</item>
      <item>Davorka Huljev</item>
      <item>VJEROVNICI</item>
      <item>ERSTE&amp;STEIERMÄRKISCHE BANKA dioničko društvo</item>
      <item>ŽDO-GRAĐNASKO UPRAVNI ODJEL</item>
      <item>OD-HANŽEKOVIĆ I PARTNERI</item>
    </izvorni_sadrzaj>
    <derivirana_varijabla naziv="DomainObject.Predmet.OstaliListFormated_1">
      <item>KRISTIJAN ČUBRA</item>
      <item>Davorka Huljev</item>
      <item>VJEROVNICI</item>
      <item>ERSTE&amp;STEIERMÄRKISCHE BANKA dioničko društvo</item>
      <item>ŽDO-GRAĐNASKO UPRAVNI ODJEL</item>
      <item>OD-HANŽEKOVIĆ I PARTNERI</item>
    </derivirana_varijabla>
  </DomainObject.Predmet.OstaliListFormated>
  <DomainObject.Predmet.OstaliListFormatedOIB>
    <izvorni_sadrzaj>
      <item>KRISTIJAN ČUBRA</item>
      <item>Davorka Huljev, OIB 34743014377</item>
      <item>VJEROVNICI</item>
      <item>ERSTE&amp;STEIERMÄRKISCHE BANKA dioničko društvo, OIB 23057039320</item>
      <item>ŽDO-GRAĐNASKO UPRAVNI ODJEL</item>
      <item>OD-HANŽEKOVIĆ I PARTNERI</item>
    </izvorni_sadrzaj>
    <derivirana_varijabla naziv="DomainObject.Predmet.OstaliListFormatedOIB_1">
      <item>KRISTIJAN ČUBRA</item>
      <item>Davorka Huljev, OIB 34743014377</item>
      <item>VJEROVNICI</item>
      <item>ERSTE&amp;STEIERMÄRKISCHE BANKA dioničko društvo, OIB 23057039320</item>
      <item>ŽDO-GRAĐNASKO UPRAVNI ODJEL</item>
      <item>OD-HANŽEKOVIĆ I PARTNERI</item>
    </derivirana_varijabla>
  </DomainObject.Predmet.OstaliListFormatedOIB>
  <DomainObject.Predmet.OstaliListFormatedWithAdress>
    <izvorni_sadrzaj>
      <item>KRISTIJAN ČUBRA, IVANA BAKRANA 9, 44000 Sisak</item>
      <item>Davorka Huljev, Miramarska 13/d, 10000 Zagreb</item>
      <item>VJEROVNICI</item>
      <item>ERSTE&amp;STEIERMÄRKISCHE BANKA dioničko društvo, JADRANSKI TRG 3A, 51000 Rijeka</item>
      <item>ŽDO-GRAĐNASKO UPRAVNI ODJEL</item>
      <item>OD-HANŽEKOVIĆ I PARTNERI, RADNIČKA  C. 22, 10000 Zagreb</item>
    </izvorni_sadrzaj>
    <derivirana_varijabla naziv="DomainObject.Predmet.OstaliListFormatedWithAdress_1">
      <item>KRISTIJAN ČUBRA, IVANA BAKRANA 9, 44000 Sisak</item>
      <item>Davorka Huljev, Miramarska 13/d, 10000 Zagreb</item>
      <item>VJEROVNICI</item>
      <item>ERSTE&amp;STEIERMÄRKISCHE BANKA dioničko društvo, JADRANSKI TRG 3A, 51000 Rijeka</item>
      <item>ŽDO-GRAĐNASKO UPRAVNI ODJEL</item>
      <item>OD-HANŽEKOVIĆ I PARTNERI, RADNIČKA  C. 22, 10000 Zagreb</item>
    </derivirana_varijabla>
  </DomainObject.Predmet.OstaliListFormatedWithAdress>
  <DomainObject.Predmet.OstaliListFormatedWithAdressOIB>
    <izvorni_sadrzaj>
      <item>KRISTIJAN ČUBRA, IVANA BAKRANA 9, 44000 Sisak</item>
      <item>Davorka Huljev, OIB 34743014377, Miramarska 13/d, 10000 Zagreb</item>
      <item>VJEROVNICI</item>
      <item>ERSTE&amp;STEIERMÄRKISCHE BANKA dioničko društvo, OIB 23057039320, JADRANSKI TRG 3A, 51000 Rijeka</item>
      <item>ŽDO-GRAĐNASKO UPRAVNI ODJEL</item>
      <item>OD-HANŽEKOVIĆ I PARTNERI, RADNIČKA  C. 22, 10000 Zagreb</item>
    </izvorni_sadrzaj>
    <derivirana_varijabla naziv="DomainObject.Predmet.OstaliListFormatedWithAdressOIB_1">
      <item>KRISTIJAN ČUBRA, IVANA BAKRANA 9, 44000 Sisak</item>
      <item>Davorka Huljev, OIB 34743014377, Miramarska 13/d, 10000 Zagreb</item>
      <item>VJEROVNICI</item>
      <item>ERSTE&amp;STEIERMÄRKISCHE BANKA dioničko društvo, OIB 23057039320, JADRANSKI TRG 3A, 51000 Rijeka</item>
      <item>ŽDO-GRAĐNASKO UPRAVNI ODJEL</item>
      <item>OD-HANŽEKOVIĆ I PARTNERI, RADNIČKA  C. 22, 10000 Zagreb</item>
    </derivirana_varijabla>
  </DomainObject.Predmet.OstaliListFormatedWithAdressOIB>
  <DomainObject.Predmet.OstaliListNazivFormated>
    <izvorni_sadrzaj>
      <item>KRISTIJAN ČUBRA</item>
      <item>Davorka Huljev</item>
      <item>VJEROVNICI</item>
      <item>ERSTE&amp;STEIERMÄRKISCHE BANKA dioničko društvo</item>
      <item>ŽDO-GRAĐNASKO UPRAVNI ODJEL</item>
      <item>OD-HANŽEKOVIĆ I PARTNERI</item>
    </izvorni_sadrzaj>
    <derivirana_varijabla naziv="DomainObject.Predmet.OstaliListNazivFormated_1">
      <item>KRISTIJAN ČUBRA</item>
      <item>Davorka Huljev</item>
      <item>VJEROVNICI</item>
      <item>ERSTE&amp;STEIERMÄRKISCHE BANKA dioničko društvo</item>
      <item>ŽDO-GRAĐNASKO UPRAVNI ODJEL</item>
      <item>OD-HANŽEKOVIĆ I PARTNERI</item>
    </derivirana_varijabla>
  </DomainObject.Predmet.OstaliListNazivFormated>
  <DomainObject.Predmet.OstaliListNazivFormatedOIB>
    <izvorni_sadrzaj>
      <item>KRISTIJAN ČUBRA</item>
      <item>Davorka Huljev, OIB 34743014377</item>
      <item>VJEROVNICI</item>
      <item>ERSTE&amp;STEIERMÄRKISCHE BANKA dioničko društvo, OIB 23057039320</item>
      <item>ŽDO-GRAĐNASKO UPRAVNI ODJEL</item>
      <item>OD-HANŽEKOVIĆ I PARTNERI</item>
    </izvorni_sadrzaj>
    <derivirana_varijabla naziv="DomainObject.Predmet.OstaliListNazivFormatedOIB_1">
      <item>KRISTIJAN ČUBRA</item>
      <item>Davorka Huljev, OIB 34743014377</item>
      <item>VJEROVNICI</item>
      <item>ERSTE&amp;STEIERMÄRKISCHE BANKA dioničko društvo, OIB 23057039320</item>
      <item>ŽDO-GRAĐNASKO UPRAVNI ODJEL</item>
      <item>OD-HANŽEKOVIĆ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PODRUČNI URED SISAK i dr.</izvorni_sadrzaj>
    <derivirana_varijabla naziv="DomainObject.Predmet.StrankaIDrugi_1">MF, POREZNA UPRAVA, PODRUČNI URED SISAK i dr.</derivirana_varijabla>
  </DomainObject.Predmet.StrankaIDrugi>
  <DomainObject.Predmet.ProtustrankaIDrugi>
    <izvorni_sadrzaj>AUTO IN VICTA d.o.o.</izvorni_sadrzaj>
    <derivirana_varijabla naziv="DomainObject.Predmet.ProtustrankaIDrugi_1">AUTO IN VICTA d.o.o.</derivirana_varijabla>
  </DomainObject.Predmet.ProtustrankaIDrugi>
  <DomainObject.Predmet.StrankaIDrugiAdressOIB>
    <izvorni_sadrzaj>MF, POREZNA UPRAVA, PODRUČNI URED SISAK, S. i A. Radića 30, 44000 Sisak i dr.</izvorni_sadrzaj>
    <derivirana_varijabla naziv="DomainObject.Predmet.StrankaIDrugiAdressOIB_1">MF, POREZNA UPRAVA, PODRUČNI URED SISAK, S. i A. Radića 30, 44000 Sisak i dr.</derivirana_varijabla>
  </DomainObject.Predmet.StrankaIDrugiAdressOIB>
  <DomainObject.Predmet.ProtustrankaIDrugiAdressOIB>
    <izvorni_sadrzaj>AUTO IN VICTA d.o.o., OIB 44597532664, Sela 213, 44273 Sela</izvorni_sadrzaj>
    <derivirana_varijabla naziv="DomainObject.Predmet.ProtustrankaIDrugiAdressOIB_1">AUTO IN VICTA d.o.o., OIB 44597532664, Sela 213, 44273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KRISTIJAN ČUBRA</item>
      <item>VJEROVNICI</item>
      <item>MF, POREZNA UPRAVA, PODRUČNI URED SISAK</item>
      <item>AUTO IN VICTA d.o.o.</item>
      <item>Davorka Huljev</item>
      <item>VJEROVNICI</item>
      <item>ERSTE&amp;STEIERMÄRKISCHE BANKA dioničko društvo</item>
      <item>ŽDO-GRAĐNASKO UPRAVNI ODJEL</item>
      <item>Montcogim - Plinara d.o.o. za izgradnju distribucijskih mreža, distribuciju plina i održavanje</item>
      <item>OD-HANŽEKOVIĆ I PARTNERI</item>
      <item>ERSTE&amp;STEIERMÄRKISCHE BANKA dioničko društvo</item>
    </izvorni_sadrzaj>
    <derivirana_varijabla naziv="DomainObject.Predmet.SudioniciListNaziv_1">
      <item>KRISTIJAN ČUBRA</item>
      <item>VJEROVNICI</item>
      <item>MF, POREZNA UPRAVA, PODRUČNI URED SISAK</item>
      <item>AUTO IN VICTA d.o.o.</item>
      <item>Davorka Huljev</item>
      <item>VJEROVNICI</item>
      <item>ERSTE&amp;STEIERMÄRKISCHE BANKA dioničko društvo</item>
      <item>ŽDO-GRAĐNASKO UPRAVNI ODJEL</item>
      <item>Montcogim - Plinara d.o.o. za izgradnju distribucijskih mreža, distribuciju plina i održavanje</item>
      <item>OD-HANŽEKOVIĆ I PARTNERI</item>
      <item>ERSTE&amp;STEIERMÄRKISCHE BANKA dioničko društvo</item>
    </derivirana_varijabla>
  </DomainObject.Predmet.SudioniciListNaziv>
  <DomainObject.Predmet.SudioniciListAdressOIB>
    <izvorni_sadrzaj>
      <item>KRISTIJAN ČUBRA, IVANA BAKRANA 9,44000 Sisak</item>
      <item>VJEROVNICI</item>
      <item>MF, POREZNA UPRAVA, PODRUČNI URED SISAK, S. i A. Radića 30,44000 Sisak</item>
      <item>AUTO IN VICTA d.o.o., OIB 44597532664, Sela 213,44273 Sela</item>
      <item>Davorka Huljev, OIB 34743014377, Miramarska 13/d,10000 Zagreb</item>
      <item>VJEROVNICI</item>
      <item>ERSTE&amp;STEIERMÄRKISCHE BANKA dioničko društvo, OIB 23057039320, JADRANSKI TRG 3A,51000 Rijeka</item>
      <item>ŽDO-GRAĐNASKO UPRAVNI ODJEL</item>
      <item>Montcogim - Plinara d.o.o. za izgradnju distribucijskih mreža, distribuciju plina i održavanje, OIB 85690422241, Trg Ante Starčevića 3A,10431 Sveta Nedelja</item>
      <item>OD-HANŽEKOVIĆ I PARTNERI, RADNIČKA  C. 22,10000 Zagreb</item>
      <item>ERSTE&amp;STEIERMÄRKISCHE BANKA dioničko društvo, OIB 23057039320, Jadranski Trg 3/a,51000 Rijeka</item>
    </izvorni_sadrzaj>
    <derivirana_varijabla naziv="DomainObject.Predmet.SudioniciListAdressOIB_1">
      <item>KRISTIJAN ČUBRA, IVANA BAKRANA 9,44000 Sisak</item>
      <item>VJEROVNICI</item>
      <item>MF, POREZNA UPRAVA, PODRUČNI URED SISAK, S. i A. Radića 30,44000 Sisak</item>
      <item>AUTO IN VICTA d.o.o., OIB 44597532664, Sela 213,44273 Sela</item>
      <item>Davorka Huljev, OIB 34743014377, Miramarska 13/d,10000 Zagreb</item>
      <item>VJEROVNICI</item>
      <item>ERSTE&amp;STEIERMÄRKISCHE BANKA dioničko društvo, OIB 23057039320, JADRANSKI TRG 3A,51000 Rijeka</item>
      <item>ŽDO-GRAĐNASKO UPRAVNI ODJEL</item>
      <item>Montcogim - Plinara d.o.o. za izgradnju distribucijskih mreža, distribuciju plina i održavanje, OIB 85690422241, Trg Ante Starčevića 3A,10431 Sveta Nedelja</item>
      <item>OD-HANŽEKOVIĆ I PARTNERI, RADNIČKA  C. 22,10000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44597532664</item>
      <item>, OIB 34743014377</item>
      <item>, OIB null</item>
      <item>, OIB 23057039320</item>
      <item>, OIB null</item>
      <item>, OIB 85690422241</item>
      <item>, OIB null</item>
      <item>, OIB 23057039320</item>
    </izvorni_sadrzaj>
    <derivirana_varijabla naziv="DomainObject.Predmet.SudioniciListNazivOIB_1">
      <item>, OIB null</item>
      <item>, OIB null</item>
      <item>, OIB null</item>
      <item>, OIB 44597532664</item>
      <item>, OIB 34743014377</item>
      <item>, OIB null</item>
      <item>, OIB 23057039320</item>
      <item>, OIB null</item>
      <item>, OIB 85690422241</item>
      <item>, OIB null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127</properties:Words>
  <properties:Characters>709</properties:Characters>
  <properties:Lines>34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2015-12-23T09:58:00Z</dcterms:created>
  <dc:creator>kraljicn</dc:creator>
  <cp:lastModifiedBy>Vinka Mihalinčić</cp:lastModifiedBy>
  <cp:lastPrinted>2007-10-05T09:38:00Z</cp:lastPrinted>
  <dcterms:modified xmlns:xsi="http://www.w3.org/2001/XMLSchema-instance" xsi:type="dcterms:W3CDTF">2015-12-23T10:01:00Z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