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fb49e" w14:paraId="2cfb49e" w:rsidRDefault="006F09B0" w:rsidP="008B0395" w:rsidR="008B0395" w:rsidRPr="007529AB">
      <w:pPr>
        <w:jc w:val="both"/>
        <w15:collapsed w:val="false"/>
        <w:rPr>
          <w:sz w:val="22"/>
        </w:rPr>
      </w:pPr>
      <w:bookmarkStart w:name="_GoBack" w:id="0"/>
      <w:bookmarkEnd w:id="0"/>
      <w:r w:rsidRPr="007529AB">
        <w:rPr>
          <w:sz w:val="22"/>
        </w:rPr>
        <w:t xml:space="preserve">         </w:t>
      </w:r>
      <w:r w:rsidR="0076127D">
        <w:rPr>
          <w:sz w:val="22"/>
        </w:rPr>
        <w:t xml:space="preserve">   </w:t>
      </w:r>
      <w:r w:rsidRPr="007529AB">
        <w:rPr>
          <w:sz w:val="22"/>
        </w:rPr>
        <w:t xml:space="preserve">      </w:t>
      </w:r>
      <w:r w:rsidR="00FD6C0D">
        <w:rPr>
          <w:noProof/>
          <w:sz w:val="22"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127D" w:rsidP="008B0395" w:rsidR="008B0395" w:rsidRPr="007529AB">
      <w:pPr>
        <w:jc w:val="both"/>
        <w:rPr>
          <w:sz w:val="22"/>
        </w:rPr>
      </w:pPr>
      <w:r>
        <w:rPr>
          <w:sz w:val="22"/>
        </w:rPr>
        <w:t xml:space="preserve">   </w:t>
      </w:r>
      <w:r w:rsidR="008B0395" w:rsidRPr="007529AB">
        <w:rPr>
          <w:sz w:val="22"/>
        </w:rPr>
        <w:t xml:space="preserve">REPUBLIKA HRVATSKA </w:t>
      </w:r>
    </w:p>
    <w:p w:rsidRDefault="008B0395" w:rsidP="008B0395" w:rsidR="00BA2487" w:rsidRPr="007529AB">
      <w:pPr>
        <w:rPr>
          <w:sz w:val="22"/>
        </w:rPr>
      </w:pPr>
      <w:r w:rsidRPr="007529AB">
        <w:rPr>
          <w:sz w:val="22"/>
        </w:rPr>
        <w:t>TRGOVAČKI SUD</w:t>
      </w:r>
      <w:r w:rsidR="0076127D">
        <w:rPr>
          <w:sz w:val="22"/>
        </w:rPr>
        <w:t xml:space="preserve"> </w:t>
      </w:r>
      <w:r w:rsidR="00BA2487" w:rsidRPr="007529AB">
        <w:rPr>
          <w:sz w:val="22"/>
        </w:rPr>
        <w:t xml:space="preserve">U </w:t>
      </w:r>
      <w:proofErr w:type="spellStart"/>
      <w:r w:rsidR="00BA2487" w:rsidRPr="007529AB">
        <w:rPr>
          <w:sz w:val="22"/>
        </w:rPr>
        <w:t>PAZINU</w:t>
      </w:r>
      <w:proofErr w:type="spellEnd"/>
    </w:p>
    <w:p w:rsidRDefault="00BA2487" w:rsidP="008B0395" w:rsidR="00BA2487" w:rsidRPr="007529AB">
      <w:pPr>
        <w:rPr>
          <w:sz w:val="22"/>
        </w:rPr>
      </w:pPr>
    </w:p>
    <w:p w:rsidRDefault="008B0395" w:rsidP="0076127D" w:rsidR="008B0395" w:rsidRPr="007529AB">
      <w:pPr>
        <w:jc w:val="center"/>
      </w:pPr>
    </w:p>
    <w:p w:rsidRDefault="006F09B0" w:rsidP="006F09B0" w:rsidR="006F09B0" w:rsidRPr="007529AB">
      <w:pPr>
        <w:jc w:val="right"/>
      </w:pPr>
    </w:p>
    <w:p w:rsidRDefault="00BE3C4D" w:rsidP="006F09B0" w:rsidR="006F09B0" w:rsidRPr="007529AB">
      <w:pPr>
        <w:jc w:val="center"/>
      </w:pPr>
      <w:r>
        <w:t>Z A K L J U Č A K</w:t>
      </w:r>
    </w:p>
    <w:p w:rsidRDefault="006F09B0" w:rsidP="006F09B0" w:rsidR="006F09B0" w:rsidRPr="007529AB">
      <w:pPr>
        <w:jc w:val="center"/>
      </w:pPr>
    </w:p>
    <w:p w:rsidRDefault="006F09B0" w:rsidP="006F09B0" w:rsidR="006F09B0" w:rsidRPr="007529AB">
      <w:pPr>
        <w:ind w:firstLine="708"/>
        <w:jc w:val="both"/>
      </w:pPr>
      <w:r w:rsidRPr="007529AB">
        <w:t xml:space="preserve">Trgovački sud u </w:t>
      </w:r>
      <w:r w:rsidR="00BA2487" w:rsidRPr="007529AB">
        <w:t>Pazinu</w:t>
      </w:r>
      <w:r w:rsidR="00C332A8" w:rsidRPr="007529AB">
        <w:t>, po stečajnom sucu Damiru Rabar</w:t>
      </w:r>
      <w:r w:rsidRPr="007529AB">
        <w:t xml:space="preserve">, u predmetu provođenja stečajnog postupka nad dužnikom </w:t>
      </w:r>
      <w:proofErr w:type="spellStart"/>
      <w:r w:rsidR="00FA79CA">
        <w:t>UMAG</w:t>
      </w:r>
      <w:proofErr w:type="spellEnd"/>
      <w:r w:rsidR="00FA79CA">
        <w:t xml:space="preserve"> – </w:t>
      </w:r>
      <w:proofErr w:type="spellStart"/>
      <w:r w:rsidR="00FA79CA">
        <w:t>COD</w:t>
      </w:r>
      <w:proofErr w:type="spellEnd"/>
      <w:r w:rsidR="00FA79CA">
        <w:t xml:space="preserve"> d.o.o. Umag, Ulica I. M. </w:t>
      </w:r>
      <w:proofErr w:type="spellStart"/>
      <w:r w:rsidR="00FA79CA">
        <w:t>Ronjgova</w:t>
      </w:r>
      <w:proofErr w:type="spellEnd"/>
      <w:r w:rsidR="00FA79CA">
        <w:t xml:space="preserve"> 8, </w:t>
      </w:r>
      <w:proofErr w:type="spellStart"/>
      <w:r w:rsidR="00FA79CA">
        <w:t>OIB</w:t>
      </w:r>
      <w:proofErr w:type="spellEnd"/>
      <w:r w:rsidR="00FA79CA">
        <w:t xml:space="preserve"> </w:t>
      </w:r>
      <w:proofErr w:type="spellStart"/>
      <w:r w:rsidR="00FA79CA">
        <w:t>56483991500</w:t>
      </w:r>
      <w:proofErr w:type="spellEnd"/>
      <w:r w:rsidR="00C332A8" w:rsidRPr="007529AB">
        <w:t>,</w:t>
      </w:r>
      <w:r w:rsidRPr="007529AB">
        <w:t xml:space="preserve">  dana </w:t>
      </w:r>
      <w:r w:rsidR="00FA79CA">
        <w:t>5. rujna</w:t>
      </w:r>
      <w:r w:rsidR="00394BC9">
        <w:t xml:space="preserve"> </w:t>
      </w:r>
      <w:proofErr w:type="spellStart"/>
      <w:r w:rsidR="00874067" w:rsidRPr="007529AB">
        <w:t>201</w:t>
      </w:r>
      <w:r w:rsidR="00394BC9">
        <w:t>7</w:t>
      </w:r>
      <w:proofErr w:type="spellEnd"/>
      <w:r w:rsidR="00874067" w:rsidRPr="007529AB">
        <w:t>. godine</w:t>
      </w:r>
    </w:p>
    <w:p w:rsidRDefault="006F09B0" w:rsidP="006F09B0" w:rsidR="006F09B0" w:rsidRPr="007529AB">
      <w:pPr>
        <w:jc w:val="center"/>
      </w:pPr>
    </w:p>
    <w:p w:rsidRDefault="00BE3C4D" w:rsidP="006F09B0" w:rsidR="006F09B0" w:rsidRPr="007529AB">
      <w:pPr>
        <w:jc w:val="center"/>
      </w:pPr>
      <w:r>
        <w:t>z a k l j u č i o</w:t>
      </w:r>
      <w:r w:rsidR="006F09B0" w:rsidRPr="007529AB">
        <w:t xml:space="preserve">   j e</w:t>
      </w:r>
    </w:p>
    <w:p w:rsidRDefault="006F09B0" w:rsidP="006F09B0" w:rsidR="006F09B0" w:rsidRPr="007529AB">
      <w:pPr>
        <w:jc w:val="center"/>
      </w:pPr>
    </w:p>
    <w:p w:rsidRDefault="006F09B0" w:rsidP="006F09B0" w:rsidR="00FA79CA">
      <w:pPr>
        <w:ind w:firstLine="708"/>
        <w:jc w:val="both"/>
      </w:pPr>
      <w:r w:rsidRPr="007529AB">
        <w:t xml:space="preserve">Daje se suglasnost stečajnom upravitelju ovog stečajnog dužnika za </w:t>
      </w:r>
      <w:r w:rsidR="00394BC9">
        <w:t>prvu</w:t>
      </w:r>
      <w:r w:rsidR="00220BC7" w:rsidRPr="007529AB">
        <w:t xml:space="preserve"> </w:t>
      </w:r>
      <w:r w:rsidRPr="007529AB">
        <w:t xml:space="preserve">djelomičnu diobu vjerovnika </w:t>
      </w:r>
      <w:r w:rsidR="00A70140" w:rsidRPr="007529AB">
        <w:t xml:space="preserve">prvog </w:t>
      </w:r>
      <w:r w:rsidR="00874067" w:rsidRPr="007529AB">
        <w:t xml:space="preserve">višeg </w:t>
      </w:r>
      <w:r w:rsidR="00AF133D" w:rsidRPr="007529AB">
        <w:t>isplatnog reda</w:t>
      </w:r>
      <w:r w:rsidR="00874067" w:rsidRPr="007529AB">
        <w:t>,</w:t>
      </w:r>
      <w:r w:rsidR="00AF133D" w:rsidRPr="007529AB">
        <w:t xml:space="preserve"> u iznosu od </w:t>
      </w:r>
      <w:proofErr w:type="spellStart"/>
      <w:r w:rsidR="00FA79CA">
        <w:t>100</w:t>
      </w:r>
      <w:proofErr w:type="spellEnd"/>
      <w:r w:rsidR="00FA79CA">
        <w:t xml:space="preserve"> </w:t>
      </w:r>
      <w:r w:rsidR="00AF133D" w:rsidRPr="007529AB">
        <w:t>% priznatih tražbina</w:t>
      </w:r>
      <w:r w:rsidR="00874067" w:rsidRPr="007529AB">
        <w:t xml:space="preserve">, u  nominalnom iznosu od ukupno </w:t>
      </w:r>
      <w:proofErr w:type="spellStart"/>
      <w:r w:rsidR="00FA79CA">
        <w:t>26.051</w:t>
      </w:r>
      <w:proofErr w:type="spellEnd"/>
      <w:r w:rsidR="00FA79CA">
        <w:t>,</w:t>
      </w:r>
      <w:proofErr w:type="spellStart"/>
      <w:r w:rsidR="00FA79CA">
        <w:t>84</w:t>
      </w:r>
      <w:proofErr w:type="spellEnd"/>
      <w:r w:rsidR="00874067" w:rsidRPr="007529AB">
        <w:t xml:space="preserve"> kuna</w:t>
      </w:r>
      <w:r w:rsidR="00FA79CA">
        <w:t xml:space="preserve">, te </w:t>
      </w:r>
      <w:r w:rsidR="00FA79CA" w:rsidRPr="007529AB">
        <w:t>vjerovnika</w:t>
      </w:r>
      <w:r w:rsidR="00FA79CA">
        <w:t xml:space="preserve"> drug</w:t>
      </w:r>
      <w:r w:rsidR="00FA79CA" w:rsidRPr="007529AB">
        <w:t xml:space="preserve">og višeg isplatnog reda, u iznosu od </w:t>
      </w:r>
      <w:proofErr w:type="spellStart"/>
      <w:r w:rsidR="00FA79CA">
        <w:t>23</w:t>
      </w:r>
      <w:proofErr w:type="spellEnd"/>
      <w:r w:rsidR="00FA79CA">
        <w:t>,</w:t>
      </w:r>
      <w:proofErr w:type="spellStart"/>
      <w:r w:rsidR="00FA79CA">
        <w:t>47</w:t>
      </w:r>
      <w:proofErr w:type="spellEnd"/>
      <w:r w:rsidR="00FA79CA" w:rsidRPr="007529AB">
        <w:t xml:space="preserve"> % priznatih tražbina, u  nominalnom iznosu od ukupno </w:t>
      </w:r>
      <w:proofErr w:type="spellStart"/>
      <w:r w:rsidR="00FA79CA">
        <w:t>93.948</w:t>
      </w:r>
      <w:proofErr w:type="spellEnd"/>
      <w:r w:rsidR="00FA79CA">
        <w:t>,</w:t>
      </w:r>
      <w:proofErr w:type="spellStart"/>
      <w:r w:rsidR="00FA79CA">
        <w:t>16</w:t>
      </w:r>
      <w:proofErr w:type="spellEnd"/>
      <w:r w:rsidR="00FA79CA" w:rsidRPr="007529AB">
        <w:t xml:space="preserve"> kuna</w:t>
      </w:r>
      <w:r w:rsidR="00FA79CA">
        <w:t>.</w:t>
      </w:r>
    </w:p>
    <w:p w:rsidRDefault="00FA79CA" w:rsidP="006F09B0" w:rsidR="00FA79CA" w:rsidRPr="007529AB">
      <w:pPr>
        <w:ind w:firstLine="708"/>
        <w:jc w:val="both"/>
      </w:pPr>
    </w:p>
    <w:p w:rsidRDefault="006F09B0" w:rsidR="006F09B0" w:rsidRPr="007529AB"/>
    <w:p w:rsidRDefault="00D0600C" w:rsidP="006F09B0" w:rsidR="006F09B0" w:rsidRPr="007529AB">
      <w:pPr>
        <w:jc w:val="center"/>
      </w:pPr>
      <w:r w:rsidRPr="007529AB">
        <w:t>O</w:t>
      </w:r>
      <w:r w:rsidR="006F09B0" w:rsidRPr="007529AB">
        <w:t>brazloženje</w:t>
      </w:r>
    </w:p>
    <w:p w:rsidRDefault="006F09B0" w:rsidR="006F09B0" w:rsidRPr="007529AB"/>
    <w:p w:rsidRDefault="006F09B0" w:rsidP="006F09B0" w:rsidR="00A70140" w:rsidRPr="00270FB0">
      <w:pPr>
        <w:jc w:val="both"/>
      </w:pPr>
      <w:r w:rsidRPr="00270FB0">
        <w:tab/>
      </w:r>
      <w:r w:rsidR="00C332A8" w:rsidRPr="00270FB0">
        <w:t>Dana</w:t>
      </w:r>
      <w:r w:rsidR="00A70140" w:rsidRPr="00270FB0">
        <w:t xml:space="preserve"> </w:t>
      </w:r>
      <w:proofErr w:type="spellStart"/>
      <w:r w:rsidR="00FA79CA">
        <w:t>12</w:t>
      </w:r>
      <w:proofErr w:type="spellEnd"/>
      <w:r w:rsidR="00FA79CA">
        <w:t>. srpnja</w:t>
      </w:r>
      <w:r w:rsidR="0015727D" w:rsidRPr="00270FB0">
        <w:t xml:space="preserve"> </w:t>
      </w:r>
      <w:proofErr w:type="spellStart"/>
      <w:r w:rsidR="00A70140" w:rsidRPr="00270FB0">
        <w:t>201</w:t>
      </w:r>
      <w:r w:rsidR="0015727D" w:rsidRPr="00270FB0">
        <w:t>7</w:t>
      </w:r>
      <w:proofErr w:type="spellEnd"/>
      <w:r w:rsidR="00A70140" w:rsidRPr="00270FB0">
        <w:t xml:space="preserve">. godine stečajni upravitelj ovog stečajnog dužnika pisanim putem predložio je provođenje </w:t>
      </w:r>
      <w:r w:rsidR="00874067" w:rsidRPr="00270FB0">
        <w:t>prve</w:t>
      </w:r>
      <w:r w:rsidR="00A70140" w:rsidRPr="00270FB0">
        <w:t xml:space="preserve"> djelomične diobe prema diobenom popisu vjerovnicima prvog višeg isplatnog reda na način i u iznosu kako je naznačeno u diobenom popisu.</w:t>
      </w:r>
    </w:p>
    <w:p w:rsidRDefault="0015727D" w:rsidP="001863EF" w:rsidR="001863EF" w:rsidRPr="00270FB0">
      <w:pPr>
        <w:jc w:val="both"/>
      </w:pPr>
      <w:r w:rsidRPr="00270FB0">
        <w:tab/>
        <w:t xml:space="preserve">Sukladno odredbama čl. </w:t>
      </w:r>
      <w:proofErr w:type="spellStart"/>
      <w:r w:rsidRPr="00270FB0">
        <w:t>274</w:t>
      </w:r>
      <w:proofErr w:type="spellEnd"/>
      <w:r w:rsidRPr="00270FB0">
        <w:t>. st 2. Stečajnog zakona popis tražbina objavljen je dana</w:t>
      </w:r>
      <w:r w:rsidR="00711A69">
        <w:t xml:space="preserve"> </w:t>
      </w:r>
      <w:proofErr w:type="spellStart"/>
      <w:r w:rsidR="0076127D">
        <w:t>18</w:t>
      </w:r>
      <w:proofErr w:type="spellEnd"/>
      <w:r w:rsidR="0076127D">
        <w:t>. srpnja</w:t>
      </w:r>
      <w:r w:rsidR="0021394A" w:rsidRPr="00270FB0">
        <w:t xml:space="preserve"> </w:t>
      </w:r>
      <w:proofErr w:type="spellStart"/>
      <w:r w:rsidR="0021394A" w:rsidRPr="00270FB0">
        <w:t>2017</w:t>
      </w:r>
      <w:proofErr w:type="spellEnd"/>
      <w:r w:rsidR="0021394A" w:rsidRPr="00270FB0">
        <w:t xml:space="preserve">. </w:t>
      </w:r>
      <w:r w:rsidRPr="00270FB0">
        <w:t>na mrežnoj stranici e-Oglasna ploča sudova</w:t>
      </w:r>
      <w:r w:rsidR="0021394A" w:rsidRPr="00270FB0">
        <w:t>.</w:t>
      </w:r>
    </w:p>
    <w:p w:rsidRDefault="001863EF" w:rsidP="00270FB0" w:rsidR="001863EF" w:rsidRPr="00270FB0">
      <w:pPr>
        <w:spacing w:lineRule="atLeast" w:line="300" w:after="75"/>
        <w:jc w:val="both"/>
        <w:rPr>
          <w:bCs/>
        </w:rPr>
      </w:pPr>
      <w:r w:rsidRPr="00270FB0">
        <w:tab/>
        <w:t xml:space="preserve">Nitko od vjerovnika nije u roku od osam dana nakon isteka roka iz članka </w:t>
      </w:r>
      <w:proofErr w:type="spellStart"/>
      <w:r w:rsidRPr="00270FB0">
        <w:t>275</w:t>
      </w:r>
      <w:proofErr w:type="spellEnd"/>
      <w:r w:rsidRPr="00270FB0">
        <w:t>. stavka 1. Stečajnog Zakona podnio p</w:t>
      </w:r>
      <w:r w:rsidRPr="00270FB0">
        <w:rPr>
          <w:bCs/>
        </w:rPr>
        <w:t>rigovo</w:t>
      </w:r>
      <w:r w:rsidR="00006AA3">
        <w:rPr>
          <w:bCs/>
        </w:rPr>
        <w:t>r</w:t>
      </w:r>
      <w:r w:rsidRPr="00270FB0">
        <w:rPr>
          <w:bCs/>
        </w:rPr>
        <w:t xml:space="preserve"> na diobni popis</w:t>
      </w:r>
      <w:r w:rsidR="00270FB0" w:rsidRPr="00270FB0">
        <w:rPr>
          <w:bCs/>
        </w:rPr>
        <w:t xml:space="preserve"> (</w:t>
      </w:r>
      <w:r w:rsidR="00006AA3">
        <w:rPr>
          <w:bCs/>
        </w:rPr>
        <w:t>č</w:t>
      </w:r>
      <w:r w:rsidRPr="00270FB0">
        <w:rPr>
          <w:bCs/>
        </w:rPr>
        <w:t>l</w:t>
      </w:r>
      <w:r w:rsidR="00270FB0" w:rsidRPr="00270FB0">
        <w:rPr>
          <w:bCs/>
        </w:rPr>
        <w:t xml:space="preserve">. </w:t>
      </w:r>
      <w:proofErr w:type="spellStart"/>
      <w:r w:rsidRPr="00270FB0">
        <w:rPr>
          <w:bCs/>
        </w:rPr>
        <w:t>280</w:t>
      </w:r>
      <w:proofErr w:type="spellEnd"/>
      <w:r w:rsidRPr="00270FB0">
        <w:rPr>
          <w:bCs/>
        </w:rPr>
        <w:t>.</w:t>
      </w:r>
      <w:r w:rsidR="00270FB0" w:rsidRPr="00270FB0">
        <w:rPr>
          <w:bCs/>
        </w:rPr>
        <w:t xml:space="preserve"> Stečajnog za</w:t>
      </w:r>
      <w:r w:rsidR="00F31935">
        <w:rPr>
          <w:bCs/>
        </w:rPr>
        <w:t>k</w:t>
      </w:r>
      <w:r w:rsidR="00270FB0" w:rsidRPr="00270FB0">
        <w:rPr>
          <w:bCs/>
        </w:rPr>
        <w:t>ona).</w:t>
      </w:r>
    </w:p>
    <w:p w:rsidRDefault="00527C2C" w:rsidP="006F09B0" w:rsidR="00C332A8" w:rsidRPr="00270FB0">
      <w:pPr>
        <w:jc w:val="both"/>
      </w:pPr>
      <w:r w:rsidRPr="00270FB0">
        <w:tab/>
        <w:t>Stoga</w:t>
      </w:r>
      <w:r w:rsidR="00270FB0">
        <w:t xml:space="preserve"> je</w:t>
      </w:r>
      <w:r w:rsidRPr="00270FB0">
        <w:t xml:space="preserve">, temeljem odredbe čl. </w:t>
      </w:r>
      <w:proofErr w:type="spellStart"/>
      <w:r w:rsidR="0015727D" w:rsidRPr="00270FB0">
        <w:t>273</w:t>
      </w:r>
      <w:proofErr w:type="spellEnd"/>
      <w:r w:rsidRPr="00270FB0">
        <w:t xml:space="preserve">. st. 3. </w:t>
      </w:r>
      <w:smartTag w:element="zakoni" w:uri="http://www.java.hr/xml/smarttags/zakoni">
        <w:r w:rsidRPr="00270FB0">
          <w:t>Stečajnog zakona</w:t>
        </w:r>
      </w:smartTag>
      <w:r w:rsidRPr="00270FB0">
        <w:t xml:space="preserve"> donesena odluka kao u izreci.</w:t>
      </w:r>
    </w:p>
    <w:p w:rsidRDefault="006F09B0" w:rsidR="006F09B0" w:rsidRPr="00270FB0"/>
    <w:p w:rsidRDefault="006F09B0" w:rsidP="006F09B0" w:rsidR="006F09B0" w:rsidRPr="007529AB">
      <w:pPr>
        <w:jc w:val="center"/>
      </w:pPr>
      <w:r w:rsidRPr="007529AB">
        <w:t xml:space="preserve">U Pazinu, dana </w:t>
      </w:r>
      <w:r w:rsidR="00FA79CA">
        <w:t>5. rujna</w:t>
      </w:r>
      <w:r w:rsidR="00270FB0">
        <w:t xml:space="preserve"> </w:t>
      </w:r>
      <w:proofErr w:type="spellStart"/>
      <w:r w:rsidR="00870074" w:rsidRPr="007529AB">
        <w:t>201</w:t>
      </w:r>
      <w:r w:rsidR="00270FB0">
        <w:t>7</w:t>
      </w:r>
      <w:proofErr w:type="spellEnd"/>
      <w:r w:rsidR="00C332A8" w:rsidRPr="007529AB">
        <w:t>.</w:t>
      </w:r>
      <w:r w:rsidRPr="007529AB">
        <w:t xml:space="preserve"> godine</w:t>
      </w:r>
    </w:p>
    <w:p w:rsidRDefault="00870074" w:rsidP="006F09B0" w:rsidR="00870074" w:rsidRPr="007529AB">
      <w:pPr>
        <w:jc w:val="center"/>
      </w:pPr>
    </w:p>
    <w:p w:rsidRDefault="006F09B0" w:rsidP="0076127D" w:rsidR="006F09B0" w:rsidRPr="007529AB">
      <w:r w:rsidRPr="007529AB">
        <w:tab/>
      </w:r>
      <w:r w:rsidRPr="007529AB">
        <w:tab/>
      </w:r>
    </w:p>
    <w:p w:rsidRDefault="006F09B0" w:rsidP="006F09B0" w:rsidR="006F09B0" w:rsidRPr="007529AB">
      <w:pPr>
        <w:jc w:val="center"/>
      </w:pPr>
      <w:r w:rsidRPr="007529AB">
        <w:t xml:space="preserve">                                                                                                           Stečajni sudac:</w:t>
      </w:r>
    </w:p>
    <w:p w:rsidRDefault="006F09B0" w:rsidP="006F09B0" w:rsidR="006F09B0" w:rsidRPr="007529AB">
      <w:pPr>
        <w:jc w:val="center"/>
      </w:pPr>
      <w:r w:rsidRPr="007529AB">
        <w:t xml:space="preserve">                                                      </w:t>
      </w:r>
      <w:r w:rsidR="00C332A8" w:rsidRPr="007529AB">
        <w:t xml:space="preserve">                                                     Damir Rabar</w:t>
      </w:r>
      <w:r w:rsidR="00BE3C4D">
        <w:t>, v.r.</w:t>
      </w:r>
      <w:r w:rsidRPr="007529AB">
        <w:t xml:space="preserve">                                                 </w:t>
      </w:r>
      <w:r w:rsidR="00C332A8" w:rsidRPr="007529AB">
        <w:t xml:space="preserve">  </w:t>
      </w:r>
    </w:p>
    <w:p w:rsidRDefault="006F09B0" w:rsidP="006F09B0" w:rsidR="006F09B0" w:rsidRPr="007529AB">
      <w:pPr>
        <w:jc w:val="right"/>
      </w:pPr>
    </w:p>
    <w:p w:rsidRDefault="006F09B0" w:rsidP="006F09B0" w:rsidR="006F09B0" w:rsidRPr="007529AB">
      <w:pPr>
        <w:jc w:val="right"/>
      </w:pPr>
    </w:p>
    <w:p w:rsidRDefault="00874067" w:rsidP="006F09B0" w:rsidR="00874067" w:rsidRPr="007529AB">
      <w:pPr>
        <w:jc w:val="right"/>
      </w:pPr>
    </w:p>
    <w:p w:rsidRDefault="006F09B0" w:rsidP="006F09B0" w:rsidR="006F09B0" w:rsidRPr="007529AB">
      <w:pPr>
        <w:jc w:val="both"/>
      </w:pPr>
      <w:r w:rsidRPr="007529AB">
        <w:t>UPUTA O PRAVNOM LIJEKU:</w:t>
      </w:r>
    </w:p>
    <w:p w:rsidRDefault="007238FC" w:rsidP="006F09B0" w:rsidR="006F09B0" w:rsidRPr="007529AB">
      <w:pPr>
        <w:jc w:val="both"/>
      </w:pPr>
      <w:r w:rsidRPr="007529AB">
        <w:t xml:space="preserve">Protiv ovog </w:t>
      </w:r>
      <w:r w:rsidR="00BE3C4D">
        <w:t>zaključka</w:t>
      </w:r>
      <w:r w:rsidRPr="007529AB">
        <w:t xml:space="preserve"> nije dopuštena žalba.</w:t>
      </w:r>
    </w:p>
    <w:p w:rsidRDefault="007238FC" w:rsidP="006F09B0" w:rsidR="007238FC" w:rsidRPr="007529AB">
      <w:pPr>
        <w:jc w:val="both"/>
      </w:pPr>
    </w:p>
    <w:p w:rsidRDefault="007238FC" w:rsidP="006F09B0" w:rsidR="007238FC" w:rsidRPr="00FA79CA">
      <w:pPr>
        <w:jc w:val="both"/>
      </w:pPr>
      <w:r w:rsidRPr="00FA79CA">
        <w:t>DNA</w:t>
      </w:r>
    </w:p>
    <w:p w:rsidRDefault="00870074" w:rsidP="006F09B0" w:rsidR="007238FC" w:rsidRPr="00FA79CA">
      <w:pPr>
        <w:jc w:val="both"/>
      </w:pPr>
      <w:r w:rsidRPr="00FA79CA">
        <w:t>- s</w:t>
      </w:r>
      <w:r w:rsidR="00B350B7">
        <w:t>tečajna</w:t>
      </w:r>
      <w:r w:rsidR="007238FC" w:rsidRPr="00FA79CA">
        <w:t xml:space="preserve"> upravitelj</w:t>
      </w:r>
      <w:r w:rsidR="00B350B7">
        <w:t xml:space="preserve">ica </w:t>
      </w:r>
      <w:r w:rsidR="00B350B7">
        <w:rPr>
          <w:color w:val="000000"/>
        </w:rPr>
        <w:t xml:space="preserve">Paula </w:t>
      </w:r>
      <w:proofErr w:type="spellStart"/>
      <w:r w:rsidR="00B350B7">
        <w:rPr>
          <w:color w:val="000000"/>
        </w:rPr>
        <w:t>Čandrlić</w:t>
      </w:r>
      <w:proofErr w:type="spellEnd"/>
      <w:r w:rsidR="00B350B7">
        <w:rPr>
          <w:color w:val="000000"/>
        </w:rPr>
        <w:t xml:space="preserve"> Mesarić</w:t>
      </w:r>
      <w:r w:rsidR="00B350B7">
        <w:t xml:space="preserve">, </w:t>
      </w:r>
      <w:r w:rsidR="00B350B7">
        <w:rPr>
          <w:color w:val="000000"/>
        </w:rPr>
        <w:t>Osijek, Zagrebačka 6</w:t>
      </w:r>
    </w:p>
    <w:p w:rsidRDefault="0076127D" w:rsidP="006F09B0" w:rsidR="006F09B0" w:rsidRPr="007529AB">
      <w:pPr>
        <w:jc w:val="both"/>
      </w:pPr>
      <w:r>
        <w:t>- e-oglasna ploča sudova</w:t>
      </w:r>
    </w:p>
    <w:p w:rsidRDefault="006F09B0" w:rsidR="006F09B0" w:rsidRPr="007529AB"/>
    <w:sectPr w:rsidR="006F09B0" w:rsidRPr="007529A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27D" w:rsidP="0076127D" w:rsidR="0076127D">
      <w:r>
        <w:separator/>
      </w:r>
    </w:p>
  </w:endnote>
  <w:endnote w:id="0" w:type="continuationSeparator">
    <w:p w:rsidRDefault="0076127D" w:rsidP="0076127D" w:rsidR="007612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27D" w:rsidP="0076127D" w:rsidR="0076127D">
      <w:r>
        <w:separator/>
      </w:r>
    </w:p>
  </w:footnote>
  <w:footnote w:id="0" w:type="continuationSeparator">
    <w:p w:rsidRDefault="0076127D" w:rsidP="0076127D" w:rsidR="007612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127D" w:rsidP="0076127D" w:rsidR="0076127D" w:rsidRPr="007529AB">
    <w:pPr>
      <w:ind w:left="5664"/>
    </w:pPr>
    <w:r>
      <w:t xml:space="preserve"> </w:t>
    </w:r>
    <w:r w:rsidRPr="007529AB">
      <w:t>Poslovni broj 1 St-</w:t>
    </w:r>
    <w:proofErr w:type="spellStart"/>
    <w:r>
      <w:t>388</w:t>
    </w:r>
    <w:proofErr w:type="spellEnd"/>
    <w:r w:rsidRPr="007529AB">
      <w:t>/</w:t>
    </w:r>
    <w:proofErr w:type="spellStart"/>
    <w:r w:rsidRPr="007529AB">
      <w:t>1</w:t>
    </w:r>
    <w:r>
      <w:t>6</w:t>
    </w:r>
    <w:proofErr w:type="spellEnd"/>
    <w:r w:rsidRPr="007529AB">
      <w:t>-</w:t>
    </w:r>
    <w:proofErr w:type="spellStart"/>
    <w:r>
      <w:t>39</w:t>
    </w:r>
    <w:proofErr w:type="spellEnd"/>
  </w:p>
  <w:p w:rsidRDefault="0076127D" w:rsidP="0076127D" w:rsidR="0076127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4519"/>
    <w:rsid w:val="00006AA3"/>
    <w:rsid w:val="00153735"/>
    <w:rsid w:val="0015727D"/>
    <w:rsid w:val="001863EF"/>
    <w:rsid w:val="0019741F"/>
    <w:rsid w:val="0021394A"/>
    <w:rsid w:val="00220BC7"/>
    <w:rsid w:val="00270FB0"/>
    <w:rsid w:val="00301B85"/>
    <w:rsid w:val="00302A89"/>
    <w:rsid w:val="00373083"/>
    <w:rsid w:val="00394BC9"/>
    <w:rsid w:val="003B316C"/>
    <w:rsid w:val="004B2BBD"/>
    <w:rsid w:val="004D4519"/>
    <w:rsid w:val="00527C2C"/>
    <w:rsid w:val="00551B6A"/>
    <w:rsid w:val="005B7983"/>
    <w:rsid w:val="00666211"/>
    <w:rsid w:val="006A3B14"/>
    <w:rsid w:val="006C3E9D"/>
    <w:rsid w:val="006F09B0"/>
    <w:rsid w:val="00711A69"/>
    <w:rsid w:val="007238FC"/>
    <w:rsid w:val="007529AB"/>
    <w:rsid w:val="0076127D"/>
    <w:rsid w:val="00870074"/>
    <w:rsid w:val="00874067"/>
    <w:rsid w:val="008B0395"/>
    <w:rsid w:val="00A70140"/>
    <w:rsid w:val="00AF133D"/>
    <w:rsid w:val="00B350B7"/>
    <w:rsid w:val="00BA2487"/>
    <w:rsid w:val="00BE3C4D"/>
    <w:rsid w:val="00C332A8"/>
    <w:rsid w:val="00D0600C"/>
    <w:rsid w:val="00F31935"/>
    <w:rsid w:val="00FA79CA"/>
    <w:rsid w:val="00FD6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09B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FD6C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6C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76127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127D"/>
    <w:rPr>
      <w:sz w:val="24"/>
      <w:szCs w:val="24"/>
    </w:rPr>
  </w:style>
  <w:style w:styleId="Podnoje" w:type="paragraph">
    <w:name w:val="footer"/>
    <w:basedOn w:val="Normal"/>
    <w:link w:val="PodnojeChar"/>
    <w:rsid w:val="007612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612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2B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2B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2BBD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2BBD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2BBD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09B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FD6C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6C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76127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127D"/>
    <w:rPr>
      <w:sz w:val="24"/>
      <w:szCs w:val="24"/>
    </w:rPr>
  </w:style>
  <w:style w:styleId="Podnoje" w:type="paragraph">
    <w:name w:val="footer"/>
    <w:basedOn w:val="Normal"/>
    <w:link w:val="PodnojeChar"/>
    <w:rsid w:val="007612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612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2B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2B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2BBD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2BBD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2BBD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St-388/2016</izvorni_sadrzaj>
    <derivirana_varijabla naziv="DomainObject.Predmet.OznakaBroj_1">St-388/2016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UMAG - COD d.o.o. UMAG</izvorni_sadrzaj>
    <derivirana_varijabla naziv="DomainObject.Predmet.ProtustrankaFormated_1">  UMAG - COD d.o.o. UMAG</derivirana_varijabla>
  </DomainObject.Predmet.ProtustrankaFormated>
  <DomainObject.Predmet.ProtustrankaFormatedOIB>
    <izvorni_sadrzaj>  UMAG - COD d.o.o. UMAG, OIB 56483991500</izvorni_sadrzaj>
    <derivirana_varijabla naziv="DomainObject.Predmet.ProtustrankaFormatedOIB_1">  UMAG - COD d.o.o. UMAG, OIB 56483991500</derivirana_varijabla>
  </DomainObject.Predmet.ProtustrankaFormatedOIB>
  <DomainObject.Predmet.ProtustrankaFormatedWithAdress>
    <izvorni_sadrzaj> UMAG - COD d.o.o. UMAG, Ulica I.M.Ronjgova 8, 52470 Umag</izvorni_sadrzaj>
    <derivirana_varijabla naziv="DomainObject.Predmet.ProtustrankaFormatedWithAdress_1"> UMAG - COD d.o.o. UMAG, Ulica I.M.Ronjgova 8, 52470 Umag</derivirana_varijabla>
  </DomainObject.Predmet.ProtustrankaFormatedWithAdress>
  <DomainObject.Predmet.ProtustrankaFormatedWithAdressOIB>
    <izvorni_sadrzaj> UMAG - COD d.o.o. UMAG, OIB 56483991500, Ulica I.M.Ronjgova 8, 52470 Umag</izvorni_sadrzaj>
    <derivirana_varijabla naziv="DomainObject.Predmet.ProtustrankaFormatedWithAdressOIB_1"> UMAG - COD d.o.o. UMAG, OIB 56483991500, Ulica I.M.Ronjgova 8, 52470 Umag</derivirana_varijabla>
  </DomainObject.Predmet.ProtustrankaFormatedWithAdressOIB>
  <DomainObject.Predmet.ProtustrankaWithAdress>
    <izvorni_sadrzaj>UMAG - COD d.o.o. UMAG Ulica I.M.Ronjgova 8, 52470 Umag</izvorni_sadrzaj>
    <derivirana_varijabla naziv="DomainObject.Predmet.ProtustrankaWithAdress_1">UMAG - COD d.o.o. UMAG Ulica I.M.Ronjgova 8, 52470 Umag</derivirana_varijabla>
  </DomainObject.Predmet.ProtustrankaWithAdress>
  <DomainObject.Predmet.ProtustrankaWithAdressOIB>
    <izvorni_sadrzaj>UMAG - COD d.o.o. UMAG, OIB 56483991500, Ulica I.M.Ronjgova 8, 52470 Umag</izvorni_sadrzaj>
    <derivirana_varijabla naziv="DomainObject.Predmet.ProtustrankaWithAdressOIB_1">UMAG - COD d.o.o. UMAG, OIB 56483991500, Ulica I.M.Ronjgova 8, 52470 Umag</derivirana_varijabla>
  </DomainObject.Predmet.ProtustrankaWithAdressOIB>
  <DomainObject.Predmet.ProtustrankaNazivFormated>
    <izvorni_sadrzaj>UMAG - COD d.o.o. UMAG</izvorni_sadrzaj>
    <derivirana_varijabla naziv="DomainObject.Predmet.ProtustrankaNazivFormated_1">UMAG - COD d.o.o. UMAG</derivirana_varijabla>
  </DomainObject.Predmet.ProtustrankaNazivFormated>
  <DomainObject.Predmet.ProtustrankaNazivFormatedOIB>
    <izvorni_sadrzaj>UMAG - COD d.o.o. UMAG, OIB 56483991500</izvorni_sadrzaj>
    <derivirana_varijabla naziv="DomainObject.Predmet.ProtustrankaNazivFormatedOIB_1">UMAG - COD d.o.o. UMAG, OIB 56483991500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PULA; GRAD BUJE, BUJE</izvorni_sadrzaj>
    <derivirana_varijabla naziv="DomainObject.Predmet.StrankaFormated_1">  REPUBLIKA HRVATSKA, Ministarstvo financija, Porezna uprava, Područni ured Istra, Primorje, Gorski Kotar  i Lika zastupanog po punomoćniku ŽDO PULA; GRAD BUJE, BUJE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PULA; GRAD BUJE, BUJE, OIB 19611257971</izvorni_sadrzaj>
    <derivirana_varijabla naziv="DomainObject.Predmet.StrankaFormatedOIB_1">  REPUBLIKA HRVATSKA, Ministarstvo financija, Porezna uprava, Područni ured Istra, Primorje, Gorski Kotar  i Lika, OIB 52634238587 zastupanog po punomoćniku ŽDO PULA; GRAD BUJE, BUJE, OIB 19611257971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PULA; GRAD BUJE, BUJE, Istarska 2, 52460 Buje</izvorni_sadrzaj>
    <derivirana_varijabla naziv="DomainObject.Predmet.StrankaFormatedWithAdress_1"> REPUBLIKA HRVATSKA, Ministarstvo financija, Porezna uprava, Područni ured Istra, Primorje, Gorski Kotar  i Lika zastupanog po punomoćniku ŽDO PULA; GRAD BUJE, BUJE, Istarska 2, 52460 Buje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PULA; GRAD BUJE, BUJE, OIB 19611257971, Istarska 2, 52460 Buje</izvorni_sadrzaj>
    <derivirana_varijabla naziv="DomainObject.Predmet.StrankaFormatedWithAdressOIB_1"> REPUBLIKA HRVATSKA, Ministarstvo financija, Porezna uprava, Područni ured Istra, Primorje, Gorski Kotar  i Lika, OIB 52634238587 zastupanog po punomoćniku ŽDO PULA; GRAD BUJE, BUJE, OIB 19611257971, Istarska 2, 52460 Buje</derivirana_varijabla>
  </DomainObject.Predmet.StrankaFormatedWithAdressOIB>
  <DomainObject.Predmet.StrankaWithAdress>
    <izvorni_sadrzaj>REPUBLIKA HRVATSKA, Ministarstvo financija, Porezna uprava, Područni ured Istra, Primorje, Gorski Kotar  i Lika ,GRAD BUJE, BUJE Istarska 2,52460 Buje</izvorni_sadrzaj>
    <derivirana_varijabla naziv="DomainObject.Predmet.StrankaWithAdress_1">REPUBLIKA HRVATSKA, Ministarstvo financija, Porezna uprava, Područni ured Istra, Primorje, Gorski Kotar  i Lika ,GRAD BUJE, BUJE Istarska 2,52460 Buje</derivirana_varijabla>
  </DomainObject.Predmet.StrankaWithAdress>
  <DomainObject.Predmet.StrankaWithAdressOIB>
    <izvorni_sadrzaj>REPUBLIKA HRVATSKA, Ministarstvo financija, Porezna uprava, Područni ured Istra, Primorje, Gorski Kotar  i Lika, OIB 52634238587,GRAD BUJE, BUJE, OIB 19611257971, Istarska 2,52460 Buje</izvorni_sadrzaj>
    <derivirana_varijabla naziv="DomainObject.Predmet.StrankaWithAdressOIB_1">REPUBLIKA HRVATSKA, Ministarstvo financija, Porezna uprava, Područni ured Istra, Primorje, Gorski Kotar  i Lika, OIB 52634238587,GRAD BUJE, BUJE, OIB 19611257971, Istarska 2,52460 Buje</derivirana_varijabla>
  </DomainObject.Predmet.StrankaWithAdressOIB>
  <DomainObject.Predmet.StrankaNazivFormated>
    <izvorni_sadrzaj>REPUBLIKA HRVATSKA, Ministarstvo financija, Porezna uprava, Područni ured Istra, Primorje, Gorski Kotar  i Lika,GRAD BUJE, BUJE</izvorni_sadrzaj>
    <derivirana_varijabla naziv="DomainObject.Predmet.StrankaNazivFormated_1">REPUBLIKA HRVATSKA, Ministarstvo financija, Porezna uprava, Područni ured Istra, Primorje, Gorski Kotar  i Lika,GRAD BUJE, BUJE</derivirana_varijabla>
  </DomainObject.Predmet.StrankaNazivFormated>
  <DomainObject.Predmet.StrankaNazivFormatedOIB>
    <izvorni_sadrzaj>REPUBLIKA HRVATSKA, Ministarstvo financija, Porezna uprava, Područni ured Istra, Primorje, Gorski Kotar  i Lika, OIB 52634238587,GRAD BUJE, BUJE, OIB 19611257971</izvorni_sadrzaj>
    <derivirana_varijabla naziv="DomainObject.Predmet.StrankaNazivFormatedOIB_1">REPUBLIKA HRVATSKA, Ministarstvo financija, Porezna uprava, Područni ured Istra, Primorje, Gorski Kotar  i Lika, OIB 52634238587,GRAD BUJE, BUJE, OIB 19611257971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469567.93</izvorni_sadrzaj>
    <derivirana_varijabla naziv="DomainObject.Predmet.TrenutnaVrijednost_1">469567.93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  <item>GRAD BUJE, BUJE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  <item>GRAD BUJE, BUJE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  <item>GRAD BUJE, BUJE, OIB 19611257971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  <item>GRAD BUJE, BUJE, OIB 19611257971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  <item>GRAD BUJE, BUJE, Istarska 2, 52460 Buje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  <item>GRAD BUJE, BUJE, Istarska 2, 52460 Buje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  <item>GRAD BUJE, BUJE, OIB 19611257971, Istarska 2, 52460 Buje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  <item>GRAD BUJE, BUJE, OIB 19611257971, Istarska 2, 52460 Buje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  <item>GRAD BUJE, BUJE</item>
    </izvorni_sadrzaj>
    <derivirana_varijabla naziv="DomainObject.Predmet.StrankaListNazivFormated_1">
      <item>REPUBLIKA HRVATSKA, Ministarstvo financija, Porezna uprava, Područni ured Istra, Primorje, Gorski Kotar  i Lika</item>
      <item>GRAD BUJE, BUJE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  <item>GRAD BUJE, BUJE, OIB 19611257971</item>
    </izvorni_sadrzaj>
    <derivirana_varijabla naziv="DomainObject.Predmet.StrankaListNazivFormatedOIB_1">
      <item>REPUBLIKA HRVATSKA, Ministarstvo financija, Porezna uprava, Područni ured Istra, Primorje, Gorski Kotar  i Lika, OIB 52634238587</item>
      <item>GRAD BUJE, BUJE, OIB 19611257971</item>
    </derivirana_varijabla>
  </DomainObject.Predmet.StrankaListNazivFormatedOIB>
  <DomainObject.Predmet.ProtuStrankaListFormated>
    <izvorni_sadrzaj>
      <item>UMAG - COD d.o.o. UMAG</item>
    </izvorni_sadrzaj>
    <derivirana_varijabla naziv="DomainObject.Predmet.ProtuStrankaListFormated_1">
      <item>UMAG - COD d.o.o. UMAG</item>
    </derivirana_varijabla>
  </DomainObject.Predmet.ProtuStrankaListFormated>
  <DomainObject.Predmet.ProtuStrankaListFormatedOIB>
    <izvorni_sadrzaj>
      <item>UMAG - COD d.o.o. UMAG, OIB 56483991500</item>
    </izvorni_sadrzaj>
    <derivirana_varijabla naziv="DomainObject.Predmet.ProtuStrankaListFormatedOIB_1">
      <item>UMAG - COD d.o.o. UMAG, OIB 56483991500</item>
    </derivirana_varijabla>
  </DomainObject.Predmet.ProtuStrankaListFormatedOIB>
  <DomainObject.Predmet.ProtuStrankaListFormatedWithAdress>
    <izvorni_sadrzaj>
      <item>UMAG - COD d.o.o. UMAG, Ulica I.M.Ronjgova 8, 52470 Umag</item>
    </izvorni_sadrzaj>
    <derivirana_varijabla naziv="DomainObject.Predmet.ProtuStrankaListFormatedWithAdress_1">
      <item>UMAG - COD d.o.o. UMAG, Ulica I.M.Ronjgova 8, 52470 Umag</item>
    </derivirana_varijabla>
  </DomainObject.Predmet.ProtuStrankaListFormatedWithAdress>
  <DomainObject.Predmet.ProtuStrankaListFormatedWithAdressOIB>
    <izvorni_sadrzaj>
      <item>UMAG - COD d.o.o. UMAG, OIB 56483991500, Ulica I.M.Ronjgova 8, 52470 Umag</item>
    </izvorni_sadrzaj>
    <derivirana_varijabla naziv="DomainObject.Predmet.ProtuStrankaListFormatedWithAdressOIB_1">
      <item>UMAG - COD d.o.o. UMAG, OIB 56483991500, Ulica I.M.Ronjgova 8, 52470 Umag</item>
    </derivirana_varijabla>
  </DomainObject.Predmet.ProtuStrankaListFormatedWithAdressOIB>
  <DomainObject.Predmet.ProtuStrankaListNazivFormated>
    <izvorni_sadrzaj>
      <item>UMAG - COD d.o.o. UMAG</item>
    </izvorni_sadrzaj>
    <derivirana_varijabla naziv="DomainObject.Predmet.ProtuStrankaListNazivFormated_1">
      <item>UMAG - COD d.o.o. UMAG</item>
    </derivirana_varijabla>
  </DomainObject.Predmet.ProtuStrankaListNazivFormated>
  <DomainObject.Predmet.ProtuStrankaListNazivFormatedOIB>
    <izvorni_sadrzaj>
      <item>UMAG - COD d.o.o. UMAG, OIB 56483991500</item>
    </izvorni_sadrzaj>
    <derivirana_varijabla naziv="DomainObject.Predmet.ProtuStrankaListNazivFormatedOIB_1">
      <item>UMAG - COD d.o.o. UMAG, OIB 56483991500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 i dr.</izvorni_sadrzaj>
    <derivirana_varijabla naziv="DomainObject.Predmet.StrankaIDrugi_1">REPUBLIKA HRVATSKA, Ministarstvo financija, Porezna uprava, Područni ured Istra, Primorje, Gorski Kotar  i Lika i dr.</derivirana_varijabla>
  </DomainObject.Predmet.StrankaIDrugi>
  <DomainObject.Predmet.ProtustrankaIDrugi>
    <izvorni_sadrzaj>UMAG - COD d.o.o. UMAG</izvorni_sadrzaj>
    <derivirana_varijabla naziv="DomainObject.Predmet.ProtustrankaIDrugi_1">UMAG - COD d.o.o. UMAG</derivirana_varijabla>
  </DomainObject.Predmet.ProtustrankaIDrugi>
  <DomainObject.Predmet.StrankaIDrugiAdressOIB>
    <izvorni_sadrzaj>REPUBLIKA HRVATSKA, Ministarstvo financija, Porezna uprava, Područni ured Istra, Primorje, Gorski Kotar  i Lika, OIB 52634238587 i dr.</izvorni_sadrzaj>
    <derivirana_varijabla naziv="DomainObject.Predmet.StrankaIDrugiAdressOIB_1">REPUBLIKA HRVATSKA, Ministarstvo financija, Porezna uprava, Područni ured Istra, Primorje, Gorski Kotar  i Lika, OIB 52634238587 i dr.</derivirana_varijabla>
  </DomainObject.Predmet.StrankaIDrugiAdressOIB>
  <DomainObject.Predmet.ProtustrankaIDrugiAdressOIB>
    <izvorni_sadrzaj>UMAG - COD d.o.o. UMAG, OIB 56483991500, Ulica I.M.Ronjgova 8, 52470 Umag</izvorni_sadrzaj>
    <derivirana_varijabla naziv="DomainObject.Predmet.ProtustrankaIDrugiAdressOIB_1">UMAG - COD d.o.o. UMAG, OIB 56483991500, Ulica I.M.Ronjgova 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UMAG - COD d.o.o. UMAG</item>
      <item>REPUBLIKA HRVATSKA, Ministarstvo financija, Porezna uprava, Područni ured Istra, Primorje, Gorski Kotar  i Lika</item>
      <item>GRAD BUJE, BUJE</item>
      <item>ŽDO PULA</item>
    </izvorni_sadrzaj>
    <derivirana_varijabla naziv="DomainObject.Predmet.SudioniciListNaziv_1">
      <item>UMAG - COD d.o.o. UMAG</item>
      <item>REPUBLIKA HRVATSKA, Ministarstvo financija, Porezna uprava, Područni ured Istra, Primorje, Gorski Kotar  i Lika</item>
      <item>GRAD BUJE, BUJE</item>
      <item>ŽDO PULA</item>
    </derivirana_varijabla>
  </DomainObject.Predmet.SudioniciListNaziv>
  <DomainObject.Predmet.SudioniciListAdressOIB>
    <izvorni_sadrzaj>
      <item>UMAG - COD d.o.o. UMAG, OIB 56483991500, Ulica I.M.Ronjgova 8,52470 Umag</item>
      <item>REPUBLIKA HRVATSKA, Ministarstvo financija, Porezna uprava, Područni ured Istra, Primorje, Gorski Kotar  i Lika, OIB 52634238587</item>
      <item>GRAD BUJE, BUJE, OIB 19611257971, Istarska 2,52460 Buje</item>
      <item>ŽDO PULA</item>
    </izvorni_sadrzaj>
    <derivirana_varijabla naziv="DomainObject.Predmet.SudioniciListAdressOIB_1">
      <item>UMAG - COD d.o.o. UMAG, OIB 56483991500, Ulica I.M.Ronjgova 8,52470 Umag</item>
      <item>REPUBLIKA HRVATSKA, Ministarstvo financija, Porezna uprava, Područni ured Istra, Primorje, Gorski Kotar  i Lika, OIB 52634238587</item>
      <item>GRAD BUJE, BUJE, OIB 19611257971, Istarska 2,52460 Buje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56483991500</item>
      <item>, OIB 52634238587</item>
      <item>, OIB 19611257971</item>
      <item>, OIB null</item>
    </izvorni_sadrzaj>
    <derivirana_varijabla naziv="DomainObject.Predmet.SudioniciListNazivOIB_1">
      <item>, OIB 56483991500</item>
      <item>, OIB 52634238587</item>
      <item>, OIB 19611257971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248</properties:Words>
  <properties:Characters>1279</properties:Characters>
  <properties:Lines>46</properties:Lines>
  <properties:Paragraphs>19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2017-09-05T06:45:00Z</dcterms:created>
  <dc:creator>sblazevic</dc:creator>
  <cp:lastModifiedBy>Lorena Paris Aničić</cp:lastModifiedBy>
  <cp:lastPrinted>2017-09-05T07:11:00Z</cp:lastPrinted>
  <dcterms:modified xmlns:xsi="http://www.w3.org/2001/XMLSchema-instance" xsi:type="dcterms:W3CDTF">2017-09-05T07:11:00Z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