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99c0" w14:paraId="88299c0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</w:t>
      </w:r>
      <w:r w:rsidR="00FB3E53">
        <w:t xml:space="preserve">  </w:t>
      </w:r>
      <w:r w:rsidRPr="00F1439C">
        <w:t xml:space="preserve">   </w:t>
      </w:r>
      <w:r w:rsidR="00176DE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FB3E53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FB3E53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2A52A2">
      <w:pPr>
        <w:jc w:val="both"/>
      </w:pPr>
      <w:r w:rsidRPr="00F1439C">
        <w:tab/>
      </w:r>
      <w:r w:rsidR="00B93440">
        <w:t xml:space="preserve">U </w:t>
      </w:r>
      <w:r w:rsidR="00B93440" w:rsidRPr="00B93440">
        <w:t>stečajno</w:t>
      </w:r>
      <w:r w:rsidR="00B93440">
        <w:t xml:space="preserve">m postupku nad </w:t>
      </w:r>
      <w:r w:rsidR="00B93440" w:rsidRPr="00B93440">
        <w:t>dužnik</w:t>
      </w:r>
      <w:r w:rsidR="00B93440">
        <w:t>om</w:t>
      </w:r>
      <w:r w:rsidR="00B93440" w:rsidRPr="00C11DF7">
        <w:t xml:space="preserve"> </w:t>
      </w:r>
      <w:r w:rsidR="00B93440" w:rsidRPr="00B93440">
        <w:t>EKONOMIK d.o.o. u stečaju Poreč, Tina Ujevića 7, OIB 63295095162</w:t>
      </w:r>
      <w:r w:rsidR="00B93440">
        <w:t>, p</w:t>
      </w:r>
      <w:r w:rsidRPr="00F1439C">
        <w:t xml:space="preserve">ozivate se na ročište za diobu kupovnine </w:t>
      </w:r>
      <w:r w:rsidR="00B93440" w:rsidRPr="00B93440">
        <w:t>iz prodanih dionica dioničkog društva Drvoplast d.d. Buzet</w:t>
      </w:r>
      <w:r w:rsidR="002B6635" w:rsidRPr="00F1439C">
        <w:t xml:space="preserve">, </w:t>
      </w:r>
      <w:r w:rsidRPr="00F1439C">
        <w:t xml:space="preserve">koje će se održati 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B93440" w:rsidP="00343E78" w:rsidR="00343E78" w:rsidRPr="00F1439C">
      <w:pPr>
        <w:jc w:val="center"/>
      </w:pPr>
      <w:r>
        <w:t>18</w:t>
      </w:r>
      <w:r w:rsidR="005B44F0" w:rsidRPr="00F1439C">
        <w:t xml:space="preserve">. </w:t>
      </w:r>
      <w:r w:rsidR="00AE5B4E">
        <w:t>listopada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C11DF7">
        <w:t>9</w:t>
      </w:r>
      <w:r w:rsidR="0070590F">
        <w:t>:</w:t>
      </w:r>
      <w:r w:rsidR="00C11DF7"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2A52A2" w:rsidR="00343E78" w:rsidRPr="00F1439C">
      <w:pPr>
        <w:jc w:val="center"/>
      </w:pPr>
      <w:r w:rsidRPr="00F1439C">
        <w:t xml:space="preserve">U Pazinu, </w:t>
      </w:r>
      <w:r w:rsidR="00B93440">
        <w:t>20</w:t>
      </w:r>
      <w:r w:rsidR="005B44F0" w:rsidRPr="00F1439C">
        <w:t xml:space="preserve">. </w:t>
      </w:r>
      <w:r w:rsidR="00B93440">
        <w:t>rujna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176DE0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AE5B4E" w:rsidP="00AE5B4E" w:rsidR="00B93440">
      <w:pPr>
        <w:jc w:val="both"/>
      </w:pPr>
      <w:r w:rsidRPr="00AE5B4E">
        <w:t xml:space="preserve">- stečajnom upravitelju </w:t>
      </w:r>
      <w:r w:rsidR="00B93440" w:rsidRPr="00B93440">
        <w:t>Ivor</w:t>
      </w:r>
      <w:r w:rsidR="00B93440">
        <w:t>u</w:t>
      </w:r>
      <w:r w:rsidR="00B93440" w:rsidRPr="00B93440">
        <w:t xml:space="preserve"> Pliskovc</w:t>
      </w:r>
      <w:r w:rsidR="00B93440">
        <w:t>u</w:t>
      </w:r>
      <w:r w:rsidR="00B93440" w:rsidRPr="00B93440">
        <w:t xml:space="preserve"> iz Rijeke, Agatićeva 6</w:t>
      </w:r>
    </w:p>
    <w:p w:rsidRDefault="002A52A2" w:rsidP="00AE5B4E" w:rsidR="00AE5B4E">
      <w:pPr>
        <w:jc w:val="both"/>
      </w:pPr>
      <w:r>
        <w:t xml:space="preserve">- </w:t>
      </w:r>
      <w:r w:rsidR="00AE5B4E">
        <w:t>Republika Hrvatska, po ŽDO Pula</w:t>
      </w:r>
    </w:p>
    <w:sectPr w:rsidSect="005B44F0" w:rsidR="00AE5B4E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CDD" w:rsidP="00C60648" w:rsidR="00972CDD">
      <w:r>
        <w:separator/>
      </w:r>
    </w:p>
  </w:endnote>
  <w:endnote w:id="0" w:type="continuationSeparator">
    <w:p w:rsidRDefault="00972CDD" w:rsidP="00C60648" w:rsidR="00972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CDD" w:rsidP="00C60648" w:rsidR="00972CDD">
      <w:r>
        <w:separator/>
      </w:r>
    </w:p>
  </w:footnote>
  <w:footnote w:id="0" w:type="continuationSeparator">
    <w:p w:rsidRDefault="00972CDD" w:rsidP="00C60648" w:rsidR="00972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AE5B4E">
      <w:t>10 St-</w:t>
    </w:r>
    <w:r w:rsidR="00B93440">
      <w:t>4/2017-66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0B70C1"/>
    <w:rsid w:val="00176DE0"/>
    <w:rsid w:val="0018524D"/>
    <w:rsid w:val="001C65C4"/>
    <w:rsid w:val="001D7FEF"/>
    <w:rsid w:val="00200B5B"/>
    <w:rsid w:val="00202458"/>
    <w:rsid w:val="002640FE"/>
    <w:rsid w:val="0029744C"/>
    <w:rsid w:val="002A52A2"/>
    <w:rsid w:val="002B6635"/>
    <w:rsid w:val="002D5F7A"/>
    <w:rsid w:val="0032234E"/>
    <w:rsid w:val="00343E78"/>
    <w:rsid w:val="00355F8C"/>
    <w:rsid w:val="0037323A"/>
    <w:rsid w:val="003D135C"/>
    <w:rsid w:val="00444B7F"/>
    <w:rsid w:val="00455752"/>
    <w:rsid w:val="00455EB8"/>
    <w:rsid w:val="005B44F0"/>
    <w:rsid w:val="005C144C"/>
    <w:rsid w:val="005D274A"/>
    <w:rsid w:val="0065192B"/>
    <w:rsid w:val="00664F5A"/>
    <w:rsid w:val="00670253"/>
    <w:rsid w:val="00673420"/>
    <w:rsid w:val="00692DF9"/>
    <w:rsid w:val="006A5E5B"/>
    <w:rsid w:val="0070590F"/>
    <w:rsid w:val="00792D5F"/>
    <w:rsid w:val="007E7D4F"/>
    <w:rsid w:val="0083177E"/>
    <w:rsid w:val="00847A62"/>
    <w:rsid w:val="0085204F"/>
    <w:rsid w:val="008A1C6E"/>
    <w:rsid w:val="008B0B74"/>
    <w:rsid w:val="008E602F"/>
    <w:rsid w:val="00972CDD"/>
    <w:rsid w:val="009B2A56"/>
    <w:rsid w:val="009D59EB"/>
    <w:rsid w:val="00A41892"/>
    <w:rsid w:val="00A53A24"/>
    <w:rsid w:val="00AE5B4E"/>
    <w:rsid w:val="00B0209E"/>
    <w:rsid w:val="00B65B07"/>
    <w:rsid w:val="00B93440"/>
    <w:rsid w:val="00BB5BBB"/>
    <w:rsid w:val="00BD6347"/>
    <w:rsid w:val="00C11B58"/>
    <w:rsid w:val="00C11DF7"/>
    <w:rsid w:val="00C23C39"/>
    <w:rsid w:val="00C60648"/>
    <w:rsid w:val="00C60A39"/>
    <w:rsid w:val="00CF1206"/>
    <w:rsid w:val="00D2066B"/>
    <w:rsid w:val="00D9472D"/>
    <w:rsid w:val="00DE51E6"/>
    <w:rsid w:val="00E37E55"/>
    <w:rsid w:val="00EE78F8"/>
    <w:rsid w:val="00EF1BB0"/>
    <w:rsid w:val="00EF5344"/>
    <w:rsid w:val="00F01606"/>
    <w:rsid w:val="00F1439C"/>
    <w:rsid w:val="00F23247"/>
    <w:rsid w:val="00F71ABD"/>
    <w:rsid w:val="00FB3E53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98</properties:Words>
  <properties:Characters>494</properties:Characters>
  <properties:Lines>27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2018-09-20T11:12:00Z</dcterms:created>
  <dc:creator>drabar</dc:creator>
  <cp:lastModifiedBy>Sanja Lakošeljac</cp:lastModifiedBy>
  <cp:lastPrinted>2010-09-17T06:20:00Z</cp:lastPrinted>
  <dcterms:modified xmlns:xsi="http://www.w3.org/2001/XMLSchema-instance" xsi:type="dcterms:W3CDTF">2018-09-20T11:13:00Z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- DIONICE- St-4-17.docx)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