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cf80" w14:paraId="44bcf8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33943">
        <w:rPr>
          <w:rFonts w:hAnsi="Times New Roman" w:ascii="Times New Roman"/>
        </w:rPr>
        <w:t>8</w:t>
      </w:r>
      <w:r w:rsidR="005E0507">
        <w:rPr>
          <w:rFonts w:hAnsi="Times New Roman" w:ascii="Times New Roman"/>
        </w:rPr>
        <w:t>58</w:t>
      </w:r>
      <w:r w:rsidR="00D33943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5E0507" w:rsidR="005E050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CERULEUS d.o.o.</w:t>
      </w:r>
    </w:p>
    <w:p w:rsidRDefault="005E0507" w:rsidR="00D33943">
      <w:pPr>
        <w:jc w:val="right"/>
        <w:rPr>
          <w:rFonts w:hAnsi="Times New Roman" w:ascii="Times New Roman"/>
        </w:rPr>
      </w:pPr>
      <w:r w:rsidRPr="005E0507">
        <w:rPr>
          <w:rFonts w:hAnsi="Times New Roman" w:ascii="Times New Roman"/>
        </w:rPr>
        <w:t xml:space="preserve"> Jastrebarsko, Zdihovačka ulica 44</w:t>
      </w:r>
    </w:p>
    <w:p w:rsidRDefault="005E0507" w:rsidR="005E0507">
      <w:pPr>
        <w:jc w:val="right"/>
        <w:rPr>
          <w:rFonts w:hAnsi="Times New Roman" w:ascii="Times New Roman"/>
        </w:rPr>
      </w:pP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5E0507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Martin Ciban</w:t>
      </w:r>
    </w:p>
    <w:p w:rsidRDefault="00FF6C0E" w:rsidP="00FF6C0E" w:rsidR="00FF6C0E">
      <w:pPr>
        <w:jc w:val="right"/>
        <w:rPr>
          <w:rFonts w:hAnsi="Times New Roman" w:ascii="Times New Roman"/>
        </w:rPr>
      </w:pPr>
      <w:r w:rsidRPr="00AE5288">
        <w:rPr>
          <w:rFonts w:hAnsi="Times New Roman" w:ascii="Times New Roman"/>
        </w:rPr>
        <w:t xml:space="preserve">Zagreb, </w:t>
      </w:r>
      <w:r w:rsidR="005E0507">
        <w:rPr>
          <w:rFonts w:hAnsi="Times New Roman" w:ascii="Times New Roman"/>
        </w:rPr>
        <w:t>Hrgovići 83</w:t>
      </w:r>
    </w:p>
    <w:p w:rsidRDefault="00FF6C0E" w:rsidR="00FF6C0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D33943" w:rsidR="00D33943">
      <w:pPr>
        <w:jc w:val="right"/>
        <w:rPr>
          <w:rFonts w:hAnsi="Times New Roman" w:ascii="Times New Roman"/>
        </w:rPr>
      </w:pP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ERSTE&amp;STEIERMARKISCHE BANK d.d.</w:t>
      </w: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Rijeka, Jadranski trg 3/a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5E0507" w:rsidR="00D33943" w:rsidRPr="005E05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5E0507" w:rsidRPr="005E0507">
        <w:rPr>
          <w:rFonts w:hAnsi="Times New Roman" w:ascii="Times New Roman"/>
        </w:rPr>
        <w:t>CERULEUS d.o.o., Jastrebarsko, Zdihovačka ulica 44, OIB 21868027727</w:t>
      </w:r>
    </w:p>
    <w:p w:rsidRDefault="005E0507" w:rsidP="005E0507" w:rsidR="005E0507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</w:t>
      </w:r>
      <w:r w:rsidR="00D33943">
        <w:rPr>
          <w:rFonts w:hAnsi="Times New Roman" w:ascii="Times New Roman"/>
        </w:rPr>
        <w:t>očitovanja o prijedlogu za otvaranje stečajnog postupka</w:t>
      </w:r>
      <w:r>
        <w:rPr>
          <w:rFonts w:hAnsi="Times New Roman" w:ascii="Times New Roman"/>
        </w:rPr>
        <w:t xml:space="preserve"> nad dužnikom zakazano za dan </w:t>
      </w:r>
      <w:r w:rsidR="00FF6C0E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5E0507">
        <w:rPr>
          <w:rFonts w:hAnsi="Times New Roman" w:ascii="Times New Roman"/>
          <w:b/>
        </w:rPr>
        <w:t>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FF6C0E">
        <w:rPr>
          <w:rFonts w:hAnsi="Times New Roman" w:ascii="Times New Roman"/>
        </w:rPr>
        <w:t>9. veljače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5E0507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33943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454A5"/>
    <w:rsid w:val="00E57099"/>
    <w:rsid w:val="00E87B43"/>
    <w:rsid w:val="00F54DC3"/>
    <w:rsid w:val="00F70E3E"/>
    <w:rsid w:val="00FA7BDE"/>
    <w:rsid w:val="00FC321C"/>
    <w:rsid w:val="00FF63F1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45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4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45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4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CERULEUS d.o.o. zastupanog po punomoćniku Martin Ciban</izvorni_sadrzaj>
    <derivirana_varijabla naziv="DomainObject.Predmet.ProtustrankaFormated_1">  CERULEUS d.o.o. zastupanog po punomoćniku Martin Ciban</derivirana_varijabla>
  </DomainObject.Predmet.ProtustrankaFormated>
  <DomainObject.Predmet.ProtustrankaFormatedOIB>
    <izvorni_sadrzaj>  CERULEUS d.o.o., OIB 21868027727 zastupanog po punomoćniku Martin Ciban</izvorni_sadrzaj>
    <derivirana_varijabla naziv="DomainObject.Predmet.ProtustrankaFormatedOIB_1">  CERULEUS d.o.o., OIB 21868027727 zastupanog po punomoćniku Martin Ciban</derivirana_varijabla>
  </DomainObject.Predmet.ProtustrankaFormatedOIB>
  <DomainObject.Predmet.ProtustrankaFormatedWithAdress>
    <izvorni_sadrzaj> CERULEUS d.o.o., Zdihovačka ulica 44, 10450 Jastrebarsko zastupanog po punomoćniku Martin Ciban</izvorni_sadrzaj>
    <derivirana_varijabla naziv="DomainObject.Predmet.ProtustrankaFormatedWithAdress_1"> CERULEUS d.o.o., Zdihovačka ulica 44, 10450 Jastrebarsko zastupanog po punomoćniku Martin Ciban</derivirana_varijabla>
  </DomainObject.Predmet.ProtustrankaFormatedWithAdress>
  <DomainObject.Predmet.ProtustrankaFormatedWithAdressOIB>
    <izvorni_sadrzaj> CERULEUS d.o.o., OIB 21868027727, Zdihovačka ulica 44, 10450 Jastrebarsko zastupanog po punomoćniku Martin Ciban</izvorni_sadrzaj>
    <derivirana_varijabla naziv="DomainObject.Predmet.ProtustrankaFormatedWithAdressOIB_1"> CERULEUS d.o.o., OIB 21868027727, Zdihovačka ulica 44, 10450 Jastrebarsko zastupanog po punomoćniku Martin Ciban</derivirana_varijabla>
  </DomainObject.Predmet.ProtustrankaFormatedWithAdressOIB>
  <DomainObject.Predmet.ProtustrankaWithAdress>
    <izvorni_sadrzaj>CERULEUS d.o.o. Zdihovačka ulica 44, 10450 Jastrebarsko</izvorni_sadrzaj>
    <derivirana_varijabla naziv="DomainObject.Predmet.ProtustrankaWithAdress_1">CERULEUS d.o.o. Zdihovačka ulica 44, 10450 Jastrebarsko</derivirana_varijabla>
  </DomainObject.Predmet.ProtustrankaWithAdress>
  <DomainObject.Predmet.ProtustrankaWithAdressOIB>
    <izvorni_sadrzaj>CERULEUS d.o.o., OIB 21868027727, Zdihovačka ulica 44, 10450 Jastrebarsko</izvorni_sadrzaj>
    <derivirana_varijabla naziv="DomainObject.Predmet.ProtustrankaWithAdressOIB_1">CERULEUS d.o.o., OIB 21868027727, Zdihovačka ulica 44, 10450 Jastrebarsko</derivirana_varijabla>
  </DomainObject.Predmet.ProtustrankaWithAdressOIB>
  <DomainObject.Predmet.ProtustrankaNazivFormated>
    <izvorni_sadrzaj>CERULEUS d.o.o.</izvorni_sadrzaj>
    <derivirana_varijabla naziv="DomainObject.Predmet.ProtustrankaNazivFormated_1">CERULEUS d.o.o.</derivirana_varijabla>
  </DomainObject.Predmet.ProtustrankaNazivFormated>
  <DomainObject.Predmet.ProtustrankaNazivFormatedOIB>
    <izvorni_sadrzaj>CERULEUS d.o.o., OIB 21868027727</izvorni_sadrzaj>
    <derivirana_varijabla naziv="DomainObject.Predmet.ProtustrankaNazivFormatedOIB_1">CERULEUS d.o.o., OIB 21868027727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CERULEUS d.o.o. zastupanog po punomoćniku Martin Ciban</item>
    </izvorni_sadrzaj>
    <derivirana_varijabla naziv="DomainObject.Predmet.ProtuStrankaListFormated_1">
      <item>CERULEUS d.o.o. zastupanog po punomoćniku Martin Ciban</item>
    </derivirana_varijabla>
  </DomainObject.Predmet.ProtuStrankaListFormated>
  <DomainObject.Predmet.ProtuStrankaListFormatedOIB>
    <izvorni_sadrzaj>
      <item>CERULEUS d.o.o., OIB 21868027727 zastupanog po punomoćniku Martin Ciban</item>
    </izvorni_sadrzaj>
    <derivirana_varijabla naziv="DomainObject.Predmet.ProtuStrankaListFormatedOIB_1">
      <item>CERULEUS d.o.o., OIB 21868027727 zastupanog po punomoćniku Martin Ciban</item>
    </derivirana_varijabla>
  </DomainObject.Predmet.ProtuStrankaListFormatedOIB>
  <DomainObject.Predmet.ProtuStrankaListFormatedWithAdress>
    <izvorni_sadrzaj>
      <item>CERULEUS d.o.o., Zdihovačka ulica 44, 10450 Jastrebarsko zastupanog po punomoćniku Martin Ciban</item>
    </izvorni_sadrzaj>
    <derivirana_varijabla naziv="DomainObject.Predmet.ProtuStrankaListFormatedWithAdress_1">
      <item>CERULEUS d.o.o., Zdihovačka ulica 44, 10450 Jastrebarsko zastupanog po punomoćniku Martin Ciban</item>
    </derivirana_varijabla>
  </DomainObject.Predmet.ProtuStrankaListFormatedWithAdress>
  <DomainObject.Predmet.ProtuStrankaListFormatedWithAdressOIB>
    <izvorni_sadrzaj>
      <item>CERULEUS d.o.o., OIB 21868027727, Zdihovačka ulica 44, 10450 Jastrebarsko zastupanog po punomoćniku Martin Ciban</item>
    </izvorni_sadrzaj>
    <derivirana_varijabla naziv="DomainObject.Predmet.ProtuStrankaListFormatedWithAdressOIB_1">
      <item>CERULEUS d.o.o., OIB 21868027727, Zdihovačka ulica 44, 10450 Jastrebarsko zastupanog po punomoćniku Martin Ciban</item>
    </derivirana_varijabla>
  </DomainObject.Predmet.ProtuStrankaListFormatedWithAdressOIB>
  <DomainObject.Predmet.ProtuStrankaListNazivFormated>
    <izvorni_sadrzaj>
      <item>CERULEUS d.o.o.</item>
    </izvorni_sadrzaj>
    <derivirana_varijabla naziv="DomainObject.Predmet.ProtuStrankaListNazivFormated_1">
      <item>CERULEUS d.o.o.</item>
    </derivirana_varijabla>
  </DomainObject.Predmet.ProtuStrankaListNazivFormated>
  <DomainObject.Predmet.ProtuStrankaListNazivFormatedOIB>
    <izvorni_sadrzaj>
      <item>CERULEUS d.o.o., OIB 21868027727</item>
    </izvorni_sadrzaj>
    <derivirana_varijabla naziv="DomainObject.Predmet.ProtuStrankaListNazivFormatedOIB_1">
      <item>CERULEUS d.o.o., OIB 21868027727</item>
    </derivirana_varijabla>
  </DomainObject.Predmet.ProtuStrankaListNazivFormatedOIB>
  <DomainObject.Predmet.OstaliListFormated>
    <izvorni_sadrzaj>
      <item>Martin Ciban punomoćnik sudionika u postupku CERULEUS d.o.o.</item>
    </izvorni_sadrzaj>
    <derivirana_varijabla naziv="DomainObject.Predmet.OstaliListFormated_1">
      <item>Martin Ciban punomoćnik sudionika u postupku CERULEUS d.o.o.</item>
    </derivirana_varijabla>
  </DomainObject.Predmet.OstaliListFormated>
  <DomainObject.Predmet.OstaliListFormatedOIB>
    <izvorni_sadrzaj>
      <item>Martin Ciban, OIB 95016879626 punomoćnik sudionika u postupku CERULEUS d.o.o.</item>
    </izvorni_sadrzaj>
    <derivirana_varijabla naziv="DomainObject.Predmet.OstaliListFormatedOIB_1">
      <item>Martin Ciban, OIB 95016879626 punomoćnik sudionika u postupku CERULEUS d.o.o.</item>
    </derivirana_varijabla>
  </DomainObject.Predmet.OstaliListFormatedOIB>
  <DomainObject.Predmet.OstaliListFormatedWithAdress>
    <izvorni_sadrzaj>
      <item>Martin Ciban, Hrgovići 83, 10000 Zagreb punomoćnik sudionika u postupku CERULEUS d.o.o.</item>
    </izvorni_sadrzaj>
    <derivirana_varijabla naziv="DomainObject.Predmet.OstaliListFormatedWithAdress_1">
      <item>Martin Ciban, Hrgovići 83, 10000 Zagreb punomoćnik sudionika u postupku CERULEUS d.o.o.</item>
    </derivirana_varijabla>
  </DomainObject.Predmet.OstaliListFormatedWithAdress>
  <DomainObject.Predmet.OstaliListFormatedWithAdressOIB>
    <izvorni_sadrzaj>
      <item>Martin Ciban, OIB 95016879626, Hrgovići 83, 10000 Zagreb punomoćnik sudionika u postupku CERULEUS d.o.o.</item>
    </izvorni_sadrzaj>
    <derivirana_varijabla naziv="DomainObject.Predmet.OstaliListFormatedWithAdressOIB_1">
      <item>Martin Ciban, OIB 95016879626, Hrgovići 83, 10000 Zagreb punomoćnik sudionika u postupku CERULEUS d.o.o.</item>
    </derivirana_varijabla>
  </DomainObject.Predmet.OstaliListFormatedWithAdressOIB>
  <DomainObject.Predmet.OstaliListNazivFormated>
    <izvorni_sadrzaj>
      <item>Martin Ciban</item>
    </izvorni_sadrzaj>
    <derivirana_varijabla naziv="DomainObject.Predmet.OstaliListNazivFormated_1">
      <item>Martin Ciban</item>
    </derivirana_varijabla>
  </DomainObject.Predmet.OstaliListNazivFormated>
  <DomainObject.Predmet.OstaliListNazivFormatedOIB>
    <izvorni_sadrzaj>
      <item>Martin Ciban, OIB 95016879626</item>
    </izvorni_sadrzaj>
    <derivirana_varijabla naziv="DomainObject.Predmet.OstaliListNazivFormatedOIB_1">
      <item>Martin Ciban, OIB 95016879626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CERULEUS d.o.o.</izvorni_sadrzaj>
    <derivirana_varijabla naziv="DomainObject.Predmet.ProtustrankaIDrugi_1">CERULEUS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CERULEUS d.o.o., OIB 21868027727, Zdihovačka ulica 44, 10450 Jastrebarsko</izvorni_sadrzaj>
    <derivirana_varijabla naziv="DomainObject.Predmet.ProtustrankaIDrugiAdressOIB_1">CERULEUS d.o.o., OIB 21868027727, Zdihovačka ulica 44,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CERULEUS d.o.o.</item>
      <item>Martin Ciban</item>
    </izvorni_sadrzaj>
    <derivirana_varijabla naziv="DomainObject.Predmet.SudioniciListNaziv_1">
      <item>FINA Regionalni centar Zagreb</item>
      <item>CERULEUS d.o.o.</item>
      <item>Martin Ciban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izvorni_sadrzaj>
    <derivirana_varijabla naziv="DomainObject.Predmet.SudioniciListAdressOIB_1"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21868027727</item>
      <item>, OIB 95016879626</item>
    </izvorni_sadrzaj>
    <derivirana_varijabla naziv="DomainObject.Predmet.SudioniciListNazivOIB_1">
      <item>, OIB 85821130368</item>
      <item>, OIB 21868027727</item>
      <item>, OIB 95016879626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7BEAB-3363-47EC-BFBB-4B232AA42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638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2018-02-09T12:47:00Z</dcterms:created>
  <dc:creator>stecaj</dc:creator>
  <cp:lastModifiedBy>Gordana Grčić</cp:lastModifiedBy>
  <cp:lastPrinted>2018-02-09T12:47:00Z</cp:lastPrinted>
  <dcterms:modified xmlns:xsi="http://www.w3.org/2001/XMLSchema-instance" xsi:type="dcterms:W3CDTF">2018-02-09T12:48:00Z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