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0193" w14:paraId="64f0193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>  Zagreb, Amruševa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7</w:t>
      </w:r>
      <w:r w:rsidR="00024F7E">
        <w:t>1</w:t>
      </w:r>
      <w:r w:rsidR="00FF71C3">
        <w:t>1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</w:t>
      </w:r>
      <w:r w:rsidR="004A5E98">
        <w:t>7</w:t>
      </w:r>
      <w:r w:rsidR="00CD7375">
        <w:t xml:space="preserve">. </w:t>
      </w:r>
      <w:r w:rsidR="004A5E98">
        <w:t>rujna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FF71C3">
        <w:t xml:space="preserve">BISTRICA-TRGO MAKS </w:t>
      </w:r>
      <w:r w:rsidR="00622C10">
        <w:t>d.o.o.,</w:t>
      </w:r>
      <w:r>
        <w:t xml:space="preserve"> OIB </w:t>
      </w:r>
      <w:r w:rsidR="00FF71C3" w:rsidRPr="00FF71C3">
        <w:t>05879023988</w:t>
      </w:r>
      <w:r>
        <w:t xml:space="preserve">, </w:t>
      </w:r>
      <w:r w:rsidR="00FF71C3">
        <w:t>Marija Bistrica, Kolodvorska 88</w:t>
      </w:r>
      <w:r w:rsidR="0022381A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FF71C3">
        <w:t>8.433,00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8F359D">
        <w:t>17. rujna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p w:rsidRDefault="0022381A" w:rsidR="0022381A"/>
    <w:sectPr w:rsidSect="001D2443" w:rsidR="0022381A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364" w:rsidR="00853364">
      <w:r>
        <w:separator/>
      </w:r>
    </w:p>
  </w:endnote>
  <w:endnote w:id="0" w:type="continuationSeparator">
    <w:p w:rsidRDefault="00853364" w:rsidR="00853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364" w:rsidR="00853364">
      <w:r>
        <w:separator/>
      </w:r>
    </w:p>
  </w:footnote>
  <w:footnote w:id="0" w:type="continuationSeparator">
    <w:p w:rsidRDefault="00853364" w:rsidR="008533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4DA9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24F7E"/>
    <w:rsid w:val="00053F62"/>
    <w:rsid w:val="000A7C89"/>
    <w:rsid w:val="00135025"/>
    <w:rsid w:val="00181F4E"/>
    <w:rsid w:val="0022381A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A5E98"/>
    <w:rsid w:val="004B5493"/>
    <w:rsid w:val="00501EBB"/>
    <w:rsid w:val="005C7C00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239E1"/>
    <w:rsid w:val="00825B3E"/>
    <w:rsid w:val="00834DA9"/>
    <w:rsid w:val="00853364"/>
    <w:rsid w:val="00882FB9"/>
    <w:rsid w:val="008B0D33"/>
    <w:rsid w:val="008D7F03"/>
    <w:rsid w:val="008F359D"/>
    <w:rsid w:val="00950134"/>
    <w:rsid w:val="009615B7"/>
    <w:rsid w:val="00971011"/>
    <w:rsid w:val="009D1B73"/>
    <w:rsid w:val="009E17D8"/>
    <w:rsid w:val="00A021CE"/>
    <w:rsid w:val="00A0453F"/>
    <w:rsid w:val="00A2320F"/>
    <w:rsid w:val="00A70602"/>
    <w:rsid w:val="00AA47CC"/>
    <w:rsid w:val="00AE73A1"/>
    <w:rsid w:val="00B03977"/>
    <w:rsid w:val="00B60CEE"/>
    <w:rsid w:val="00B647B1"/>
    <w:rsid w:val="00B72004"/>
    <w:rsid w:val="00B84ECE"/>
    <w:rsid w:val="00C114E2"/>
    <w:rsid w:val="00C34EE3"/>
    <w:rsid w:val="00C84EA4"/>
    <w:rsid w:val="00C906DB"/>
    <w:rsid w:val="00C95241"/>
    <w:rsid w:val="00CC5E5E"/>
    <w:rsid w:val="00CD7375"/>
    <w:rsid w:val="00D274B0"/>
    <w:rsid w:val="00D45A1D"/>
    <w:rsid w:val="00D72D1D"/>
    <w:rsid w:val="00DA099F"/>
    <w:rsid w:val="00DD043D"/>
    <w:rsid w:val="00DF43F7"/>
    <w:rsid w:val="00E20498"/>
    <w:rsid w:val="00E85392"/>
    <w:rsid w:val="00E963FE"/>
    <w:rsid w:val="00EF764D"/>
    <w:rsid w:val="00F83A00"/>
    <w:rsid w:val="00FE6C37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4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D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4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St-1711/2018</izvorni_sadrzaj>
    <derivirana_varijabla naziv="DomainObject.Predmet.OznakaBroj_1">St-1711/2018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BISTRICA-TRGO MAKS d.o.o.</izvorni_sadrzaj>
    <derivirana_varijabla naziv="DomainObject.Predmet.ProtustrankaFormated_1">  BISTRICA-TRGO MAKS d.o.o.</derivirana_varijabla>
  </DomainObject.Predmet.ProtustrankaFormated>
  <DomainObject.Predmet.ProtustrankaFormatedOIB>
    <izvorni_sadrzaj>  BISTRICA-TRGO MAKS d.o.o., OIB 05879023988</izvorni_sadrzaj>
    <derivirana_varijabla naziv="DomainObject.Predmet.ProtustrankaFormatedOIB_1">  BISTRICA-TRGO MAKS d.o.o., OIB 05879023988</derivirana_varijabla>
  </DomainObject.Predmet.ProtustrankaFormatedOIB>
  <DomainObject.Predmet.ProtustrankaFormatedWithAdress>
    <izvorni_sadrzaj> BISTRICA-TRGO MAKS d.o.o., Kolodvorska 88, 49246 Marija Bistrica</izvorni_sadrzaj>
    <derivirana_varijabla naziv="DomainObject.Predmet.ProtustrankaFormatedWithAdress_1"> BISTRICA-TRGO MAKS d.o.o., Kolodvorska 88, 49246 Marija Bistrica</derivirana_varijabla>
  </DomainObject.Predmet.ProtustrankaFormatedWithAdress>
  <DomainObject.Predmet.ProtustrankaFormatedWithAdressOIB>
    <izvorni_sadrzaj> BISTRICA-TRGO MAKS d.o.o., OIB 05879023988, Kolodvorska 88, 49246 Marija Bistrica</izvorni_sadrzaj>
    <derivirana_varijabla naziv="DomainObject.Predmet.ProtustrankaFormatedWithAdressOIB_1"> BISTRICA-TRGO MAKS d.o.o., OIB 05879023988, Kolodvorska 88, 49246 Marija Bistrica</derivirana_varijabla>
  </DomainObject.Predmet.ProtustrankaFormatedWithAdressOIB>
  <DomainObject.Predmet.ProtustrankaWithAdress>
    <izvorni_sadrzaj>BISTRICA-TRGO MAKS d.o.o. Kolodvorska 88, 49246 Marija Bistrica</izvorni_sadrzaj>
    <derivirana_varijabla naziv="DomainObject.Predmet.ProtustrankaWithAdress_1">BISTRICA-TRGO MAKS d.o.o. Kolodvorska 88, 49246 Marija Bistrica</derivirana_varijabla>
  </DomainObject.Predmet.ProtustrankaWithAdress>
  <DomainObject.Predmet.ProtustrankaWithAdressOIB>
    <izvorni_sadrzaj>BISTRICA-TRGO MAKS d.o.o., OIB 05879023988, Kolodvorska 88, 49246 Marija Bistrica</izvorni_sadrzaj>
    <derivirana_varijabla naziv="DomainObject.Predmet.ProtustrankaWithAdressOIB_1">BISTRICA-TRGO MAKS d.o.o., OIB 05879023988, Kolodvorska 88, 49246 Marija Bistrica</derivirana_varijabla>
  </DomainObject.Predmet.ProtustrankaWithAdressOIB>
  <DomainObject.Predmet.ProtustrankaNazivFormated>
    <izvorni_sadrzaj>BISTRICA-TRGO MAKS d.o.o.</izvorni_sadrzaj>
    <derivirana_varijabla naziv="DomainObject.Predmet.ProtustrankaNazivFormated_1">BISTRICA-TRGO MAKS d.o.o.</derivirana_varijabla>
  </DomainObject.Predmet.ProtustrankaNazivFormated>
  <DomainObject.Predmet.ProtustrankaNazivFormatedOIB>
    <izvorni_sadrzaj>BISTRICA-TRGO MAKS d.o.o., OIB 05879023988</izvorni_sadrzaj>
    <derivirana_varijabla naziv="DomainObject.Predmet.ProtustrankaNazivFormatedOIB_1">BISTRICA-TRGO MAKS d.o.o., OIB 05879023988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BISTRICA-TRGO MAKS d.o.o.</item>
    </izvorni_sadrzaj>
    <derivirana_varijabla naziv="DomainObject.Predmet.ProtuStrankaListFormated_1">
      <item>BISTRICA-TRGO MAKS d.o.o.</item>
    </derivirana_varijabla>
  </DomainObject.Predmet.ProtuStrankaListFormated>
  <DomainObject.Predmet.ProtuStrankaListFormatedOIB>
    <izvorni_sadrzaj>
      <item>BISTRICA-TRGO MAKS d.o.o., OIB 05879023988</item>
    </izvorni_sadrzaj>
    <derivirana_varijabla naziv="DomainObject.Predmet.ProtuStrankaListFormatedOIB_1">
      <item>BISTRICA-TRGO MAKS d.o.o., OIB 05879023988</item>
    </derivirana_varijabla>
  </DomainObject.Predmet.ProtuStrankaListFormatedOIB>
  <DomainObject.Predmet.ProtuStrankaListFormatedWithAdress>
    <izvorni_sadrzaj>
      <item>BISTRICA-TRGO MAKS d.o.o., Kolodvorska 88, 49246 Marija Bistrica</item>
    </izvorni_sadrzaj>
    <derivirana_varijabla naziv="DomainObject.Predmet.ProtuStrankaListFormatedWithAdress_1">
      <item>BISTRICA-TRGO MAKS d.o.o., Kolodvorska 88, 49246 Marija Bistrica</item>
    </derivirana_varijabla>
  </DomainObject.Predmet.ProtuStrankaListFormatedWithAdress>
  <DomainObject.Predmet.ProtuStrankaListFormatedWithAdressOIB>
    <izvorni_sadrzaj>
      <item>BISTRICA-TRGO MAKS d.o.o., OIB 05879023988, Kolodvorska 88, 49246 Marija Bistrica</item>
    </izvorni_sadrzaj>
    <derivirana_varijabla naziv="DomainObject.Predmet.ProtuStrankaListFormatedWithAdressOIB_1">
      <item>BISTRICA-TRGO MAKS d.o.o., OIB 05879023988, Kolodvorska 88, 49246 Marija Bistrica</item>
    </derivirana_varijabla>
  </DomainObject.Predmet.ProtuStrankaListFormatedWithAdressOIB>
  <DomainObject.Predmet.ProtuStrankaListNazivFormated>
    <izvorni_sadrzaj>
      <item>BISTRICA-TRGO MAKS d.o.o.</item>
    </izvorni_sadrzaj>
    <derivirana_varijabla naziv="DomainObject.Predmet.ProtuStrankaListNazivFormated_1">
      <item>BISTRICA-TRGO MAKS d.o.o.</item>
    </derivirana_varijabla>
  </DomainObject.Predmet.ProtuStrankaListNazivFormated>
  <DomainObject.Predmet.ProtuStrankaListNazivFormatedOIB>
    <izvorni_sadrzaj>
      <item>BISTRICA-TRGO MAKS d.o.o., OIB 05879023988</item>
    </izvorni_sadrzaj>
    <derivirana_varijabla naziv="DomainObject.Predmet.ProtuStrankaListNazivFormatedOIB_1">
      <item>BISTRICA-TRGO MAKS d.o.o., OIB 05879023988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BISTRICA-TRGO MAKS d.o.o.</izvorni_sadrzaj>
    <derivirana_varijabla naziv="DomainObject.Predmet.ProtustrankaIDrugi_1">BISTRICA-TRGO MAKS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BISTRICA-TRGO MAKS d.o.o., OIB 05879023988, Kolodvorska 88, 49246 Marija Bistrica</izvorni_sadrzaj>
    <derivirana_varijabla naziv="DomainObject.Predmet.ProtustrankaIDrugiAdressOIB_1">BISTRICA-TRGO MAKS d.o.o., OIB 05879023988, Kolodvorska 88,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BISTRICA-TRGO MAKS d.o.o.</item>
    </izvorni_sadrzaj>
    <derivirana_varijabla naziv="DomainObject.Predmet.SudioniciListNaziv_1">
      <item>FINA Regionalni centar Zagreb</item>
      <item>BISTRICA-TRGO MAKS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BISTRICA-TRGO MAKS d.o.o., OIB 05879023988, Kolodvorska 88,49246 Marija Bistrica</item>
    </izvorni_sadrzaj>
    <derivirana_varijabla naziv="DomainObject.Predmet.SudioniciListAdressOIB_1">
      <item>FINA Regionalni centar Zagreb, OIB 85821130368, Trg svibanjskih žrtava 1995. br. 1,10000 Zagreb</item>
      <item>BISTRICA-TRGO MAKS d.o.o., OIB 05879023988, Kolodvorska 88,49246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05879023988</item>
    </izvorni_sadrzaj>
    <derivirana_varijabla naziv="DomainObject.Predmet.SudioniciListNazivOIB_1">
      <item>, OIB 85821130368</item>
      <item>, OIB 05879023988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1281</properties:Characters>
  <properties:Lines>105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2018-09-17T10:56:00Z</dcterms:created>
  <dc:creator>Marija Lukić</dc:creator>
  <cp:lastModifiedBy>Marija Lukić</cp:lastModifiedBy>
  <cp:lastPrinted>2018-09-17T10:57:00Z</cp:lastPrinted>
  <dcterms:modified xmlns:xsi="http://www.w3.org/2001/XMLSchema-instance" xsi:type="dcterms:W3CDTF">2018-09-17T10:58:00Z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(st-1711-18-oglas.docx)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