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485e1" w14:paraId="28485e1" w:rsidRDefault="00386198" w:rsidP="00E51FDF" w:rsidR="00386198" w:rsidRPr="000B2CCF">
      <w:pPr>
        <w:jc w:val="right"/>
        <w15:collapsed w:val="false"/>
      </w:pPr>
      <w:bookmarkStart w:name="_GoBack" w:id="0"/>
      <w:bookmarkEnd w:id="0"/>
      <w:r w:rsidRPr="000B2CCF">
        <w:tab/>
      </w:r>
    </w:p>
    <w:p w:rsidRDefault="00386198" w:rsidP="00825537" w:rsidR="00386198" w:rsidRPr="000B2CCF"/>
    <w:p w:rsidRDefault="00386198" w:rsidP="00825537" w:rsidR="00386198" w:rsidRPr="000B2CCF"/>
    <w:p w:rsidRDefault="000E4FA2" w:rsidP="00825537" w:rsidR="000E4FA2" w:rsidRPr="000B2CCF">
      <w:pPr>
        <w:rPr>
          <w:b/>
          <w:bCs/>
        </w:rPr>
      </w:pPr>
    </w:p>
    <w:p w:rsidRDefault="00386198" w:rsidP="00825537" w:rsidR="00386198" w:rsidRPr="000B2CCF">
      <w:pPr>
        <w:rPr>
          <w:b/>
          <w:bCs/>
        </w:rPr>
      </w:pPr>
      <w:r w:rsidRPr="000B2CCF">
        <w:rPr>
          <w:b/>
          <w:bCs/>
        </w:rPr>
        <w:t>REPUBLIKA HRVATSKA</w:t>
      </w:r>
    </w:p>
    <w:p w:rsidRDefault="00386198" w:rsidP="00825537" w:rsidR="00386198" w:rsidRPr="000B2CCF">
      <w:pPr>
        <w:rPr>
          <w:b/>
          <w:bCs/>
        </w:rPr>
      </w:pPr>
      <w:r w:rsidRPr="000B2CCF">
        <w:rPr>
          <w:b/>
          <w:bCs/>
        </w:rPr>
        <w:t>TRGOVAČKI SUD U ZADRU</w:t>
      </w:r>
    </w:p>
    <w:p w:rsidRDefault="00345BC5" w:rsidP="00825537" w:rsidR="00345BC5" w:rsidRPr="000B2CCF">
      <w:r w:rsidRPr="000B2CCF">
        <w:t>Dr. Franje Tuđmana 35</w:t>
      </w:r>
    </w:p>
    <w:p w:rsidRDefault="00386198" w:rsidP="00825537" w:rsidR="00386198" w:rsidRPr="000B2CCF">
      <w:pPr>
        <w:jc w:val="center"/>
      </w:pPr>
    </w:p>
    <w:p w:rsidRDefault="00386198" w:rsidP="00825537" w:rsidR="00386198" w:rsidRPr="000B2CCF">
      <w:pPr>
        <w:jc w:val="center"/>
        <w:rPr>
          <w:b/>
          <w:bCs/>
        </w:rPr>
      </w:pPr>
      <w:r w:rsidRPr="000B2CCF">
        <w:rPr>
          <w:b/>
          <w:bCs/>
        </w:rPr>
        <w:t xml:space="preserve">U   I M E  R E  P U B L I K E  H R V A T S K E </w:t>
      </w:r>
    </w:p>
    <w:p w:rsidRDefault="00386198" w:rsidP="00825537" w:rsidR="00386198" w:rsidRPr="000B2CCF">
      <w:pPr>
        <w:rPr>
          <w:b/>
          <w:bCs/>
        </w:rPr>
      </w:pPr>
    </w:p>
    <w:p w:rsidRDefault="00386198" w:rsidP="00825537" w:rsidR="00386198" w:rsidRPr="000B2CCF">
      <w:pPr>
        <w:jc w:val="center"/>
        <w:rPr>
          <w:b/>
          <w:bCs/>
        </w:rPr>
      </w:pPr>
      <w:r w:rsidRPr="000B2CCF">
        <w:rPr>
          <w:b/>
          <w:bCs/>
        </w:rPr>
        <w:t>R J E Š E N J E</w:t>
      </w:r>
    </w:p>
    <w:p w:rsidRDefault="005B5AF4" w:rsidP="00825537" w:rsidR="005B5AF4" w:rsidRPr="000B2CCF"/>
    <w:p w:rsidRDefault="005B5AF4" w:rsidP="00E047F6" w:rsidR="007A6092" w:rsidRPr="000B2CCF">
      <w:pPr>
        <w:ind w:firstLine="708"/>
        <w:jc w:val="both"/>
      </w:pPr>
      <w:r w:rsidRPr="000B2CCF">
        <w:t xml:space="preserve">Trgovački sud u Zadru, </w:t>
      </w:r>
      <w:r w:rsidR="000E4FA2" w:rsidRPr="000B2CCF">
        <w:t xml:space="preserve">po sutkinji Ani Markač, </w:t>
      </w:r>
      <w:r w:rsidRPr="000B2CCF">
        <w:t>u stečajnom postupku nad stečajnim</w:t>
      </w:r>
      <w:r w:rsidR="000B2CCF" w:rsidRPr="000B2CCF">
        <w:t xml:space="preserve"> </w:t>
      </w:r>
      <w:r w:rsidR="00E047F6">
        <w:t xml:space="preserve">dužnikom </w:t>
      </w:r>
      <w:r w:rsidR="000B2CCF" w:rsidRPr="000B2CCF">
        <w:t>NOTUS BIOGRAD j.d.o.o. za trgovinu, ugostiteljstvo i usluge, Tinj, Tinj 123, OIB:17454792796</w:t>
      </w:r>
      <w:r w:rsidR="007F0342" w:rsidRPr="000B2CCF">
        <w:t xml:space="preserve">, </w:t>
      </w:r>
      <w:r w:rsidR="00386198" w:rsidRPr="000B2CCF">
        <w:t xml:space="preserve">sukladno čl. </w:t>
      </w:r>
      <w:r w:rsidR="006104B9" w:rsidRPr="000B2CCF">
        <w:t>132</w:t>
      </w:r>
      <w:r w:rsidR="00386198" w:rsidRPr="000B2CCF">
        <w:t>.</w:t>
      </w:r>
      <w:r w:rsidR="006104B9" w:rsidRPr="000B2CCF">
        <w:t xml:space="preserve"> st. 2.</w:t>
      </w:r>
      <w:r w:rsidR="00386198" w:rsidRPr="000B2CCF">
        <w:t xml:space="preserve"> Stečajnog zakona (Narodne novine br. </w:t>
      </w:r>
      <w:r w:rsidR="006104B9" w:rsidRPr="000B2CCF">
        <w:t>71/15</w:t>
      </w:r>
      <w:r w:rsidR="00386198" w:rsidRPr="000B2CCF">
        <w:t xml:space="preserve">), dana </w:t>
      </w:r>
      <w:r w:rsidR="007F0342" w:rsidRPr="000B2CCF">
        <w:t>31. srpnja 2017.</w:t>
      </w:r>
      <w:r w:rsidR="000A1F5A" w:rsidRPr="000B2CCF">
        <w:t>,</w:t>
      </w:r>
    </w:p>
    <w:p w:rsidRDefault="00386198" w:rsidP="00825537" w:rsidR="00386198" w:rsidRPr="000B2CCF">
      <w:pPr>
        <w:jc w:val="center"/>
        <w:rPr>
          <w:b/>
        </w:rPr>
      </w:pPr>
      <w:r w:rsidRPr="000B2CCF">
        <w:rPr>
          <w:b/>
        </w:rPr>
        <w:t>r i j e š i o  j e</w:t>
      </w:r>
    </w:p>
    <w:p w:rsidRDefault="00386198" w:rsidP="00825537" w:rsidR="00386198" w:rsidRPr="000B2CCF">
      <w:pPr>
        <w:jc w:val="both"/>
      </w:pPr>
    </w:p>
    <w:p w:rsidRDefault="00654A2D" w:rsidP="00654A2D" w:rsidR="00654A2D" w:rsidRPr="000B2CCF">
      <w:pPr>
        <w:jc w:val="both"/>
      </w:pPr>
      <w:r w:rsidRPr="000B2CCF">
        <w:t>I.</w:t>
      </w:r>
      <w:r w:rsidRPr="000B2CCF">
        <w:tab/>
      </w:r>
      <w:r w:rsidR="00386198" w:rsidRPr="000B2CCF">
        <w:t>Otvara se stečajni postupak nad stečajnim dužnikom</w:t>
      </w:r>
      <w:r w:rsidR="000B2CCF" w:rsidRPr="000B2CCF">
        <w:t xml:space="preserve"> NOTUS BIOGRAD j.d.o.o. za trgovinu, ugostiteljstvo i usluge, Tinj, Tinj 123, OIB:17454792796, </w:t>
      </w:r>
      <w:r w:rsidR="005142EA" w:rsidRPr="000B2CCF">
        <w:t xml:space="preserve"> </w:t>
      </w:r>
      <w:r w:rsidR="007F0342" w:rsidRPr="000B2CCF">
        <w:t>s danom</w:t>
      </w:r>
      <w:r w:rsidR="007A6092" w:rsidRPr="000B2CCF">
        <w:t xml:space="preserve"> </w:t>
      </w:r>
      <w:r w:rsidR="007F0342" w:rsidRPr="000B2CCF">
        <w:t xml:space="preserve">31. srpnja 2017. </w:t>
      </w:r>
      <w:r w:rsidRPr="000B2CCF">
        <w:t>u 1</w:t>
      </w:r>
      <w:r w:rsidR="007F0342" w:rsidRPr="000B2CCF">
        <w:t>0</w:t>
      </w:r>
      <w:r w:rsidR="005B5AF4" w:rsidRPr="000B2CCF">
        <w:t>,</w:t>
      </w:r>
      <w:r w:rsidR="000B2CCF" w:rsidRPr="000B2CCF">
        <w:t>3</w:t>
      </w:r>
      <w:r w:rsidR="005B5AF4" w:rsidRPr="000B2CCF">
        <w:t>0</w:t>
      </w:r>
      <w:r w:rsidRPr="000B2CCF">
        <w:t xml:space="preserve"> </w:t>
      </w:r>
      <w:r w:rsidRPr="000B2CCF">
        <w:rPr>
          <w:bCs/>
        </w:rPr>
        <w:t>sati kada</w:t>
      </w:r>
      <w:r w:rsidRPr="000B2CCF">
        <w:t xml:space="preserve"> će se ovo rješenje objaviti na mrežnoj stranici e-Oglasna ploča sudova. </w:t>
      </w:r>
    </w:p>
    <w:p w:rsidRDefault="00654A2D" w:rsidP="00F1126F" w:rsidR="00654A2D" w:rsidRPr="000B2CCF">
      <w:pPr>
        <w:ind w:hanging="709" w:left="709"/>
        <w:jc w:val="both"/>
      </w:pPr>
    </w:p>
    <w:p w:rsidRDefault="00654A2D" w:rsidP="00654A2D" w:rsidR="00386198" w:rsidRPr="000B2CCF">
      <w:pPr>
        <w:jc w:val="both"/>
      </w:pPr>
      <w:r w:rsidRPr="000B2CCF">
        <w:t>II.</w:t>
      </w:r>
      <w:r w:rsidRPr="000B2CCF">
        <w:tab/>
      </w:r>
      <w:r w:rsidR="000B2CCF" w:rsidRPr="000B2CCF">
        <w:t>Sava Filipović iz Dramlja, Braće Košuljandić 100/a, OIB:19559750928,</w:t>
      </w:r>
      <w:r w:rsidR="000B2CCF">
        <w:t xml:space="preserve"> </w:t>
      </w:r>
      <w:r w:rsidR="00386198" w:rsidRPr="000B2CCF">
        <w:t>imenuje se za stečajnog upravitelja.</w:t>
      </w:r>
    </w:p>
    <w:p w:rsidRDefault="00386198" w:rsidP="00013993" w:rsidR="00386198" w:rsidRPr="000B2CCF">
      <w:pPr>
        <w:jc w:val="both"/>
      </w:pPr>
    </w:p>
    <w:p w:rsidRDefault="00654A2D" w:rsidP="00654A2D" w:rsidR="00386198" w:rsidRPr="000B2CCF">
      <w:pPr>
        <w:jc w:val="both"/>
      </w:pPr>
      <w:r w:rsidRPr="000B2CCF">
        <w:t>III.</w:t>
      </w:r>
      <w:r w:rsidRPr="000B2CCF">
        <w:tab/>
      </w:r>
      <w:r w:rsidR="00386198" w:rsidRPr="000B2CCF">
        <w:t xml:space="preserve">Zaključuje se stečajni postupak nad stečajnim dužnikom </w:t>
      </w:r>
      <w:r w:rsidR="000B2CCF" w:rsidRPr="000B2CCF">
        <w:t>NOTUS BIOGRAD j.d.o.o. za trgovinu, ugostiteljstvo i usluge, Tinj, Tinj 123, OIB:17454792796</w:t>
      </w:r>
      <w:r w:rsidR="000B2CCF">
        <w:t>.</w:t>
      </w:r>
    </w:p>
    <w:p w:rsidRDefault="00386198" w:rsidP="00013993" w:rsidR="00386198" w:rsidRPr="000B2CCF">
      <w:pPr>
        <w:jc w:val="both"/>
      </w:pPr>
    </w:p>
    <w:p w:rsidRDefault="00E97367" w:rsidP="00E97367" w:rsidR="00E97367" w:rsidRPr="000B2CCF">
      <w:pPr>
        <w:jc w:val="both"/>
      </w:pPr>
      <w:r w:rsidRPr="000B2CCF">
        <w:t xml:space="preserve">IV. </w:t>
      </w:r>
      <w:r w:rsidRPr="000B2CCF">
        <w:tab/>
        <w:t xml:space="preserve">Dio nastalih troškova postupka isplatit će se iz Fonda za namirenje troškova stečajnoga postupka iz članka 111. Stečajnog zakona. </w:t>
      </w:r>
    </w:p>
    <w:p w:rsidRDefault="00E97367" w:rsidP="00E97367" w:rsidR="00E97367" w:rsidRPr="000B2CCF">
      <w:pPr>
        <w:jc w:val="both"/>
      </w:pPr>
    </w:p>
    <w:p w:rsidRDefault="00E97367" w:rsidP="00E97367" w:rsidR="00E97367" w:rsidRPr="000B2CCF">
      <w:pPr>
        <w:jc w:val="both"/>
      </w:pPr>
      <w:r w:rsidRPr="000B2CCF">
        <w:t>V.</w:t>
      </w:r>
      <w:r w:rsidRPr="000B2CCF">
        <w:tab/>
        <w:t xml:space="preserve">Ovo rješenje objavit će se na mrežnoj stranici e-Oglasna ploča sudova i dostavit će se  sudskom registru, radi upisa činjenice otvaranja stečajnog postupka odmah po objavi </w:t>
      </w:r>
      <w:r w:rsidR="007A6092" w:rsidRPr="000B2CCF">
        <w:t xml:space="preserve">na mrežnoj stranici </w:t>
      </w:r>
      <w:r w:rsidRPr="000B2CCF">
        <w:t>e-Oglasna ploča sudova i po pravomoćnosti radi brisanja stečajnog dužnika iz registra.</w:t>
      </w:r>
    </w:p>
    <w:p w:rsidRDefault="00E97367" w:rsidP="00E97367" w:rsidR="00E97367" w:rsidRPr="000B2CCF">
      <w:pPr>
        <w:ind w:hanging="705" w:left="705"/>
        <w:jc w:val="both"/>
      </w:pPr>
    </w:p>
    <w:p w:rsidRDefault="00E97367" w:rsidP="00E97367" w:rsidR="00386198" w:rsidRPr="000B2CCF">
      <w:pPr>
        <w:jc w:val="both"/>
      </w:pPr>
      <w:r w:rsidRPr="000B2CCF">
        <w:t>VI.   Otvaranje stečajnog postupka i imenovanje stečajnog upravitelja upisat će se u zemljišne knjige, upisnik brodova, upisnik brodova u  izgradnji i upisnik prava intelektualnog vlasništva.</w:t>
      </w:r>
    </w:p>
    <w:p w:rsidRDefault="00E97367" w:rsidP="00E97367" w:rsidR="00E97367" w:rsidRPr="000B2CCF">
      <w:pPr>
        <w:jc w:val="both"/>
      </w:pPr>
    </w:p>
    <w:p w:rsidRDefault="00386198" w:rsidP="00825537" w:rsidR="00386198" w:rsidRPr="000B2CCF">
      <w:pPr>
        <w:ind w:hanging="705" w:left="705"/>
        <w:jc w:val="center"/>
      </w:pPr>
      <w:r w:rsidRPr="000B2CCF">
        <w:t>Obrazloženje</w:t>
      </w:r>
    </w:p>
    <w:p w:rsidRDefault="00386198" w:rsidP="00825537" w:rsidR="00386198" w:rsidRPr="000B2CCF">
      <w:pPr>
        <w:ind w:hanging="705" w:left="705"/>
        <w:jc w:val="center"/>
      </w:pPr>
    </w:p>
    <w:p w:rsidRDefault="00386198" w:rsidP="00F7059A" w:rsidR="00386198" w:rsidRPr="000B2CCF">
      <w:pPr>
        <w:ind w:firstLine="720"/>
        <w:jc w:val="both"/>
      </w:pPr>
      <w:r w:rsidRPr="000B2CCF">
        <w:t>Financijska agencija, Regionalni centar Split</w:t>
      </w:r>
      <w:r w:rsidR="00F1126F" w:rsidRPr="000B2CCF">
        <w:t xml:space="preserve">, Podružnica </w:t>
      </w:r>
      <w:r w:rsidR="000B2CCF">
        <w:t>Zadar</w:t>
      </w:r>
      <w:r w:rsidR="00E97367" w:rsidRPr="000B2CCF">
        <w:t xml:space="preserve">, </w:t>
      </w:r>
      <w:r w:rsidRPr="000B2CCF">
        <w:t xml:space="preserve">dostavila </w:t>
      </w:r>
      <w:r w:rsidR="00654A2D" w:rsidRPr="000B2CCF">
        <w:t xml:space="preserve">je </w:t>
      </w:r>
      <w:r w:rsidRPr="000B2CCF">
        <w:t xml:space="preserve">ovom sudu prijedlog za </w:t>
      </w:r>
      <w:r w:rsidR="009E1438" w:rsidRPr="000B2CCF">
        <w:t>otvaranje</w:t>
      </w:r>
      <w:r w:rsidRPr="000B2CCF">
        <w:t xml:space="preserve"> stečajnog postupka nad </w:t>
      </w:r>
      <w:r w:rsidR="009C416E" w:rsidRPr="000B2CCF">
        <w:t xml:space="preserve">uvodnom označenim </w:t>
      </w:r>
      <w:r w:rsidRPr="000B2CCF">
        <w:t xml:space="preserve">stečajnim dužnikom postupajući temeljem članka </w:t>
      </w:r>
      <w:r w:rsidR="009C416E" w:rsidRPr="000B2CCF">
        <w:t xml:space="preserve">444. st. 2. </w:t>
      </w:r>
      <w:r w:rsidR="00F1126F" w:rsidRPr="000B2CCF">
        <w:t>Stečajnog zakona</w:t>
      </w:r>
      <w:r w:rsidR="00654A2D" w:rsidRPr="000B2CCF">
        <w:t>.</w:t>
      </w:r>
      <w:r w:rsidR="00280E12" w:rsidRPr="000B2CCF">
        <w:t xml:space="preserve"> </w:t>
      </w:r>
    </w:p>
    <w:p w:rsidRDefault="00386198" w:rsidP="001605CA" w:rsidR="00386198" w:rsidRPr="000B2CCF">
      <w:pPr>
        <w:jc w:val="both"/>
      </w:pPr>
      <w:r w:rsidRPr="000B2CCF">
        <w:tab/>
        <w:t xml:space="preserve">Rješenjem </w:t>
      </w:r>
      <w:r w:rsidR="009E1438" w:rsidRPr="000B2CCF">
        <w:t>S</w:t>
      </w:r>
      <w:r w:rsidRPr="000B2CCF">
        <w:t xml:space="preserve">uda od </w:t>
      </w:r>
      <w:r w:rsidR="00ED493B" w:rsidRPr="000B2CCF">
        <w:t>31</w:t>
      </w:r>
      <w:r w:rsidR="009C416E" w:rsidRPr="000B2CCF">
        <w:t xml:space="preserve">. </w:t>
      </w:r>
      <w:r w:rsidR="00ED493B" w:rsidRPr="000B2CCF">
        <w:t xml:space="preserve">ožujka </w:t>
      </w:r>
      <w:r w:rsidR="009C416E" w:rsidRPr="000B2CCF">
        <w:t>201</w:t>
      </w:r>
      <w:r w:rsidR="00ED493B" w:rsidRPr="000B2CCF">
        <w:t>6</w:t>
      </w:r>
      <w:r w:rsidRPr="000B2CCF">
        <w:t xml:space="preserve">. pokrenut je prethodni postupak nad </w:t>
      </w:r>
      <w:r w:rsidR="006B1F25" w:rsidRPr="000B2CCF">
        <w:t xml:space="preserve">uvodno označenim </w:t>
      </w:r>
      <w:r w:rsidRPr="000B2CCF">
        <w:t>dužnikom</w:t>
      </w:r>
      <w:r w:rsidR="006B1F25" w:rsidRPr="000B2CCF">
        <w:t>.</w:t>
      </w:r>
    </w:p>
    <w:p w:rsidRDefault="00386198" w:rsidP="00E047F6" w:rsidR="00E047F6">
      <w:pPr>
        <w:jc w:val="both"/>
      </w:pPr>
      <w:r w:rsidRPr="000B2CCF">
        <w:tab/>
        <w:t xml:space="preserve">Rješenjem od </w:t>
      </w:r>
      <w:r w:rsidR="00E047F6">
        <w:t>25</w:t>
      </w:r>
      <w:r w:rsidR="004131E7" w:rsidRPr="000B2CCF">
        <w:t xml:space="preserve">. </w:t>
      </w:r>
      <w:r w:rsidR="00ED493B" w:rsidRPr="000B2CCF">
        <w:t xml:space="preserve">travnja </w:t>
      </w:r>
      <w:r w:rsidR="001605CA" w:rsidRPr="000B2CCF">
        <w:t>2</w:t>
      </w:r>
      <w:r w:rsidR="000A1F5A" w:rsidRPr="000B2CCF">
        <w:t>016</w:t>
      </w:r>
      <w:r w:rsidRPr="000B2CCF">
        <w:t>. imenovan</w:t>
      </w:r>
      <w:r w:rsidR="00ED493B" w:rsidRPr="000B2CCF">
        <w:t>a</w:t>
      </w:r>
      <w:r w:rsidRPr="000B2CCF">
        <w:t xml:space="preserve"> je privremen</w:t>
      </w:r>
      <w:r w:rsidR="006B1F25" w:rsidRPr="000B2CCF">
        <w:t xml:space="preserve">i stečajni upravitelj koji je </w:t>
      </w:r>
      <w:r w:rsidR="0073003F" w:rsidRPr="000B2CCF">
        <w:t>S</w:t>
      </w:r>
      <w:r w:rsidR="001605CA" w:rsidRPr="000B2CCF">
        <w:t>udu dostavi</w:t>
      </w:r>
      <w:r w:rsidR="006B1F25" w:rsidRPr="000B2CCF">
        <w:t xml:space="preserve">o izvješće </w:t>
      </w:r>
      <w:r w:rsidR="00D94703" w:rsidRPr="000B2CCF">
        <w:t xml:space="preserve">iz kojeg proizlazi da </w:t>
      </w:r>
      <w:r w:rsidR="00E047F6">
        <w:t xml:space="preserve">dužnik nema poslovni prostor, kao ni nekretnine. Dužnik da ne obavlja djelatnost. Isti da ima zalihu robe, konfekcije odjevne predmete za odrasle i djecu, knjigovodstvene vrijednosti 28.098,00 kn (prema bilanci ) međutim, stvarna </w:t>
      </w:r>
      <w:r w:rsidR="00E047F6">
        <w:lastRenderedPageBreak/>
        <w:t>vrijednost ove robe u slučaju prodaje u stečajnom postupku bila bi mala. Nadalje dužnik da ima potraživanja po osnovi dvaju ugovora o zajmu:</w:t>
      </w:r>
    </w:p>
    <w:p w:rsidRDefault="00E047F6" w:rsidP="00E047F6" w:rsidR="00E047F6">
      <w:pPr>
        <w:pStyle w:val="Odlomakpopisa"/>
        <w:numPr>
          <w:ilvl w:val="0"/>
          <w:numId w:val="4"/>
        </w:numPr>
        <w:jc w:val="both"/>
      </w:pPr>
      <w:r>
        <w:t>ugovor od 6. svibnja 2014., zajmoprimac je pravna osoba Džani promet d.o.o. iz Zagreba na iznos od 2.100,00 kn,</w:t>
      </w:r>
    </w:p>
    <w:p w:rsidRDefault="00E047F6" w:rsidP="00E047F6" w:rsidR="00E047F6">
      <w:pPr>
        <w:pStyle w:val="Odlomakpopisa"/>
        <w:numPr>
          <w:ilvl w:val="0"/>
          <w:numId w:val="4"/>
        </w:numPr>
        <w:jc w:val="both"/>
      </w:pPr>
      <w:r>
        <w:t xml:space="preserve"> ugovor od 31. prosinca 2015. zajmoprimac je fizička osoba Gordana Matić iz Biograda na Moru na iznos od 65.000,00 kn.</w:t>
      </w:r>
    </w:p>
    <w:p w:rsidRDefault="00E047F6" w:rsidP="00E047F6" w:rsidR="00E047F6">
      <w:pPr>
        <w:ind w:firstLine="708"/>
        <w:jc w:val="both"/>
      </w:pPr>
      <w:r>
        <w:t>Dužnik da ima blokiran poslovni račun, a na dan 30. travnja 2016. isti je iznosio 542 dana. Slijedom navedenog privremeni stečajni upravitelj predložio je sudu da isti sukladno odredbi čl. 132. Stečajnog zakona pozove zainteresirane osobe koje imaju pravni interes za vođenje stečajnog postupka da predujme iznos za pokriće vođenja troškova postupka i to od ukupno 40.500,00 kn koji trošak se sastoji od troškova knjigovodstvenih usluga 12.000,00 kn, odvjetničkih usluga 15.000,00 kn, poštanskih troškova 500,00 kn, uredski troškovi, pečat, fotokopiranje 1.000,00 kn, sudski troškovi 3.000,00 kn, naknada stečajnom upravitelju 6.000,00 kn (bruto), troškovi stečajnog upravitelja 2.000,00 kn, te nepredvidivi troškovi 1.000,00 kn. Dužnik da ima obveze u iznosu od 93.611,00 kn, ali i mogući prihod od danih pozajmica, te prodane robe na zalihi. Međutim, povrat pozajmice da je neizvjestan i ostvariv samo u sudskom postupku što da iziskuje novčana sredstva za vođenje postupka koja dužnik nema (račun je blokiran 542 dana). Prodaja robe na zalihi (konfekcijska roba te odjevni predmeti za odrasle i djecu ) da je također neizvjestan te da je visina kupovnine upitna.</w:t>
      </w:r>
    </w:p>
    <w:p w:rsidRDefault="00386198" w:rsidP="00E047F6" w:rsidR="00386198" w:rsidRPr="000B2CCF">
      <w:pPr>
        <w:ind w:firstLine="708"/>
        <w:jc w:val="both"/>
      </w:pPr>
      <w:r w:rsidRPr="000B2CCF">
        <w:t xml:space="preserve">Obzirom na sadržaj navedenog izvješća </w:t>
      </w:r>
      <w:r w:rsidR="006B1F25" w:rsidRPr="000B2CCF">
        <w:t xml:space="preserve">privremenog </w:t>
      </w:r>
      <w:r w:rsidRPr="000B2CCF">
        <w:t>stečajn</w:t>
      </w:r>
      <w:r w:rsidR="006B1F25" w:rsidRPr="000B2CCF">
        <w:t>og</w:t>
      </w:r>
      <w:r w:rsidRPr="000B2CCF">
        <w:t xml:space="preserve"> upravitelj</w:t>
      </w:r>
      <w:r w:rsidR="006B1F25" w:rsidRPr="000B2CCF">
        <w:t xml:space="preserve">a </w:t>
      </w:r>
      <w:r w:rsidRPr="000B2CCF">
        <w:t xml:space="preserve">ovaj sud je zaključio da su ispunjeni uvjeti iz čl. </w:t>
      </w:r>
      <w:r w:rsidR="00942352" w:rsidRPr="000B2CCF">
        <w:t>132. st. 1</w:t>
      </w:r>
      <w:r w:rsidRPr="000B2CCF">
        <w:t xml:space="preserve">. Stečajnog zakona, </w:t>
      </w:r>
      <w:r w:rsidR="00686EF9" w:rsidRPr="000B2CCF">
        <w:t xml:space="preserve">slijedom čega je </w:t>
      </w:r>
      <w:r w:rsidRPr="000B2CCF">
        <w:t xml:space="preserve">pozvao vjerovnike da predujme dostatan iznos novca za pokriće troškova postupka koje je </w:t>
      </w:r>
      <w:r w:rsidR="006B1F25" w:rsidRPr="000B2CCF">
        <w:t xml:space="preserve">privremeni stečajni upravitelj </w:t>
      </w:r>
      <w:r w:rsidRPr="000B2CCF">
        <w:t>specificira</w:t>
      </w:r>
      <w:r w:rsidR="006B1F25" w:rsidRPr="000B2CCF">
        <w:t>o</w:t>
      </w:r>
      <w:r w:rsidRPr="000B2CCF">
        <w:t xml:space="preserve"> u predračunu troškova. </w:t>
      </w:r>
    </w:p>
    <w:p w:rsidRDefault="00386198" w:rsidP="001605CA" w:rsidR="00386198" w:rsidRPr="000B2CCF">
      <w:pPr>
        <w:ind w:firstLine="708"/>
        <w:jc w:val="both"/>
      </w:pPr>
      <w:r w:rsidRPr="000B2CCF">
        <w:t>Rješenje kojim su vjerovnici pozvani na uplatu predujma objavljeno je</w:t>
      </w:r>
      <w:r w:rsidR="006B1F25" w:rsidRPr="000B2CCF">
        <w:t xml:space="preserve"> na </w:t>
      </w:r>
      <w:r w:rsidR="00E047F6">
        <w:t xml:space="preserve">mrežnoj stranici e-Oglasna ploča sudova </w:t>
      </w:r>
      <w:r w:rsidRPr="000B2CCF">
        <w:t xml:space="preserve">dana </w:t>
      </w:r>
      <w:r w:rsidR="00E047F6">
        <w:t>30. lipnja</w:t>
      </w:r>
      <w:r w:rsidR="006B1F25" w:rsidRPr="000B2CCF">
        <w:t xml:space="preserve"> </w:t>
      </w:r>
      <w:r w:rsidRPr="000B2CCF">
        <w:t>201</w:t>
      </w:r>
      <w:r w:rsidR="001605CA" w:rsidRPr="000B2CCF">
        <w:t>6</w:t>
      </w:r>
      <w:r w:rsidRPr="000B2CCF">
        <w:t xml:space="preserve">., temeljem čega je rok za uplatu predujma istekao </w:t>
      </w:r>
      <w:r w:rsidR="0055393A" w:rsidRPr="000B2CCF">
        <w:t xml:space="preserve">dana </w:t>
      </w:r>
      <w:r w:rsidR="00E047F6">
        <w:t>23</w:t>
      </w:r>
      <w:r w:rsidR="001C0FDD" w:rsidRPr="000B2CCF">
        <w:t xml:space="preserve">. srpnja </w:t>
      </w:r>
      <w:r w:rsidRPr="000B2CCF">
        <w:t>201</w:t>
      </w:r>
      <w:r w:rsidR="001605CA" w:rsidRPr="000B2CCF">
        <w:t>6</w:t>
      </w:r>
      <w:r w:rsidRPr="000B2CCF">
        <w:t xml:space="preserve">. </w:t>
      </w:r>
    </w:p>
    <w:p w:rsidRDefault="00386198" w:rsidP="0072725E" w:rsidR="00386198" w:rsidRPr="000B2CCF">
      <w:pPr>
        <w:ind w:firstLine="708"/>
        <w:jc w:val="both"/>
      </w:pPr>
      <w:r w:rsidRPr="000B2CCF">
        <w:t xml:space="preserve">Kako u ostavljenom roku niti jedan od vjerovnika nije predujmio novac za pokriće troškova vođenja stečajnog postupka, to je odlučeno kao u izreci. </w:t>
      </w:r>
    </w:p>
    <w:p w:rsidRDefault="00654A2D" w:rsidP="00654A2D" w:rsidR="00654A2D" w:rsidRPr="000B2CCF">
      <w:pPr>
        <w:ind w:firstLine="708"/>
        <w:jc w:val="both"/>
        <w:rPr>
          <w:bCs/>
        </w:rPr>
      </w:pPr>
      <w:r w:rsidRPr="000B2CCF">
        <w:rPr>
          <w:bCs/>
        </w:rPr>
        <w:t>Imenovanje stečajnog upravitelja izvršeno je sukladno odredbi čl. 85. st. 2. Stečajnog zakona.</w:t>
      </w:r>
    </w:p>
    <w:p w:rsidRDefault="00386198" w:rsidP="0072725E" w:rsidR="00386198" w:rsidRPr="000B2CCF">
      <w:pPr>
        <w:ind w:firstLine="708"/>
        <w:jc w:val="both"/>
      </w:pPr>
      <w:r w:rsidRPr="000B2CCF">
        <w:t>Nalog iz točke V</w:t>
      </w:r>
      <w:r w:rsidR="00F7059A" w:rsidRPr="000B2CCF">
        <w:t>.</w:t>
      </w:r>
      <w:r w:rsidRPr="000B2CCF">
        <w:t xml:space="preserve"> i VI</w:t>
      </w:r>
      <w:r w:rsidR="00F7059A" w:rsidRPr="000B2CCF">
        <w:t>.</w:t>
      </w:r>
      <w:r w:rsidRPr="000B2CCF">
        <w:t xml:space="preserve"> ovog rješenja temelji se na odredbi članka </w:t>
      </w:r>
      <w:r w:rsidR="00754ACC" w:rsidRPr="000B2CCF">
        <w:t>129</w:t>
      </w:r>
      <w:r w:rsidRPr="000B2CCF">
        <w:t xml:space="preserve">. stavak </w:t>
      </w:r>
      <w:r w:rsidR="00754ACC" w:rsidRPr="000B2CCF">
        <w:t>2</w:t>
      </w:r>
      <w:r w:rsidRPr="000B2CCF">
        <w:t>. Stečajnog zakona.</w:t>
      </w:r>
    </w:p>
    <w:p w:rsidRDefault="002D3285" w:rsidP="009E1438" w:rsidR="002D3285" w:rsidRPr="000B2CCF">
      <w:pPr>
        <w:ind w:firstLine="708"/>
        <w:jc w:val="both"/>
      </w:pPr>
      <w:r w:rsidRPr="000B2CCF">
        <w:t>Slijedom navedenog odlučeno je kao u izreci ovog rješenja.</w:t>
      </w:r>
    </w:p>
    <w:p w:rsidRDefault="00386198" w:rsidP="0072725E" w:rsidR="00386198" w:rsidRPr="000B2CCF">
      <w:pPr>
        <w:jc w:val="both"/>
      </w:pPr>
    </w:p>
    <w:p w:rsidRDefault="00386198" w:rsidP="00E047F6" w:rsidR="00D84F28" w:rsidRPr="000B2CCF">
      <w:pPr>
        <w:ind w:hanging="705" w:left="705"/>
        <w:jc w:val="center"/>
      </w:pPr>
      <w:r w:rsidRPr="000B2CCF">
        <w:t>U Zadru</w:t>
      </w:r>
      <w:r w:rsidR="00F1126F" w:rsidRPr="000B2CCF">
        <w:t xml:space="preserve"> </w:t>
      </w:r>
      <w:r w:rsidR="001C0FDD" w:rsidRPr="000B2CCF">
        <w:t xml:space="preserve">31. srpnja 2017. </w:t>
      </w:r>
      <w:r w:rsidRPr="000B2CCF">
        <w:t xml:space="preserve"> </w:t>
      </w:r>
    </w:p>
    <w:p w:rsidRDefault="00534381" w:rsidP="00534381" w:rsidR="00534381"/>
    <w:p w:rsidRDefault="00534381" w:rsidP="00534381" w:rsidR="00D248D6" w:rsidRPr="000B2CCF">
      <w:r>
        <w:t xml:space="preserve">Za točnost otpravka – ovlaštena službenica </w:t>
      </w:r>
      <w:r>
        <w:tab/>
      </w:r>
      <w:r>
        <w:tab/>
      </w:r>
      <w:r>
        <w:tab/>
      </w:r>
      <w:r>
        <w:tab/>
        <w:t xml:space="preserve">                              </w:t>
      </w:r>
      <w:r w:rsidR="00D248D6" w:rsidRPr="000B2CCF">
        <w:t>Sutkinja</w:t>
      </w:r>
    </w:p>
    <w:p w:rsidRDefault="00534381" w:rsidP="00534381" w:rsidR="00D248D6" w:rsidRPr="000B2CCF">
      <w:r>
        <w:t xml:space="preserve">Marijana Žuža </w:t>
      </w:r>
      <w:r>
        <w:tab/>
      </w:r>
      <w:r>
        <w:tab/>
      </w:r>
      <w:r>
        <w:tab/>
      </w:r>
      <w:r>
        <w:tab/>
      </w:r>
      <w:r>
        <w:tab/>
      </w:r>
      <w:r>
        <w:tab/>
      </w:r>
      <w:r>
        <w:tab/>
      </w:r>
      <w:r>
        <w:tab/>
      </w:r>
      <w:r w:rsidR="00D248D6" w:rsidRPr="000B2CCF">
        <w:t xml:space="preserve">    </w:t>
      </w:r>
      <w:r w:rsidR="00F44DAC" w:rsidRPr="000B2CCF">
        <w:t>Ana Markač</w:t>
      </w:r>
      <w:r>
        <w:t>, v.r.</w:t>
      </w:r>
    </w:p>
    <w:p w:rsidRDefault="00F44DAC" w:rsidP="00825537" w:rsidR="00F44DAC" w:rsidRPr="000B2CCF">
      <w:pPr>
        <w:jc w:val="both"/>
      </w:pPr>
    </w:p>
    <w:p w:rsidRDefault="00E047F6" w:rsidP="00825537" w:rsidR="00E047F6">
      <w:pPr>
        <w:jc w:val="both"/>
      </w:pPr>
    </w:p>
    <w:p w:rsidRDefault="00534381" w:rsidP="00825537" w:rsidR="00534381">
      <w:pPr>
        <w:jc w:val="both"/>
      </w:pPr>
    </w:p>
    <w:p w:rsidRDefault="00386198" w:rsidP="00825537" w:rsidR="00386198" w:rsidRPr="000B2CCF">
      <w:pPr>
        <w:jc w:val="both"/>
      </w:pPr>
      <w:r w:rsidRPr="000B2CCF">
        <w:t>UPUTA O PRAVNOM LIJEKU:</w:t>
      </w:r>
    </w:p>
    <w:p w:rsidRDefault="00386198" w:rsidP="0029546C" w:rsidR="0029546C" w:rsidRPr="000B2CCF">
      <w:pPr>
        <w:ind w:firstLine="705"/>
        <w:jc w:val="both"/>
      </w:pPr>
      <w:r w:rsidRPr="000B2CCF">
        <w:tab/>
      </w:r>
      <w:r w:rsidR="0029546C" w:rsidRPr="000B2CCF">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29546C" w:rsidR="0029546C" w:rsidRPr="000B2CCF">
      <w:pPr>
        <w:ind w:firstLine="705"/>
        <w:jc w:val="both"/>
      </w:pPr>
      <w:r w:rsidRPr="000B2CCF">
        <w:t>Žalba se podnosi ovom sudu za Visoki trgovački sud Republike Hrvatske u 2 (dva) primjerka u roku od 8 (osam) dana od prijema rješenja, odnosno od isteka osmog dana od dana objave na e-oglasnoj ploči suda.</w:t>
      </w:r>
    </w:p>
    <w:p w:rsidRDefault="00F44DAC" w:rsidP="0029546C" w:rsidR="00F44DAC">
      <w:pPr>
        <w:jc w:val="both"/>
      </w:pPr>
    </w:p>
    <w:p w:rsidRDefault="00E047F6" w:rsidP="0029546C" w:rsidR="00E047F6">
      <w:pPr>
        <w:jc w:val="both"/>
      </w:pPr>
    </w:p>
    <w:p w:rsidRDefault="00E047F6" w:rsidP="0029546C" w:rsidR="00E047F6">
      <w:pPr>
        <w:jc w:val="both"/>
      </w:pPr>
    </w:p>
    <w:p w:rsidRDefault="00E047F6" w:rsidP="0029546C" w:rsidR="00E047F6">
      <w:pPr>
        <w:jc w:val="both"/>
      </w:pPr>
    </w:p>
    <w:p w:rsidRDefault="00E047F6" w:rsidP="0029546C" w:rsidR="00E047F6" w:rsidRPr="000B2CCF">
      <w:pPr>
        <w:jc w:val="both"/>
      </w:pPr>
    </w:p>
    <w:p w:rsidRDefault="00386198" w:rsidP="0029546C" w:rsidR="00386198" w:rsidRPr="000B2CCF">
      <w:pPr>
        <w:jc w:val="both"/>
      </w:pPr>
      <w:r w:rsidRPr="000B2CCF">
        <w:t>Dostaviti:</w:t>
      </w:r>
    </w:p>
    <w:p w:rsidRDefault="00386198" w:rsidP="00F00368" w:rsidR="00386198" w:rsidRPr="000B2CCF">
      <w:pPr>
        <w:numPr>
          <w:ilvl w:val="0"/>
          <w:numId w:val="2"/>
        </w:numPr>
      </w:pPr>
      <w:r w:rsidRPr="000B2CCF">
        <w:t>Stečajnom dužniku</w:t>
      </w:r>
      <w:r w:rsidR="00B05CF9" w:rsidRPr="000B2CCF">
        <w:t>,</w:t>
      </w:r>
      <w:r w:rsidRPr="000B2CCF">
        <w:t xml:space="preserve"> </w:t>
      </w:r>
    </w:p>
    <w:p w:rsidRDefault="00686EF9" w:rsidP="00F00368" w:rsidR="00386198" w:rsidRPr="000B2CCF">
      <w:pPr>
        <w:numPr>
          <w:ilvl w:val="0"/>
          <w:numId w:val="2"/>
        </w:numPr>
      </w:pPr>
      <w:r w:rsidRPr="000B2CCF">
        <w:t>Stečajno</w:t>
      </w:r>
      <w:r w:rsidR="006B1F25" w:rsidRPr="000B2CCF">
        <w:t xml:space="preserve">m upravitelju </w:t>
      </w:r>
      <w:r w:rsidR="00386198" w:rsidRPr="000B2CCF">
        <w:t>uz potvrdu o imenovanju</w:t>
      </w:r>
      <w:r w:rsidR="00D84F28" w:rsidRPr="000B2CCF">
        <w:t xml:space="preserve"> i izjavu</w:t>
      </w:r>
      <w:r w:rsidR="00B05CF9" w:rsidRPr="000B2CCF">
        <w:t>,</w:t>
      </w:r>
    </w:p>
    <w:p w:rsidRDefault="00386198" w:rsidP="00F00368" w:rsidR="00386198" w:rsidRPr="000B2CCF">
      <w:pPr>
        <w:numPr>
          <w:ilvl w:val="0"/>
          <w:numId w:val="2"/>
        </w:numPr>
      </w:pPr>
      <w:r w:rsidRPr="000B2CCF">
        <w:t>FINA</w:t>
      </w:r>
      <w:r w:rsidR="00942352" w:rsidRPr="000B2CCF">
        <w:t>,</w:t>
      </w:r>
    </w:p>
    <w:p w:rsidRDefault="00386198" w:rsidP="00F00368" w:rsidR="00E047F6">
      <w:pPr>
        <w:numPr>
          <w:ilvl w:val="0"/>
          <w:numId w:val="2"/>
        </w:numPr>
      </w:pPr>
      <w:r w:rsidRPr="000B2CCF">
        <w:t xml:space="preserve">ŽDO </w:t>
      </w:r>
      <w:r w:rsidR="00B05CF9" w:rsidRPr="000B2CCF">
        <w:t>–</w:t>
      </w:r>
      <w:r w:rsidR="00E047F6">
        <w:t>Zadar,</w:t>
      </w:r>
    </w:p>
    <w:p w:rsidRDefault="00386198" w:rsidP="00F00368" w:rsidR="00386198" w:rsidRPr="000B2CCF">
      <w:pPr>
        <w:numPr>
          <w:ilvl w:val="0"/>
          <w:numId w:val="2"/>
        </w:numPr>
      </w:pPr>
      <w:r w:rsidRPr="000B2CCF">
        <w:t>Poreznoj upravi</w:t>
      </w:r>
      <w:r w:rsidR="0073003F" w:rsidRPr="000B2CCF">
        <w:t xml:space="preserve"> </w:t>
      </w:r>
      <w:r w:rsidR="00E047F6">
        <w:t>Zadar</w:t>
      </w:r>
    </w:p>
    <w:p w:rsidRDefault="00386198" w:rsidP="00F00368" w:rsidR="00386198" w:rsidRPr="000B2CCF">
      <w:pPr>
        <w:numPr>
          <w:ilvl w:val="0"/>
          <w:numId w:val="2"/>
        </w:numPr>
      </w:pPr>
      <w:r w:rsidRPr="000B2CCF">
        <w:t>Općinski sud</w:t>
      </w:r>
      <w:r w:rsidR="0073003F" w:rsidRPr="000B2CCF">
        <w:t xml:space="preserve"> </w:t>
      </w:r>
      <w:r w:rsidR="00E047F6">
        <w:t>Zadar</w:t>
      </w:r>
      <w:r w:rsidRPr="000B2CCF">
        <w:t xml:space="preserve">, </w:t>
      </w:r>
    </w:p>
    <w:p w:rsidRDefault="00386198" w:rsidP="00F00368" w:rsidR="00386198" w:rsidRPr="000B2CCF">
      <w:pPr>
        <w:numPr>
          <w:ilvl w:val="0"/>
          <w:numId w:val="2"/>
        </w:numPr>
      </w:pPr>
      <w:r w:rsidRPr="000B2CCF">
        <w:t>Lučkoj kapetaniji – registru brodova,</w:t>
      </w:r>
    </w:p>
    <w:p w:rsidRDefault="00386198" w:rsidP="00F00368" w:rsidR="00B05CF9" w:rsidRPr="000B2CCF">
      <w:pPr>
        <w:numPr>
          <w:ilvl w:val="0"/>
          <w:numId w:val="2"/>
        </w:numPr>
        <w:rPr>
          <w:u w:val="single"/>
        </w:rPr>
      </w:pPr>
      <w:r w:rsidRPr="000B2CCF">
        <w:rPr>
          <w:u w:val="single"/>
        </w:rPr>
        <w:t>Registru suda</w:t>
      </w:r>
      <w:r w:rsidR="001C0FDD" w:rsidRPr="000B2CCF">
        <w:rPr>
          <w:u w:val="single"/>
        </w:rPr>
        <w:t xml:space="preserve">, </w:t>
      </w:r>
      <w:r w:rsidR="00B05CF9" w:rsidRPr="000B2CCF">
        <w:rPr>
          <w:u w:val="single"/>
        </w:rPr>
        <w:t>odmah</w:t>
      </w:r>
      <w:r w:rsidRPr="000B2CCF">
        <w:rPr>
          <w:u w:val="single"/>
        </w:rPr>
        <w:t xml:space="preserve"> i po pravomoćnosti</w:t>
      </w:r>
      <w:r w:rsidR="00B05CF9" w:rsidRPr="000B2CCF">
        <w:rPr>
          <w:u w:val="single"/>
        </w:rPr>
        <w:t>,</w:t>
      </w:r>
      <w:r w:rsidRPr="000B2CCF">
        <w:rPr>
          <w:u w:val="single"/>
        </w:rPr>
        <w:t xml:space="preserve"> </w:t>
      </w:r>
    </w:p>
    <w:p w:rsidRDefault="001C0FDD" w:rsidP="00F00368" w:rsidR="00386198" w:rsidRPr="000B2CCF">
      <w:pPr>
        <w:numPr>
          <w:ilvl w:val="0"/>
          <w:numId w:val="2"/>
        </w:numPr>
      </w:pPr>
      <w:r w:rsidRPr="000B2CCF">
        <w:t>e-O</w:t>
      </w:r>
      <w:r w:rsidR="00386198" w:rsidRPr="000B2CCF">
        <w:t>glasna ploča</w:t>
      </w:r>
      <w:r w:rsidRPr="000B2CCF">
        <w:t xml:space="preserve"> sudova</w:t>
      </w:r>
      <w:r w:rsidR="00B05CF9" w:rsidRPr="000B2CCF">
        <w:t>,</w:t>
      </w:r>
      <w:r w:rsidR="00386198" w:rsidRPr="000B2CCF">
        <w:t xml:space="preserve"> </w:t>
      </w:r>
    </w:p>
    <w:p w:rsidRDefault="00386198" w:rsidP="00F00368" w:rsidR="00386198" w:rsidRPr="000B2CCF">
      <w:pPr>
        <w:numPr>
          <w:ilvl w:val="0"/>
          <w:numId w:val="2"/>
        </w:numPr>
      </w:pPr>
      <w:r w:rsidRPr="000B2CCF">
        <w:t>Pisarnica suda-ovdje</w:t>
      </w:r>
      <w:r w:rsidR="00B05CF9" w:rsidRPr="000B2CCF">
        <w:t>,</w:t>
      </w:r>
    </w:p>
    <w:p w:rsidRDefault="00386198" w:rsidP="00F00368" w:rsidR="00386198" w:rsidRPr="000B2CCF">
      <w:pPr>
        <w:numPr>
          <w:ilvl w:val="0"/>
          <w:numId w:val="2"/>
        </w:numPr>
      </w:pPr>
      <w:r w:rsidRPr="000B2CCF">
        <w:t>Državni zavod za intelektualno vlasništvo, Ulica grada Vukovara 78, 10 000 Zagreb</w:t>
      </w:r>
      <w:r w:rsidR="00B05CF9" w:rsidRPr="000B2CCF">
        <w:t>,</w:t>
      </w:r>
    </w:p>
    <w:p w:rsidRDefault="00386198" w:rsidP="00971E2F" w:rsidR="00386198" w:rsidRPr="000B2CCF">
      <w:pPr>
        <w:jc w:val="both"/>
      </w:pPr>
      <w:r w:rsidRPr="000B2CCF">
        <w:t xml:space="preserve">      1</w:t>
      </w:r>
      <w:r w:rsidR="001C0FDD" w:rsidRPr="000B2CCF">
        <w:t>2</w:t>
      </w:r>
      <w:r w:rsidRPr="000B2CCF">
        <w:t>. U spis</w:t>
      </w:r>
      <w:r w:rsidR="00B05CF9" w:rsidRPr="000B2CCF">
        <w:t>.</w:t>
      </w:r>
    </w:p>
    <w:sectPr w:rsidSect="00F1126F" w:rsidR="00386198" w:rsidRPr="000B2CCF">
      <w:headerReference w:type="even" r:id="rId10"/>
      <w:headerReference w:type="default" r:id="rId11"/>
      <w:headerReference w:type="first" r:id="rId12"/>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E56FA">
      <w:rPr>
        <w:rStyle w:val="Brojstranice"/>
        <w:noProof/>
      </w:rPr>
      <w:t>3</w:t>
    </w:r>
    <w:r>
      <w:rPr>
        <w:rStyle w:val="Brojstranice"/>
      </w:rPr>
      <w:fldChar w:fldCharType="end"/>
    </w:r>
  </w:p>
  <w:p w:rsidRDefault="00686EF9" w:rsidP="00686EF9" w:rsidR="00686EF9" w:rsidRPr="009E1438">
    <w:pPr>
      <w:jc w:val="right"/>
      <w:rPr>
        <w:sz w:val="22"/>
        <w:szCs w:val="22"/>
      </w:rPr>
    </w:pPr>
    <w:r w:rsidRPr="009E1438">
      <w:rPr>
        <w:sz w:val="22"/>
        <w:szCs w:val="22"/>
      </w:rPr>
      <w:t>Poslovni broj 2 St-</w:t>
    </w:r>
    <w:r>
      <w:rPr>
        <w:sz w:val="22"/>
        <w:szCs w:val="22"/>
      </w:rPr>
      <w:t>3</w:t>
    </w:r>
    <w:r w:rsidR="00E047F6">
      <w:rPr>
        <w:sz w:val="22"/>
        <w:szCs w:val="22"/>
      </w:rPr>
      <w:t>63</w:t>
    </w:r>
    <w:r w:rsidR="007F0342">
      <w:rPr>
        <w:sz w:val="22"/>
        <w:szCs w:val="22"/>
      </w:rPr>
      <w:t>/16-</w:t>
    </w:r>
    <w:r w:rsidR="00E047F6">
      <w:rPr>
        <w:sz w:val="22"/>
        <w:szCs w:val="22"/>
      </w:rPr>
      <w:t>18</w:t>
    </w:r>
  </w:p>
  <w:p w:rsidRDefault="00386198" w:rsidP="00825537" w:rsidR="00386198">
    <w:pPr>
      <w:pStyle w:val="Zaglavlje"/>
      <w:jc w:val="right"/>
      <w:rPr>
        <w:rFonts w:cs="Arial" w:hAnsi="Arial" w:ascii="Arial"/>
        <w:sz w:val="22"/>
        <w:szCs w:val="22"/>
      </w:rPr>
    </w:pPr>
  </w:p>
  <w:p w:rsidRDefault="00386198" w:rsidP="00825537" w:rsidR="00386198" w:rsidRPr="004C2B0A">
    <w:pPr>
      <w:pStyle w:val="Zaglavlje"/>
      <w:jc w:val="right"/>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9E1438">
    <w:pPr>
      <w:jc w:val="right"/>
      <w:rPr>
        <w:sz w:val="22"/>
        <w:szCs w:val="22"/>
      </w:rPr>
    </w:pPr>
    <w:r w:rsidRPr="009E1438">
      <w:rPr>
        <w:sz w:val="22"/>
        <w:szCs w:val="22"/>
      </w:rPr>
      <w:t>Poslovni broj 2 St-</w:t>
    </w:r>
    <w:r w:rsidR="007F0342">
      <w:rPr>
        <w:sz w:val="22"/>
        <w:szCs w:val="22"/>
      </w:rPr>
      <w:t>3</w:t>
    </w:r>
    <w:r w:rsidR="000B2CCF">
      <w:rPr>
        <w:sz w:val="22"/>
        <w:szCs w:val="22"/>
      </w:rPr>
      <w:t>6</w:t>
    </w:r>
    <w:r w:rsidR="00E047F6">
      <w:rPr>
        <w:sz w:val="22"/>
        <w:szCs w:val="22"/>
      </w:rPr>
      <w:t>3/16-18</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3B24024C"/>
    <w:multiLevelType w:val="hybridMultilevel"/>
    <w:tmpl w:val="1E363E00"/>
    <w:lvl w:tplc="C4440A8C"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501A1"/>
    <w:rsid w:val="0006522B"/>
    <w:rsid w:val="000859B2"/>
    <w:rsid w:val="000964E5"/>
    <w:rsid w:val="000A1F5A"/>
    <w:rsid w:val="000B2CCF"/>
    <w:rsid w:val="000E4FA2"/>
    <w:rsid w:val="00117181"/>
    <w:rsid w:val="001441EB"/>
    <w:rsid w:val="001457F0"/>
    <w:rsid w:val="001540AB"/>
    <w:rsid w:val="001605CA"/>
    <w:rsid w:val="00187596"/>
    <w:rsid w:val="001C0FDD"/>
    <w:rsid w:val="00215D49"/>
    <w:rsid w:val="00227E5A"/>
    <w:rsid w:val="0023474F"/>
    <w:rsid w:val="00253644"/>
    <w:rsid w:val="00280E12"/>
    <w:rsid w:val="00281249"/>
    <w:rsid w:val="0029546C"/>
    <w:rsid w:val="002A25D5"/>
    <w:rsid w:val="002A357D"/>
    <w:rsid w:val="002C3F74"/>
    <w:rsid w:val="002D3285"/>
    <w:rsid w:val="00341947"/>
    <w:rsid w:val="00345BC5"/>
    <w:rsid w:val="003466FE"/>
    <w:rsid w:val="00347F8C"/>
    <w:rsid w:val="00353B45"/>
    <w:rsid w:val="003572C6"/>
    <w:rsid w:val="00386198"/>
    <w:rsid w:val="00387134"/>
    <w:rsid w:val="003A0F96"/>
    <w:rsid w:val="003A4B29"/>
    <w:rsid w:val="003B7793"/>
    <w:rsid w:val="003F769A"/>
    <w:rsid w:val="00403476"/>
    <w:rsid w:val="004131E7"/>
    <w:rsid w:val="004215A1"/>
    <w:rsid w:val="00437E5E"/>
    <w:rsid w:val="00454E5B"/>
    <w:rsid w:val="00482F52"/>
    <w:rsid w:val="004B1AD4"/>
    <w:rsid w:val="004C2B0A"/>
    <w:rsid w:val="004D7B96"/>
    <w:rsid w:val="004F2EAE"/>
    <w:rsid w:val="0050703D"/>
    <w:rsid w:val="005142EA"/>
    <w:rsid w:val="00520474"/>
    <w:rsid w:val="00534381"/>
    <w:rsid w:val="00540A6A"/>
    <w:rsid w:val="0055393A"/>
    <w:rsid w:val="00554974"/>
    <w:rsid w:val="00560032"/>
    <w:rsid w:val="00566BE9"/>
    <w:rsid w:val="00566E4C"/>
    <w:rsid w:val="00577A9F"/>
    <w:rsid w:val="005A3DFA"/>
    <w:rsid w:val="005B5AF4"/>
    <w:rsid w:val="006104B9"/>
    <w:rsid w:val="00622B35"/>
    <w:rsid w:val="00626D21"/>
    <w:rsid w:val="006420EF"/>
    <w:rsid w:val="00645943"/>
    <w:rsid w:val="00645C80"/>
    <w:rsid w:val="00654A2D"/>
    <w:rsid w:val="00656BED"/>
    <w:rsid w:val="00667CB9"/>
    <w:rsid w:val="00686EF9"/>
    <w:rsid w:val="006A2D75"/>
    <w:rsid w:val="006B13B2"/>
    <w:rsid w:val="006B1F25"/>
    <w:rsid w:val="006C1D4F"/>
    <w:rsid w:val="006D1A44"/>
    <w:rsid w:val="00704B62"/>
    <w:rsid w:val="00715A33"/>
    <w:rsid w:val="0072725E"/>
    <w:rsid w:val="0073003F"/>
    <w:rsid w:val="00734852"/>
    <w:rsid w:val="00754ACC"/>
    <w:rsid w:val="00780AA8"/>
    <w:rsid w:val="007A6092"/>
    <w:rsid w:val="007C13A9"/>
    <w:rsid w:val="007D2590"/>
    <w:rsid w:val="007E2061"/>
    <w:rsid w:val="007E7809"/>
    <w:rsid w:val="007F0342"/>
    <w:rsid w:val="0080120F"/>
    <w:rsid w:val="00812A15"/>
    <w:rsid w:val="008227EA"/>
    <w:rsid w:val="00825537"/>
    <w:rsid w:val="008275AD"/>
    <w:rsid w:val="00830C45"/>
    <w:rsid w:val="00854BFC"/>
    <w:rsid w:val="0086586A"/>
    <w:rsid w:val="00875BF2"/>
    <w:rsid w:val="0087616C"/>
    <w:rsid w:val="00893718"/>
    <w:rsid w:val="00896E93"/>
    <w:rsid w:val="008A7855"/>
    <w:rsid w:val="008A7CD9"/>
    <w:rsid w:val="008F0D7C"/>
    <w:rsid w:val="009037AE"/>
    <w:rsid w:val="0093600F"/>
    <w:rsid w:val="00942352"/>
    <w:rsid w:val="00951F73"/>
    <w:rsid w:val="00957A63"/>
    <w:rsid w:val="00960D51"/>
    <w:rsid w:val="00971E2F"/>
    <w:rsid w:val="009A2757"/>
    <w:rsid w:val="009C40AB"/>
    <w:rsid w:val="009C416E"/>
    <w:rsid w:val="009D30D7"/>
    <w:rsid w:val="009D3372"/>
    <w:rsid w:val="009D7018"/>
    <w:rsid w:val="009E1438"/>
    <w:rsid w:val="009F1AC6"/>
    <w:rsid w:val="00A06A48"/>
    <w:rsid w:val="00A07C95"/>
    <w:rsid w:val="00A27918"/>
    <w:rsid w:val="00A67590"/>
    <w:rsid w:val="00A800F5"/>
    <w:rsid w:val="00A80D29"/>
    <w:rsid w:val="00A9426A"/>
    <w:rsid w:val="00AB4171"/>
    <w:rsid w:val="00AB483A"/>
    <w:rsid w:val="00AC5741"/>
    <w:rsid w:val="00AD7687"/>
    <w:rsid w:val="00AF299B"/>
    <w:rsid w:val="00B033D7"/>
    <w:rsid w:val="00B05CF9"/>
    <w:rsid w:val="00B20829"/>
    <w:rsid w:val="00B45C7F"/>
    <w:rsid w:val="00B45E69"/>
    <w:rsid w:val="00B604A8"/>
    <w:rsid w:val="00B85A8A"/>
    <w:rsid w:val="00BA5150"/>
    <w:rsid w:val="00BB0D8F"/>
    <w:rsid w:val="00BD5992"/>
    <w:rsid w:val="00C22AEC"/>
    <w:rsid w:val="00C35145"/>
    <w:rsid w:val="00C94376"/>
    <w:rsid w:val="00CA31D7"/>
    <w:rsid w:val="00CB6BD1"/>
    <w:rsid w:val="00CC3666"/>
    <w:rsid w:val="00CC3BD1"/>
    <w:rsid w:val="00CE56FA"/>
    <w:rsid w:val="00CE7D3D"/>
    <w:rsid w:val="00D248D6"/>
    <w:rsid w:val="00D376EA"/>
    <w:rsid w:val="00D44545"/>
    <w:rsid w:val="00D470A9"/>
    <w:rsid w:val="00D5631D"/>
    <w:rsid w:val="00D6238B"/>
    <w:rsid w:val="00D6373B"/>
    <w:rsid w:val="00D67C25"/>
    <w:rsid w:val="00D7083B"/>
    <w:rsid w:val="00D84F28"/>
    <w:rsid w:val="00D94703"/>
    <w:rsid w:val="00DB3601"/>
    <w:rsid w:val="00DC0DCC"/>
    <w:rsid w:val="00DC32C2"/>
    <w:rsid w:val="00DF0663"/>
    <w:rsid w:val="00E047F6"/>
    <w:rsid w:val="00E06BFD"/>
    <w:rsid w:val="00E17BE4"/>
    <w:rsid w:val="00E51FDF"/>
    <w:rsid w:val="00E81B3E"/>
    <w:rsid w:val="00E93CD4"/>
    <w:rsid w:val="00E97367"/>
    <w:rsid w:val="00EA42B5"/>
    <w:rsid w:val="00EA565A"/>
    <w:rsid w:val="00ED1690"/>
    <w:rsid w:val="00ED493B"/>
    <w:rsid w:val="00EE00E0"/>
    <w:rsid w:val="00EF5BFE"/>
    <w:rsid w:val="00F00368"/>
    <w:rsid w:val="00F1126F"/>
    <w:rsid w:val="00F20F1A"/>
    <w:rsid w:val="00F30506"/>
    <w:rsid w:val="00F44DAC"/>
    <w:rsid w:val="00F649B6"/>
    <w:rsid w:val="00F7059A"/>
    <w:rsid w:val="00F76731"/>
    <w:rsid w:val="00F85CB1"/>
    <w:rsid w:val="00F92206"/>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CE56FA"/>
    <w:rPr>
      <w:color w:val="808080"/>
      <w:bdr w:space="0" w:sz="0" w:color="auto" w:val="none"/>
      <w:shd w:fill="auto" w:color="auto" w:val="clear"/>
    </w:rPr>
  </w:style>
  <w:style w:customStyle="true" w:styleId="eSPISCCParagraphDefaultFont" w:type="character">
    <w:name w:val="eSPIS_CC_Paragraph Default Font"/>
    <w:basedOn w:val="Zadanifontodlomka"/>
    <w:rsid w:val="00CE56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56FA"/>
    <w:rPr>
      <w:bdr w:space="0" w:sz="0" w:color="auto" w:val="none"/>
      <w:shd w:fill="FFFFCC" w:color="auto" w:val="clear"/>
      <w:lang w:val="hr-HR"/>
    </w:rPr>
  </w:style>
  <w:style w:customStyle="true" w:styleId="PozadinaSvijetloCrvena" w:type="character">
    <w:name w:val="Pozadina_SvijetloCrvena"/>
    <w:basedOn w:val="eSPISCCParagraphDefaultFont"/>
    <w:rsid w:val="00CE56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56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CE56FA"/>
    <w:rPr>
      <w:color w:val="808080"/>
      <w:bdr w:color="auto" w:space="0" w:sz="0" w:val="none"/>
      <w:shd w:color="auto" w:fill="auto" w:val="clear"/>
    </w:rPr>
  </w:style>
  <w:style w:customStyle="1" w:styleId="eSPISCCParagraphDefaultFont" w:type="character">
    <w:name w:val="eSPIS_CC_Paragraph Default Font"/>
    <w:basedOn w:val="Zadanifontodlomka"/>
    <w:rsid w:val="00CE56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56FA"/>
    <w:rPr>
      <w:bdr w:color="auto" w:space="0" w:sz="0" w:val="none"/>
      <w:shd w:color="auto" w:fill="FFFFCC" w:val="clear"/>
      <w:lang w:val="hr-HR"/>
    </w:rPr>
  </w:style>
  <w:style w:customStyle="1" w:styleId="PozadinaSvijetloCrvena" w:type="character">
    <w:name w:val="Pozadina_SvijetloCrvena"/>
    <w:basedOn w:val="eSPISCCParagraphDefaultFont"/>
    <w:rsid w:val="00CE56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56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srpnja 2017.</izvorni_sadrzaj>
    <derivirana_varijabla naziv="DomainObject.DatumDonosenjaOdluke_1">31.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363</izvorni_sadrzaj>
    <derivirana_varijabla naziv="DomainObject.Predmet.Broj_1">363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St-363/2016</izvorni_sadrzaj>
    <derivirana_varijabla naziv="DomainObject.Predmet.OznakaBroj_1">St-363/2016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NOTUS BIOGRAD j.d.o.o. za trgovinu, ugostiteljstvo i usluge</izvorni_sadrzaj>
    <derivirana_varijabla naziv="DomainObject.Predmet.ProtustrankaFormated_1">  NOTUS BIOGRAD j.d.o.o. za trgovinu, ugostiteljstvo i usluge</derivirana_varijabla>
  </DomainObject.Predmet.ProtustrankaFormated>
  <DomainObject.Predmet.ProtustrankaFormatedOIB>
    <izvorni_sadrzaj>  NOTUS BIOGRAD j.d.o.o. za trgovinu, ugostiteljstvo i usluge, OIB 17454792796</izvorni_sadrzaj>
    <derivirana_varijabla naziv="DomainObject.Predmet.ProtustrankaFormatedOIB_1">  NOTUS BIOGRAD j.d.o.o. za trgovinu, ugostiteljstvo i usluge, OIB 17454792796</derivirana_varijabla>
  </DomainObject.Predmet.ProtustrankaFormatedOIB>
  <DomainObject.Predmet.ProtustrankaFormatedWithAdress>
    <izvorni_sadrzaj> NOTUS BIOGRAD j.d.o.o. za trgovinu, ugostiteljstvo i usluge, Tinj 123, 23210 Tinj</izvorni_sadrzaj>
    <derivirana_varijabla naziv="DomainObject.Predmet.ProtustrankaFormatedWithAdress_1"> NOTUS BIOGRAD j.d.o.o. za trgovinu, ugostiteljstvo i usluge, Tinj 123, 23210 Tinj</derivirana_varijabla>
  </DomainObject.Predmet.ProtustrankaFormatedWithAdress>
  <DomainObject.Predmet.ProtustrankaFormatedWithAdressOIB>
    <izvorni_sadrzaj> NOTUS BIOGRAD j.d.o.o. za trgovinu, ugostiteljstvo i usluge, OIB 17454792796, Tinj 123, 23210 Tinj</izvorni_sadrzaj>
    <derivirana_varijabla naziv="DomainObject.Predmet.ProtustrankaFormatedWithAdressOIB_1"> NOTUS BIOGRAD j.d.o.o. za trgovinu, ugostiteljstvo i usluge, OIB 17454792796, Tinj 123, 23210 Tinj</derivirana_varijabla>
  </DomainObject.Predmet.ProtustrankaFormatedWithAdressOIB>
  <DomainObject.Predmet.ProtustrankaWithAdress>
    <izvorni_sadrzaj>NOTUS BIOGRAD j.d.o.o. za trgovinu, ugostiteljstvo i usluge Tinj 123, 23210 Tinj</izvorni_sadrzaj>
    <derivirana_varijabla naziv="DomainObject.Predmet.ProtustrankaWithAdress_1">NOTUS BIOGRAD j.d.o.o. za trgovinu, ugostiteljstvo i usluge Tinj 123, 23210 Tinj</derivirana_varijabla>
  </DomainObject.Predmet.ProtustrankaWithAdress>
  <DomainObject.Predmet.ProtustrankaWithAdressOIB>
    <izvorni_sadrzaj>NOTUS BIOGRAD j.d.o.o. za trgovinu, ugostiteljstvo i usluge, OIB 17454792796, Tinj 123, 23210 Tinj</izvorni_sadrzaj>
    <derivirana_varijabla naziv="DomainObject.Predmet.ProtustrankaWithAdressOIB_1">NOTUS BIOGRAD j.d.o.o. za trgovinu, ugostiteljstvo i usluge, OIB 17454792796, Tinj 123, 23210 Tinj</derivirana_varijabla>
  </DomainObject.Predmet.ProtustrankaWithAdressOIB>
  <DomainObject.Predmet.ProtustrankaNazivFormated>
    <izvorni_sadrzaj>NOTUS BIOGRAD j.d.o.o. za trgovinu, ugostiteljstvo i usluge</izvorni_sadrzaj>
    <derivirana_varijabla naziv="DomainObject.Predmet.ProtustrankaNazivFormated_1">NOTUS BIOGRAD j.d.o.o. za trgovinu, ugostiteljstvo i usluge</derivirana_varijabla>
  </DomainObject.Predmet.ProtustrankaNazivFormated>
  <DomainObject.Predmet.ProtustrankaNazivFormatedOIB>
    <izvorni_sadrzaj>NOTUS BIOGRAD j.d.o.o. za trgovinu, ugostiteljstvo i usluge, OIB 17454792796</izvorni_sadrzaj>
    <derivirana_varijabla naziv="DomainObject.Predmet.ProtustrankaNazivFormatedOIB_1">NOTUS BIOGRAD j.d.o.o. za trgovinu, ugostiteljstvo i usluge, OIB 17454792796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14938.22</izvorni_sadrzaj>
    <derivirana_varijabla naziv="DomainObject.Predmet.TrenutnaVrijednost_1">14938.22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NOTUS BIOGRAD j.d.o.o. za trgovinu, ugostiteljstvo i usluge</item>
    </izvorni_sadrzaj>
    <derivirana_varijabla naziv="DomainObject.Predmet.ProtuStrankaListFormated_1">
      <item>NOTUS BIOGRAD j.d.o.o. za trgovinu, ugostiteljstvo i usluge</item>
    </derivirana_varijabla>
  </DomainObject.Predmet.ProtuStrankaListFormated>
  <DomainObject.Predmet.ProtuStrankaListFormatedOIB>
    <izvorni_sadrzaj>
      <item>NOTUS BIOGRAD j.d.o.o. za trgovinu, ugostiteljstvo i usluge, OIB 17454792796</item>
    </izvorni_sadrzaj>
    <derivirana_varijabla naziv="DomainObject.Predmet.ProtuStrankaListFormatedOIB_1">
      <item>NOTUS BIOGRAD j.d.o.o. za trgovinu, ugostiteljstvo i usluge, OIB 17454792796</item>
    </derivirana_varijabla>
  </DomainObject.Predmet.ProtuStrankaListFormatedOIB>
  <DomainObject.Predmet.ProtuStrankaListFormatedWithAdress>
    <izvorni_sadrzaj>
      <item>NOTUS BIOGRAD j.d.o.o. za trgovinu, ugostiteljstvo i usluge, Tinj 123, 23210 Tinj</item>
    </izvorni_sadrzaj>
    <derivirana_varijabla naziv="DomainObject.Predmet.ProtuStrankaListFormatedWithAdress_1">
      <item>NOTUS BIOGRAD j.d.o.o. za trgovinu, ugostiteljstvo i usluge, Tinj 123, 23210 Tinj</item>
    </derivirana_varijabla>
  </DomainObject.Predmet.ProtuStrankaListFormatedWithAdress>
  <DomainObject.Predmet.ProtuStrankaListFormatedWithAdressOIB>
    <izvorni_sadrzaj>
      <item>NOTUS BIOGRAD j.d.o.o. za trgovinu, ugostiteljstvo i usluge, OIB 17454792796, Tinj 123, 23210 Tinj</item>
    </izvorni_sadrzaj>
    <derivirana_varijabla naziv="DomainObject.Predmet.ProtuStrankaListFormatedWithAdressOIB_1">
      <item>NOTUS BIOGRAD j.d.o.o. za trgovinu, ugostiteljstvo i usluge, OIB 17454792796, Tinj 123, 23210 Tinj</item>
    </derivirana_varijabla>
  </DomainObject.Predmet.ProtuStrankaListFormatedWithAdressOIB>
  <DomainObject.Predmet.ProtuStrankaListNazivFormated>
    <izvorni_sadrzaj>
      <item>NOTUS BIOGRAD j.d.o.o. za trgovinu, ugostiteljstvo i usluge</item>
    </izvorni_sadrzaj>
    <derivirana_varijabla naziv="DomainObject.Predmet.ProtuStrankaListNazivFormated_1">
      <item>NOTUS BIOGRAD j.d.o.o. za trgovinu, ugostiteljstvo i usluge</item>
    </derivirana_varijabla>
  </DomainObject.Predmet.ProtuStrankaListNazivFormated>
  <DomainObject.Predmet.ProtuStrankaListNazivFormatedOIB>
    <izvorni_sadrzaj>
      <item>NOTUS BIOGRAD j.d.o.o. za trgovinu, ugostiteljstvo i usluge, OIB 17454792796</item>
    </izvorni_sadrzaj>
    <derivirana_varijabla naziv="DomainObject.Predmet.ProtuStrankaListNazivFormatedOIB_1">
      <item>NOTUS BIOGRAD j.d.o.o. za trgovinu, ugostiteljstvo i usluge, OIB 17454792796</item>
    </derivirana_varijabla>
  </DomainObject.Predmet.ProtuStrankaListNazivFormatedOIB>
  <DomainObject.Predmet.OstaliListFormated>
    <izvorni_sadrzaj>
      <item>KRISTINA ERLIĆ</item>
    </izvorni_sadrzaj>
    <derivirana_varijabla naziv="DomainObject.Predmet.OstaliListFormated_1">
      <item>KRISTINA ERLIĆ</item>
    </derivirana_varijabla>
  </DomainObject.Predmet.OstaliListFormated>
  <DomainObject.Predmet.OstaliListFormatedOIB>
    <izvorni_sadrzaj>
      <item>KRISTINA ERLIĆ</item>
    </izvorni_sadrzaj>
    <derivirana_varijabla naziv="DomainObject.Predmet.OstaliListFormatedOIB_1">
      <item>KRISTINA ERLIĆ</item>
    </derivirana_varijabla>
  </DomainObject.Predmet.OstaliListFormatedOIB>
  <DomainObject.Predmet.OstaliListFormatedWithAdress>
    <izvorni_sadrzaj>
      <item>KRISTINA ERLIĆ, Tinj 123, 23210 Tinj</item>
    </izvorni_sadrzaj>
    <derivirana_varijabla naziv="DomainObject.Predmet.OstaliListFormatedWithAdress_1">
      <item>KRISTINA ERLIĆ, Tinj 123, 23210 Tinj</item>
    </derivirana_varijabla>
  </DomainObject.Predmet.OstaliListFormatedWithAdress>
  <DomainObject.Predmet.OstaliListFormatedWithAdressOIB>
    <izvorni_sadrzaj>
      <item>KRISTINA ERLIĆ, Tinj 123, 23210 Tinj</item>
    </izvorni_sadrzaj>
    <derivirana_varijabla naziv="DomainObject.Predmet.OstaliListFormatedWithAdressOIB_1">
      <item>KRISTINA ERLIĆ, Tinj 123, 23210 Tinj</item>
    </derivirana_varijabla>
  </DomainObject.Predmet.OstaliListFormatedWithAdressOIB>
  <DomainObject.Predmet.OstaliListNazivFormated>
    <izvorni_sadrzaj>
      <item>KRISTINA ERLIĆ</item>
    </izvorni_sadrzaj>
    <derivirana_varijabla naziv="DomainObject.Predmet.OstaliListNazivFormated_1">
      <item>KRISTINA ERLIĆ</item>
    </derivirana_varijabla>
  </DomainObject.Predmet.OstaliListNazivFormated>
  <DomainObject.Predmet.OstaliListNazivFormatedOIB>
    <izvorni_sadrzaj>
      <item>KRISTINA ERLIĆ</item>
    </izvorni_sadrzaj>
    <derivirana_varijabla naziv="DomainObject.Predmet.OstaliListNazivFormatedOIB_1">
      <item>KRISTINA ERLIĆ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srpnja 2017.</izvorni_sadrzaj>
    <derivirana_varijabla naziv="DomainObject.Datum_1">31. srpnja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NOTUS BIOGRAD j.d.o.o. za trgovinu, ugostiteljstvo i usluge</izvorni_sadrzaj>
    <derivirana_varijabla naziv="DomainObject.Predmet.ProtustrankaIDrugi_1">NOTUS BIOGRAD j.d.o.o. za trgovinu, ugostiteljstvo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NOTUS BIOGRAD j.d.o.o. za trgovinu, ugostiteljstvo i usluge, OIB 17454792796, Tinj 123, 23210 Tinj</izvorni_sadrzaj>
    <derivirana_varijabla naziv="DomainObject.Predmet.ProtustrankaIDrugiAdressOIB_1">NOTUS BIOGRAD j.d.o.o. za trgovinu, ugostiteljstvo i usluge, OIB 17454792796, Tinj 123, 23210 Tinj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NOTUS BIOGRAD j.d.o.o. za trgovinu, ugostiteljstvo i usluge</item>
      <item>KRISTINA ERLIĆ</item>
    </izvorni_sadrzaj>
    <derivirana_varijabla naziv="DomainObject.Predmet.SudioniciListNaziv_1">
      <item>FINA</item>
      <item>NOTUS BIOGRAD j.d.o.o. za trgovinu, ugostiteljstvo i usluge</item>
      <item>KRISTINA ERLIĆ</item>
    </derivirana_varijabla>
  </DomainObject.Predmet.SudioniciListNaziv>
  <DomainObject.Predmet.SudioniciListAdressOIB>
    <izvorni_sadrzaj>
      <item>FINA, OIB 85821130368</item>
      <item>NOTUS BIOGRAD j.d.o.o. za trgovinu, ugostiteljstvo i usluge, OIB 17454792796, Tinj 123,23210 Tinj</item>
      <item>KRISTINA ERLIĆ, Tinj 123,23210 Tinj</item>
    </izvorni_sadrzaj>
    <derivirana_varijabla naziv="DomainObject.Predmet.SudioniciListAdressOIB_1">
      <item>FINA, OIB 85821130368</item>
      <item>NOTUS BIOGRAD j.d.o.o. za trgovinu, ugostiteljstvo i usluge, OIB 17454792796, Tinj 123,23210 Tinj</item>
      <item>KRISTINA ERLIĆ, Tinj 123,23210 Tinj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17454792796</item>
      <item>, OIB null</item>
    </izvorni_sadrzaj>
    <derivirana_varijabla naziv="DomainObject.Predmet.SudioniciListNazivOIB_1">
      <item>, OIB 85821130368</item>
      <item>, OIB 17454792796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Savo Filipović, OIB 19559750928, Braće Košuljandić 100/a Dramalj</item>
    </izvorni_sadrzaj>
    <derivirana_varijabla naziv="DomainObject.Predmet.StecajniUpraviteljiListAddressOIB_1">
      <item>Savo Filipović, OIB 19559750928, Braće Košuljandić 100/a Dramalj</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939173-2B03-47DF-BD84-4E19771C8B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883</properties:Words>
  <properties:Characters>4833</properties:Characters>
  <properties:Lines>117</properties:Lines>
  <properties:Paragraphs>45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2017-07-28T11:38:00Z</dcterms:created>
  <dc:creator>Ardena Bajlo</dc:creator>
  <cp:lastModifiedBy>Merlina Klišmanić</cp:lastModifiedBy>
  <cp:lastPrinted>2017-07-28T11:49:00Z</cp:lastPrinted>
  <dcterms:modified xmlns:xsi="http://www.w3.org/2001/XMLSchema-instance" xsi:type="dcterms:W3CDTF">2017-07-31T07:27:00Z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