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745" w14:paraId="886d745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AD174F">
        <w:rPr>
          <w:b/>
        </w:rPr>
        <w:t>412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B42EE3">
        <w:t xml:space="preserve"> </w:t>
      </w:r>
      <w:r w:rsidR="00B42EE3" w:rsidRPr="00B42EE3">
        <w:t>BOBY-COM j.d.o.o. za prijevoz i usluge, putnička agencija</w:t>
      </w:r>
      <w:r w:rsidR="00B42EE3">
        <w:t xml:space="preserve">, </w:t>
      </w:r>
      <w:r w:rsidR="001F1DAA" w:rsidRPr="001F1DAA">
        <w:t xml:space="preserve"> </w:t>
      </w:r>
      <w:r w:rsidR="00B42EE3" w:rsidRPr="00B42EE3">
        <w:t>Od Nuncijate 21</w:t>
      </w:r>
      <w:r w:rsidR="00B42EE3">
        <w:t xml:space="preserve">. Dubrovnik,OIB: </w:t>
      </w:r>
      <w:r w:rsidR="00B42EE3" w:rsidRPr="00B42EE3">
        <w:t>48964218067</w:t>
      </w:r>
      <w:r w:rsidR="00B42EE3">
        <w:t xml:space="preserve">, </w:t>
      </w:r>
      <w:r w:rsidR="00524FB3" w:rsidRPr="00480E9F">
        <w:t xml:space="preserve">dana </w:t>
      </w:r>
      <w:r w:rsidR="001F1DAA">
        <w:t>22</w:t>
      </w:r>
      <w:r w:rsidR="00524FB3" w:rsidRPr="00480E9F">
        <w:t xml:space="preserve">. </w:t>
      </w:r>
      <w:r w:rsidR="00E3272E">
        <w:t xml:space="preserve">svibnja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B42EE3" w:rsidRPr="00B42EE3">
        <w:t>BOBY-COM j.d.o.o. za prijevoz i usluge, putnička agencija,  Od Nuncijate 21. Dubrovnik,OIB: 48964218067,</w:t>
      </w:r>
      <w:r w:rsidR="001F1DAA">
        <w:t xml:space="preserve">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B42EE3">
        <w:t>412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AD174F">
        <w:t>09</w:t>
      </w:r>
      <w:r w:rsidR="009E1D0A">
        <w:t>.</w:t>
      </w:r>
      <w:r w:rsidR="00E67B41">
        <w:t xml:space="preserve"> </w:t>
      </w:r>
      <w:r w:rsidR="00AD174F">
        <w:t>travnja</w:t>
      </w:r>
      <w:r w:rsidR="00BA1BAA" w:rsidRPr="00FD428F">
        <w:t xml:space="preserve"> </w:t>
      </w:r>
      <w:r w:rsidR="00AD174F">
        <w:t>2019</w:t>
      </w:r>
      <w:r w:rsidRPr="00FD428F">
        <w:t>.g. prijedlog za otvaranje stečajnog postupka nad dužnikom</w:t>
      </w:r>
      <w:r w:rsidR="00B42EE3" w:rsidRPr="00B42EE3">
        <w:t xml:space="preserve"> BOBY-COM j.d.o.o. za prijevoz i usluge, putnička agencija,  Od Nuncijate </w:t>
      </w:r>
      <w:r w:rsidR="00B42EE3">
        <w:t xml:space="preserve">21. Dubrovnik,OIB: 48964218067 </w:t>
      </w:r>
      <w:r w:rsidR="001F1DAA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661076">
        <w:t>11</w:t>
      </w:r>
      <w:r w:rsidR="008E04A1">
        <w:t xml:space="preserve">. </w:t>
      </w:r>
      <w:r w:rsidR="00661076">
        <w:t>travnja</w:t>
      </w:r>
      <w:r w:rsidR="008E04A1">
        <w:t xml:space="preserve">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661076">
        <w:t>136</w:t>
      </w:r>
      <w:r w:rsidR="009E1D0A">
        <w:t>.</w:t>
      </w:r>
      <w:r w:rsidR="00661076">
        <w:t>971</w:t>
      </w:r>
      <w:r w:rsidR="0037057F">
        <w:t>,</w:t>
      </w:r>
      <w:r w:rsidR="00661076">
        <w:t>38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61076">
        <w:t>14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661076">
        <w:t>153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B42EE3" w:rsidP="00407841" w:rsidR="001D4345" w:rsidRPr="00480E9F">
      <w:pPr>
        <w:jc w:val="center"/>
        <w:rPr>
          <w:b/>
        </w:rPr>
      </w:pPr>
      <w:r>
        <w:rPr>
          <w:b/>
        </w:rPr>
        <w:t>U Dubrovniku, 22.svibnja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6F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D174F">
          <w:t>412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1076"/>
    <w:rsid w:val="00686368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746FB"/>
    <w:rsid w:val="00A86E52"/>
    <w:rsid w:val="00A93497"/>
    <w:rsid w:val="00A94B37"/>
    <w:rsid w:val="00AC3859"/>
    <w:rsid w:val="00AD174F"/>
    <w:rsid w:val="00B400F0"/>
    <w:rsid w:val="00B408E3"/>
    <w:rsid w:val="00B42E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3272E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7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7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7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7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7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7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7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7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St-412/2019</izvorni_sadrzaj>
    <derivirana_varijabla naziv="DomainObject.Predmet.OznakaBroj_1">St-412/2019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BOBY-COM j.d.o.o. za prijevoz i usluge, putnička agencija</izvorni_sadrzaj>
    <derivirana_varijabla naziv="DomainObject.Predmet.ProtustrankaFormated_1">  BOBY-COM j.d.o.o. za prijevoz i usluge, putnička agencija</derivirana_varijabla>
  </DomainObject.Predmet.ProtustrankaFormated>
  <DomainObject.Predmet.ProtustrankaFormatedOIB>
    <izvorni_sadrzaj>  BOBY-COM j.d.o.o. za prijevoz i usluge, putnička agencija, OIB 48964218067</izvorni_sadrzaj>
    <derivirana_varijabla naziv="DomainObject.Predmet.ProtustrankaFormatedOIB_1">  BOBY-COM j.d.o.o. za prijevoz i usluge, putnička agencija, OIB 48964218067</derivirana_varijabla>
  </DomainObject.Predmet.ProtustrankaFormatedOIB>
  <DomainObject.Predmet.ProtustrankaFormatedWithAdress>
    <izvorni_sadrzaj> BOBY-COM j.d.o.o. za prijevoz i usluge, putnička agencija, Od Nuncijate 21, 20000 Dubrovnik</izvorni_sadrzaj>
    <derivirana_varijabla naziv="DomainObject.Predmet.ProtustrankaFormatedWithAdress_1"> BOBY-COM j.d.o.o. za prijevoz i usluge, putnička agencija, Od Nuncijate 21, 20000 Dubrovnik</derivirana_varijabla>
  </DomainObject.Predmet.ProtustrankaFormatedWithAdress>
  <DomainObject.Predmet.ProtustrankaFormatedWithAdressOIB>
    <izvorni_sadrzaj> BOBY-COM j.d.o.o. za prijevoz i usluge, putnička agencija, OIB 48964218067, Od Nuncijate 21, 20000 Dubrovnik</izvorni_sadrzaj>
    <derivirana_varijabla naziv="DomainObject.Predmet.ProtustrankaFormatedWithAdressOIB_1"> BOBY-COM j.d.o.o. za prijevoz i usluge, putnička agencija, OIB 48964218067, Od Nuncijate 21, 20000 Dubrovnik</derivirana_varijabla>
  </DomainObject.Predmet.ProtustrankaFormatedWithAdressOIB>
  <DomainObject.Predmet.ProtustrankaWithAdress>
    <izvorni_sadrzaj>BOBY-COM j.d.o.o. za prijevoz i usluge, putnička agencija Od Nuncijate 21, 20000 Dubrovnik</izvorni_sadrzaj>
    <derivirana_varijabla naziv="DomainObject.Predmet.ProtustrankaWithAdress_1">BOBY-COM j.d.o.o. za prijevoz i usluge, putnička agencija Od Nuncijate 21, 20000 Dubrovnik</derivirana_varijabla>
  </DomainObject.Predmet.ProtustrankaWithAdress>
  <DomainObject.Predmet.ProtustrankaWithAdressOIB>
    <izvorni_sadrzaj>BOBY-COM j.d.o.o. za prijevoz i usluge, putnička agencija, OIB 48964218067, Od Nuncijate 21, 20000 Dubrovnik</izvorni_sadrzaj>
    <derivirana_varijabla naziv="DomainObject.Predmet.ProtustrankaWithAdressOIB_1">BOBY-COM j.d.o.o. za prijevoz i usluge, putnička agencija, OIB 48964218067, Od Nuncijate 21, 20000 Dubrovnik</derivirana_varijabla>
  </DomainObject.Predmet.ProtustrankaWithAdressOIB>
  <DomainObject.Predmet.ProtustrankaNazivFormated>
    <izvorni_sadrzaj>BOBY-COM j.d.o.o. za prijevoz i usluge, putnička agencija</izvorni_sadrzaj>
    <derivirana_varijabla naziv="DomainObject.Predmet.ProtustrankaNazivFormated_1">BOBY-COM j.d.o.o. za prijevoz i usluge, putnička agencija</derivirana_varijabla>
  </DomainObject.Predmet.ProtustrankaNazivFormated>
  <DomainObject.Predmet.ProtustrankaNazivFormatedOIB>
    <izvorni_sadrzaj>BOBY-COM j.d.o.o. za prijevoz i usluge, putnička agencija, OIB 48964218067</izvorni_sadrzaj>
    <derivirana_varijabla naziv="DomainObject.Predmet.ProtustrankaNazivFormatedOIB_1">BOBY-COM j.d.o.o. za prijevoz i usluge, putnička agencija, OIB 48964218067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136971.38</izvorni_sadrzaj>
    <derivirana_varijabla naziv="DomainObject.Predmet.TrenutnaVrijednost_1">136971.38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BOBY-COM j.d.o.o. za prijevoz i usluge, putnička agencija</item>
    </izvorni_sadrzaj>
    <derivirana_varijabla naziv="DomainObject.Predmet.ProtuStrankaListFormated_1">
      <item>BOBY-COM j.d.o.o. za prijevoz i usluge, putnička agencija</item>
    </derivirana_varijabla>
  </DomainObject.Predmet.ProtuStrankaListFormated>
  <DomainObject.Predmet.ProtuStrankaListFormatedOIB>
    <izvorni_sadrzaj>
      <item>BOBY-COM j.d.o.o. za prijevoz i usluge, putnička agencija, OIB 48964218067</item>
    </izvorni_sadrzaj>
    <derivirana_varijabla naziv="DomainObject.Predmet.ProtuStrankaListFormatedOIB_1">
      <item>BOBY-COM j.d.o.o. za prijevoz i usluge, putnička agencija, OIB 48964218067</item>
    </derivirana_varijabla>
  </DomainObject.Predmet.ProtuStrankaListFormatedOIB>
  <DomainObject.Predmet.ProtuStrankaListFormatedWithAdress>
    <izvorni_sadrzaj>
      <item>BOBY-COM j.d.o.o. za prijevoz i usluge, putnička agencija, Od Nuncijate 21, 20000 Dubrovnik</item>
    </izvorni_sadrzaj>
    <derivirana_varijabla naziv="DomainObject.Predmet.ProtuStrankaListFormatedWithAdress_1">
      <item>BOBY-COM j.d.o.o. za prijevoz i usluge, putnička agencija, Od Nuncijate 21, 20000 Dubrovnik</item>
    </derivirana_varijabla>
  </DomainObject.Predmet.ProtuStrankaListFormatedWithAdress>
  <DomainObject.Predmet.ProtuStrankaListFormatedWithAdressOIB>
    <izvorni_sadrzaj>
      <item>BOBY-COM j.d.o.o. za prijevoz i usluge, putnička agencija, OIB 48964218067, Od Nuncijate 21, 20000 Dubrovnik</item>
    </izvorni_sadrzaj>
    <derivirana_varijabla naziv="DomainObject.Predmet.ProtuStrankaListFormatedWithAdressOIB_1">
      <item>BOBY-COM j.d.o.o. za prijevoz i usluge, putnička agencija, OIB 48964218067, Od Nuncijate 21, 20000 Dubrovnik</item>
    </derivirana_varijabla>
  </DomainObject.Predmet.ProtuStrankaListFormatedWithAdressOIB>
  <DomainObject.Predmet.ProtuStrankaListNazivFormated>
    <izvorni_sadrzaj>
      <item>BOBY-COM j.d.o.o. za prijevoz i usluge, putnička agencija</item>
    </izvorni_sadrzaj>
    <derivirana_varijabla naziv="DomainObject.Predmet.ProtuStrankaListNazivFormated_1">
      <item>BOBY-COM j.d.o.o. za prijevoz i usluge, putnička agencija</item>
    </derivirana_varijabla>
  </DomainObject.Predmet.ProtuStrankaListNazivFormated>
  <DomainObject.Predmet.ProtuStrankaListNazivFormatedOIB>
    <izvorni_sadrzaj>
      <item>BOBY-COM j.d.o.o. za prijevoz i usluge, putnička agencija, OIB 48964218067</item>
    </izvorni_sadrzaj>
    <derivirana_varijabla naziv="DomainObject.Predmet.ProtuStrankaListNazivFormatedOIB_1">
      <item>BOBY-COM j.d.o.o. za prijevoz i usluge, putnička agencija, OIB 48964218067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BOBY-COM j.d.o.o. za prijevoz i usluge, putnička agencija</izvorni_sadrzaj>
    <derivirana_varijabla naziv="DomainObject.Predmet.ProtustrankaIDrugi_1">BOBY-COM j.d.o.o. za prijevoz i usluge, putnička agencija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BOBY-COM j.d.o.o. za prijevoz i usluge, putnička agencija, OIB 48964218067, Od Nuncijate 21, 20000 Dubrovnik</izvorni_sadrzaj>
    <derivirana_varijabla naziv="DomainObject.Predmet.ProtustrankaIDrugiAdressOIB_1">BOBY-COM j.d.o.o. za prijevoz i usluge, putnička agencija, OIB 48964218067, Od Nuncijate 21,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BOBY-COM j.d.o.o. za prijevoz i usluge, putnička agencija</item>
    </izvorni_sadrzaj>
    <derivirana_varijabla naziv="DomainObject.Predmet.SudioniciListNaziv_1">
      <item>FINA, RC Split, Podružnica u Dubrovniku</item>
      <item>BOBY-COM j.d.o.o. za prijevoz i usluge, putnička agencija</item>
    </derivirana_varijabla>
  </DomainObject.Predmet.SudioniciListNaziv>
  <DomainObject.Predmet.SudioniciListAdressOIB>
    <izvorni_sadrzaj>
      <item>FINA, RC Split, Podružnica u Dubrovniku, OIB 85821130368, Vukovarska 2,20000 Dubrovnik</item>
      <item>BOBY-COM j.d.o.o. za prijevoz i usluge, putnička agencija, OIB 48964218067, Od Nuncijate 21,20000 Dubrovnik</item>
    </izvorni_sadrzaj>
    <derivirana_varijabla naziv="DomainObject.Predmet.SudioniciListAdressOIB_1">
      <item>FINA, RC Split, Podružnica u Dubrovniku, OIB 85821130368, Vukovarska 2,20000 Dubrovnik</item>
      <item>BOBY-COM j.d.o.o. za prijevoz i usluge, putnička agencija, OIB 48964218067, Od Nuncijate 21,20000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48964218067</item>
    </izvorni_sadrzaj>
    <derivirana_varijabla naziv="DomainObject.Predmet.SudioniciListNazivOIB_1">
      <item>, OIB 85821130368</item>
      <item>, OIB 48964218067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St-412/2019-9</izvorni_sadrzaj>
    <derivirana_varijabla naziv="DomainObject.PredzadnjaOdlukaIzPredmeta.Oznaka_1">St-412/2019-9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8234E-D345-4E59-931F-D3033BEBD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3618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2019-05-22T12:44:00Z</dcterms:created>
  <dc:creator>Diana Butigan Granić</dc:creator>
  <cp:lastModifiedBy>Sanja Vuković</cp:lastModifiedBy>
  <cp:lastPrinted>2019-03-22T08:16:00Z</cp:lastPrinted>
  <dcterms:modified xmlns:xsi="http://www.w3.org/2001/XMLSchema-instance" xsi:type="dcterms:W3CDTF">2019-05-22T12:45:00Z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(412-19 -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