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3398" w14:paraId="ed93398" w:rsidRDefault="005D36D9" w:rsidP="005D36D9" w:rsidR="005D36D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36D9" w:rsidP="005D36D9" w:rsidR="005D36D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D36D9" w:rsidP="005D36D9" w:rsidR="005D36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D36D9" w:rsidP="005D36D9" w:rsidR="005D36D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D36D9" w:rsidP="005D36D9" w:rsidR="005D36D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D36D9" w:rsidP="005D36D9" w:rsidR="005D36D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D36D9" w:rsidP="005D36D9" w:rsidR="005D36D9" w:rsidRPr="005D578C">
      <w:pPr>
        <w:jc w:val="center"/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LUSTIGE ZEIT d. o. o. Buje, A. Babića 1, OIB </w:t>
      </w:r>
      <w:r w:rsidRPr="005D36D9">
        <w:rPr>
          <w:rFonts w:cs="Times New Roman" w:eastAsia="Times New Roman"/>
          <w:szCs w:val="24"/>
        </w:rPr>
        <w:t>52937794829</w:t>
      </w:r>
      <w:r>
        <w:rPr>
          <w:rFonts w:cs="Times New Roman" w:eastAsia="Times New Roman"/>
          <w:szCs w:val="24"/>
        </w:rPr>
        <w:t xml:space="preserve">, MBS </w:t>
      </w:r>
      <w:r w:rsidRPr="005D36D9">
        <w:rPr>
          <w:rFonts w:cs="Times New Roman" w:eastAsia="Times New Roman"/>
          <w:szCs w:val="24"/>
        </w:rPr>
        <w:t>040329416</w:t>
      </w:r>
      <w:r>
        <w:rPr>
          <w:rFonts w:cs="Times New Roman" w:eastAsia="Times New Roman"/>
          <w:szCs w:val="24"/>
        </w:rPr>
        <w:t>, 15. prosinca 2016.</w:t>
      </w: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LUSTIGE ZEIT d. o. o. Buje, A. Babića 1, OIB </w:t>
      </w:r>
      <w:r w:rsidRPr="005D36D9">
        <w:rPr>
          <w:rFonts w:cs="Times New Roman" w:eastAsia="Times New Roman"/>
          <w:szCs w:val="24"/>
        </w:rPr>
        <w:t>52937794829</w:t>
      </w:r>
      <w:r>
        <w:rPr>
          <w:rFonts w:cs="Times New Roman" w:eastAsia="Times New Roman"/>
          <w:szCs w:val="24"/>
        </w:rPr>
        <w:t xml:space="preserve">, MBS </w:t>
      </w:r>
      <w:r w:rsidRPr="005D36D9">
        <w:rPr>
          <w:rFonts w:cs="Times New Roman" w:eastAsia="Times New Roman"/>
          <w:szCs w:val="24"/>
        </w:rPr>
        <w:t>040329416</w:t>
      </w:r>
      <w:r>
        <w:rPr>
          <w:rFonts w:cs="Times New Roman" w:eastAsia="Times New Roman"/>
          <w:szCs w:val="24"/>
        </w:rPr>
        <w:t>.</w:t>
      </w: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5D36D9" w:rsidP="005D36D9" w:rsidR="005D36D9">
      <w:pPr>
        <w:rPr>
          <w:rFonts w:cs="Times New Roman" w:eastAsia="Times New Roman"/>
          <w:szCs w:val="20"/>
        </w:rPr>
      </w:pPr>
    </w:p>
    <w:p w:rsidRDefault="005D36D9" w:rsidP="005D36D9" w:rsidR="005D36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LUSTIGE ZEIT d. o. o. Buje, A. Babića 1, OIB </w:t>
      </w:r>
      <w:r w:rsidRPr="005D36D9">
        <w:rPr>
          <w:rFonts w:cs="Times New Roman" w:eastAsia="Times New Roman"/>
          <w:szCs w:val="24"/>
        </w:rPr>
        <w:t>52937794829</w:t>
      </w:r>
      <w:r>
        <w:rPr>
          <w:rFonts w:cs="Times New Roman" w:eastAsia="Times New Roman"/>
          <w:szCs w:val="24"/>
        </w:rPr>
        <w:t xml:space="preserve">, MBS </w:t>
      </w:r>
      <w:r w:rsidRPr="005D36D9">
        <w:rPr>
          <w:rFonts w:cs="Times New Roman" w:eastAsia="Times New Roman"/>
          <w:szCs w:val="24"/>
        </w:rPr>
        <w:t>040329416</w:t>
      </w:r>
      <w:r>
        <w:rPr>
          <w:rFonts w:cs="Times New Roman" w:eastAsia="Times New Roman"/>
          <w:szCs w:val="24"/>
        </w:rPr>
        <w:t>.</w:t>
      </w:r>
    </w:p>
    <w:p w:rsidRDefault="005D36D9" w:rsidP="005D36D9" w:rsidR="005D36D9">
      <w:pPr>
        <w:ind w:firstLine="709"/>
        <w:rPr>
          <w:rFonts w:cs="Times New Roman" w:eastAsia="Times New Roman"/>
          <w:szCs w:val="24"/>
        </w:rPr>
      </w:pPr>
    </w:p>
    <w:p w:rsidRDefault="005D36D9" w:rsidP="005D36D9" w:rsidR="005D36D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LUSTIGE ZEIT d. o. o. Buje, A. Babića 1, OIB </w:t>
      </w:r>
      <w:r w:rsidRPr="005D36D9">
        <w:rPr>
          <w:rFonts w:cs="Times New Roman" w:eastAsia="Times New Roman"/>
          <w:szCs w:val="24"/>
        </w:rPr>
        <w:t>52937794829</w:t>
      </w:r>
      <w:r>
        <w:rPr>
          <w:rFonts w:cs="Times New Roman" w:eastAsia="Times New Roman"/>
          <w:szCs w:val="24"/>
        </w:rPr>
        <w:t xml:space="preserve">, MBS </w:t>
      </w:r>
      <w:r w:rsidRPr="005D36D9">
        <w:rPr>
          <w:rFonts w:cs="Times New Roman" w:eastAsia="Times New Roman"/>
          <w:szCs w:val="24"/>
        </w:rPr>
        <w:t>040329416</w:t>
      </w:r>
      <w:r>
        <w:rPr>
          <w:rFonts w:cs="Times New Roman" w:eastAsia="Times New Roman"/>
          <w:szCs w:val="24"/>
        </w:rPr>
        <w:t>.</w:t>
      </w:r>
    </w:p>
    <w:p w:rsidRDefault="005D36D9" w:rsidP="005D36D9" w:rsidR="005D36D9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D36D9" w:rsidP="005D36D9" w:rsidR="005D36D9">
      <w:pPr>
        <w:ind w:firstLine="708"/>
        <w:rPr>
          <w:rFonts w:cs="Times New Roman" w:eastAsia="Times New Roman"/>
          <w:szCs w:val="24"/>
        </w:rPr>
      </w:pPr>
    </w:p>
    <w:p w:rsidRDefault="005D36D9" w:rsidP="005D36D9" w:rsidR="005D36D9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22.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LUSTIGE ZEIT d. o. o. Buje</w:t>
      </w:r>
      <w:r>
        <w:rPr>
          <w:rFonts w:eastAsiaTheme="minorHAnsi"/>
          <w:lang w:eastAsia="en-US"/>
        </w:rPr>
        <w:t xml:space="preserve">. </w:t>
      </w:r>
    </w:p>
    <w:p w:rsidRDefault="005D36D9" w:rsidP="005D36D9" w:rsidR="005D36D9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kolovoza 2016. imao neizvršene osnove za plaćanje u neprekinutom razdoblju od 120 dana u ukupnom iznosu 11.582,24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St-978/2016-4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D36D9" w:rsidP="005D36D9" w:rsidR="005D36D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D36D9" w:rsidP="005D36D9" w:rsidR="005D36D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D36D9" w:rsidP="005D36D9" w:rsidR="005D36D9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D36D9" w:rsidP="005D36D9" w:rsidR="005D36D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5D36D9" w:rsidP="005D36D9" w:rsidR="005D36D9">
      <w:pPr>
        <w:jc w:val="left"/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left"/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D36D9" w:rsidP="005D36D9" w:rsidR="005D36D9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5D36D9" w:rsidP="005D36D9" w:rsidR="005D36D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D36D9" w:rsidP="005D36D9" w:rsidR="005D36D9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rPr>
          <w:rFonts w:cs="Times New Roman" w:eastAsia="Times New Roman"/>
          <w:szCs w:val="24"/>
        </w:rPr>
      </w:pPr>
    </w:p>
    <w:p w:rsidRDefault="005D36D9" w:rsidP="005D36D9" w:rsidR="005D36D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D36D9" w:rsidP="005D36D9" w:rsidR="005D36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D36D9" w:rsidP="005D36D9" w:rsidR="005D36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LUSTIGE ZEIT d. o. o. Buje, A. Babića 1, </w:t>
      </w:r>
    </w:p>
    <w:p w:rsidRDefault="005D36D9" w:rsidP="005D36D9" w:rsidR="005D36D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D36D9" w:rsidP="005D36D9" w:rsidR="005D36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D36D9" w:rsidP="005D36D9" w:rsidR="005D36D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5D36D9" w:rsidP="005D36D9" w:rsidR="005D36D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D36D9" w:rsidP="005D36D9" w:rsidR="005D36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D36D9" w:rsidP="005D36D9" w:rsidR="005D36D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D36D9" w:rsidP="005D36D9" w:rsidR="005D36D9"/>
    <w:p w:rsidRDefault="005D36D9" w:rsidP="005D36D9" w:rsidR="005D36D9"/>
    <w:p w:rsidRDefault="005D36D9" w:rsidP="005D36D9" w:rsidR="005D36D9"/>
    <w:p w:rsidRDefault="00B877CB" w:rsidR="00387208"/>
    <w:sectPr w:rsidSect="00970AE0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6D9" w:rsidP="005D36D9" w:rsidR="005D36D9">
      <w:r>
        <w:separator/>
      </w:r>
    </w:p>
  </w:endnote>
  <w:endnote w:id="0" w:type="continuationSeparator">
    <w:p w:rsidRDefault="005D36D9" w:rsidP="005D36D9" w:rsidR="005D3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6D9" w:rsidP="005D36D9" w:rsidR="005D36D9">
      <w:r>
        <w:separator/>
      </w:r>
    </w:p>
  </w:footnote>
  <w:footnote w:id="0" w:type="continuationSeparator">
    <w:p w:rsidRDefault="005D36D9" w:rsidP="005D36D9" w:rsidR="005D3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6D9" w:rsidP="00CB3679" w:rsidR="00CB367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877C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St-978/2016-5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6D9" w:rsidP="00970AE0" w:rsidR="00827D89" w:rsidRPr="00970AE0">
    <w:pPr>
      <w:pStyle w:val="Zaglavlje"/>
      <w:jc w:val="right"/>
    </w:pPr>
    <w:r>
      <w:rPr>
        <w:szCs w:val="24"/>
      </w:rPr>
      <w:t>3 St-978/2016-5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F14"/>
    <w:rsid w:val="001B6F14"/>
    <w:rsid w:val="005D36D9"/>
    <w:rsid w:val="0075528E"/>
    <w:rsid w:val="0079403F"/>
    <w:rsid w:val="00A5172C"/>
    <w:rsid w:val="00B8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36D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36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D36D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6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6D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3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36D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7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17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17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17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36D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36D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D36D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36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6D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3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36D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7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17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17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17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St-978/2016-5</izvorni_sadrzaj>
    <derivirana_varijabla naziv="DomainObject.Oznaka_1">St-978/2016-5</derivirana_varijabla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St-978/2016</izvorni_sadrzaj>
    <derivirana_varijabla naziv="DomainObject.Predmet.OznakaBroj_1">St-978/2016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LUSTIGE ZEIT d.o.o. BUJE</izvorni_sadrzaj>
    <derivirana_varijabla naziv="DomainObject.Predmet.ProtustrankaFormated_1">  LUSTIGE ZEIT d.o.o. BUJE</derivirana_varijabla>
  </DomainObject.Predmet.ProtustrankaFormated>
  <DomainObject.Predmet.ProtustrankaFormatedOIB>
    <izvorni_sadrzaj>  LUSTIGE ZEIT d.o.o. BUJE, OIB 52937794829</izvorni_sadrzaj>
    <derivirana_varijabla naziv="DomainObject.Predmet.ProtustrankaFormatedOIB_1">  LUSTIGE ZEIT d.o.o. BUJE, OIB 52937794829</derivirana_varijabla>
  </DomainObject.Predmet.ProtustrankaFormatedOIB>
  <DomainObject.Predmet.ProtustrankaFormatedWithAdress>
    <izvorni_sadrzaj> LUSTIGE ZEIT d.o.o. BUJE, A. Babića 1, 52460 Buje</izvorni_sadrzaj>
    <derivirana_varijabla naziv="DomainObject.Predmet.ProtustrankaFormatedWithAdress_1"> LUSTIGE ZEIT d.o.o. BUJE, A. Babića 1, 52460 Buje</derivirana_varijabla>
  </DomainObject.Predmet.ProtustrankaFormatedWithAdress>
  <DomainObject.Predmet.ProtustrankaFormatedWithAdressOIB>
    <izvorni_sadrzaj> LUSTIGE ZEIT d.o.o. BUJE, OIB 52937794829, A. Babića 1, 52460 Buje</izvorni_sadrzaj>
    <derivirana_varijabla naziv="DomainObject.Predmet.ProtustrankaFormatedWithAdressOIB_1"> LUSTIGE ZEIT d.o.o. BUJE, OIB 52937794829, A. Babića 1, 52460 Buje</derivirana_varijabla>
  </DomainObject.Predmet.ProtustrankaFormatedWithAdressOIB>
  <DomainObject.Predmet.ProtustrankaWithAdress>
    <izvorni_sadrzaj>LUSTIGE ZEIT d.o.o. BUJE A. Babića 1, 52460 Buje</izvorni_sadrzaj>
    <derivirana_varijabla naziv="DomainObject.Predmet.ProtustrankaWithAdress_1">LUSTIGE ZEIT d.o.o. BUJE A. Babića 1, 52460 Buje</derivirana_varijabla>
  </DomainObject.Predmet.ProtustrankaWithAdress>
  <DomainObject.Predmet.ProtustrankaWithAdressOIB>
    <izvorni_sadrzaj>LUSTIGE ZEIT d.o.o. BUJE, OIB 52937794829, A. Babića 1, 52460 Buje</izvorni_sadrzaj>
    <derivirana_varijabla naziv="DomainObject.Predmet.ProtustrankaWithAdressOIB_1">LUSTIGE ZEIT d.o.o. BUJE, OIB 52937794829, A. Babića 1, 52460 Buje</derivirana_varijabla>
  </DomainObject.Predmet.ProtustrankaWithAdressOIB>
  <DomainObject.Predmet.ProtustrankaNazivFormated>
    <izvorni_sadrzaj>LUSTIGE ZEIT d.o.o. BUJE</izvorni_sadrzaj>
    <derivirana_varijabla naziv="DomainObject.Predmet.ProtustrankaNazivFormated_1">LUSTIGE ZEIT d.o.o. BUJE</derivirana_varijabla>
  </DomainObject.Predmet.ProtustrankaNazivFormated>
  <DomainObject.Predmet.ProtustrankaNazivFormatedOIB>
    <izvorni_sadrzaj>LUSTIGE ZEIT d.o.o. BUJE, OIB 52937794829</izvorni_sadrzaj>
    <derivirana_varijabla naziv="DomainObject.Predmet.ProtustrankaNazivFormatedOIB_1">LUSTIGE ZEIT d.o.o. BUJE, OIB 52937794829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11582.24</izvorni_sadrzaj>
    <derivirana_varijabla naziv="DomainObject.Predmet.TrenutnaVrijednost_1">11582.24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LUSTIGE ZEIT d.o.o. BUJE</item>
    </izvorni_sadrzaj>
    <derivirana_varijabla naziv="DomainObject.Predmet.ProtuStrankaListFormated_1">
      <item>LUSTIGE ZEIT d.o.o. BUJE</item>
    </derivirana_varijabla>
  </DomainObject.Predmet.ProtuStrankaListFormated>
  <DomainObject.Predmet.ProtuStrankaListFormatedOIB>
    <izvorni_sadrzaj>
      <item>LUSTIGE ZEIT d.o.o. BUJE, OIB 52937794829</item>
    </izvorni_sadrzaj>
    <derivirana_varijabla naziv="DomainObject.Predmet.ProtuStrankaListFormatedOIB_1">
      <item>LUSTIGE ZEIT d.o.o. BUJE, OIB 52937794829</item>
    </derivirana_varijabla>
  </DomainObject.Predmet.ProtuStrankaListFormatedOIB>
  <DomainObject.Predmet.ProtuStrankaListFormatedWithAdress>
    <izvorni_sadrzaj>
      <item>LUSTIGE ZEIT d.o.o. BUJE, A. Babića 1, 52460 Buje</item>
    </izvorni_sadrzaj>
    <derivirana_varijabla naziv="DomainObject.Predmet.ProtuStrankaListFormatedWithAdress_1">
      <item>LUSTIGE ZEIT d.o.o. BUJE, A. Babića 1, 52460 Buje</item>
    </derivirana_varijabla>
  </DomainObject.Predmet.ProtuStrankaListFormatedWithAdress>
  <DomainObject.Predmet.ProtuStrankaListFormatedWithAdressOIB>
    <izvorni_sadrzaj>
      <item>LUSTIGE ZEIT d.o.o. BUJE, OIB 52937794829, A. Babića 1, 52460 Buje</item>
    </izvorni_sadrzaj>
    <derivirana_varijabla naziv="DomainObject.Predmet.ProtuStrankaListFormatedWithAdressOIB_1">
      <item>LUSTIGE ZEIT d.o.o. BUJE, OIB 52937794829, A. Babića 1, 52460 Buje</item>
    </derivirana_varijabla>
  </DomainObject.Predmet.ProtuStrankaListFormatedWithAdressOIB>
  <DomainObject.Predmet.ProtuStrankaListNazivFormated>
    <izvorni_sadrzaj>
      <item>LUSTIGE ZEIT d.o.o. BUJE</item>
    </izvorni_sadrzaj>
    <derivirana_varijabla naziv="DomainObject.Predmet.ProtuStrankaListNazivFormated_1">
      <item>LUSTIGE ZEIT d.o.o. BUJE</item>
    </derivirana_varijabla>
  </DomainObject.Predmet.ProtuStrankaListNazivFormated>
  <DomainObject.Predmet.ProtuStrankaListNazivFormatedOIB>
    <izvorni_sadrzaj>
      <item>LUSTIGE ZEIT d.o.o. BUJE, OIB 52937794829</item>
    </izvorni_sadrzaj>
    <derivirana_varijabla naziv="DomainObject.Predmet.ProtuStrankaListNazivFormatedOIB_1">
      <item>LUSTIGE ZEIT d.o.o. BUJE, OIB 52937794829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>St-978/2016-5</izvorni_sadrzaj>
    <derivirana_varijabla naziv="DomainObject.PoslovniBrojDokumenta_1">St-978/2016-5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LUSTIGE ZEIT d.o.o. BUJE</izvorni_sadrzaj>
    <derivirana_varijabla naziv="DomainObject.Predmet.ProtustrankaIDrugi_1">LUSTIGE ZEIT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LUSTIGE ZEIT d.o.o. BUJE, OIB 52937794829, A. Babića 1, 52460 Buje</izvorni_sadrzaj>
    <derivirana_varijabla naziv="DomainObject.Predmet.ProtustrankaIDrugiAdressOIB_1">LUSTIGE ZEIT d.o.o. BUJE, OIB 52937794829, A. Babića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LUSTIGE ZEIT d.o.o. BUJE</item>
    </izvorni_sadrzaj>
    <derivirana_varijabla naziv="DomainObject.Predmet.SudioniciListNaziv_1">
      <item>FINANCIJSKA AGENCIJA, RC RIJEKA, PODRUŽNICA PULA, PULA</item>
      <item>LUSTIGE ZEIT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LUSTIGE ZEIT d.o.o. BUJE, OIB 52937794829, A. Babića 1,52460 Buje</item>
    </izvorni_sadrzaj>
    <derivirana_varijabla naziv="DomainObject.Predmet.SudioniciListAdressOIB_1">
      <item>FINANCIJSKA AGENCIJA, RC RIJEKA, PODRUŽNICA PULA, PULA, OIB 85821130368, Ulica grada Vukovara 70,10000 Zagreb</item>
      <item>LUSTIGE ZEIT d.o.o. BUJE, OIB 52937794829, A. Babića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52937794829</item>
    </izvorni_sadrzaj>
    <derivirana_varijabla naziv="DomainObject.Predmet.SudioniciListNazivOIB_1">
      <item>, OIB 85821130368</item>
      <item>, OIB 52937794829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3607</properties:Characters>
  <properties:Lines>88</properties:Lines>
  <properties:Paragraphs>31</properties:Paragraphs>
  <properties:TotalTime>7</properties:TotalTime>
  <properties:ScaleCrop>false</properties:ScaleCrop>
  <properties:LinksUpToDate>false</properties:LinksUpToDate>
  <properties:CharactersWithSpaces>4321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2016-11-28T12:14:00Z</dcterms:created>
  <dc:creator>Mihaela Kaligari</dc:creator>
  <dc:description/>
  <cp:keywords/>
  <cp:lastModifiedBy>Hani Udovičić</cp:lastModifiedBy>
  <cp:lastPrinted>2016-12-15T09:46:00Z</cp:lastPrinted>
  <dcterms:modified xmlns:xsi="http://www.w3.org/2001/XMLSchema-instance" xsi:type="dcterms:W3CDTF">2016-12-15T09:48:00Z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St-978/2016-5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