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25e4b" w14:paraId="c525e4b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52884" w:rsidP="00A1620D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74</w:t>
      </w:r>
      <w:r w:rsidR="007F4163">
        <w:rPr>
          <w:rFonts w:hAnsi="Times New Roman" w:ascii="Times New Roman"/>
          <w:szCs w:val="24"/>
          <w:lang w:val="hr-HR"/>
        </w:rPr>
        <w:t>. St-</w:t>
      </w:r>
      <w:r w:rsidR="00A1620D">
        <w:rPr>
          <w:rFonts w:hAnsi="Times New Roman" w:ascii="Times New Roman"/>
          <w:szCs w:val="24"/>
          <w:lang w:val="hr-HR"/>
        </w:rPr>
        <w:t>2862/15</w:t>
      </w:r>
    </w:p>
    <w:p w:rsidRDefault="0087091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952884">
        <w:rPr>
          <w:rFonts w:hAnsi="Times New Roman" w:ascii="Times New Roman"/>
          <w:szCs w:val="24"/>
          <w:lang w:val="hr-HR"/>
        </w:rPr>
        <w:t>mr. sc. Maji Josipović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A1620D">
        <w:rPr>
          <w:rFonts w:hAnsi="Times New Roman" w:ascii="Times New Roman"/>
        </w:rPr>
        <w:t>FILM STUDIO – PLAVO NEBO d.o.o., Zagreb, Kalabarevo vrelo 11a</w:t>
      </w:r>
      <w:r w:rsidR="00B6390A" w:rsidRPr="00B6390A">
        <w:rPr>
          <w:rFonts w:hAnsi="Times New Roman" w:ascii="Times New Roman"/>
        </w:rPr>
        <w:t xml:space="preserve">, MBS: </w:t>
      </w:r>
      <w:r w:rsidR="00A1620D">
        <w:rPr>
          <w:rFonts w:hAnsi="Times New Roman" w:ascii="Times New Roman"/>
        </w:rPr>
        <w:t>080111013</w:t>
      </w:r>
      <w:r w:rsidR="00B6390A" w:rsidRPr="00B6390A">
        <w:rPr>
          <w:rFonts w:hAnsi="Times New Roman" w:ascii="Times New Roman"/>
        </w:rPr>
        <w:t xml:space="preserve">, OIB: </w:t>
      </w:r>
      <w:r w:rsidR="00A1620D">
        <w:rPr>
          <w:rFonts w:hAnsi="Times New Roman" w:ascii="Times New Roman"/>
        </w:rPr>
        <w:t>52457905942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C51C1B">
        <w:rPr>
          <w:rFonts w:hAnsi="Times New Roman" w:ascii="Times New Roman"/>
          <w:szCs w:val="24"/>
          <w:lang w:val="hr-HR"/>
        </w:rPr>
        <w:t>11. svibnja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C51C1B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A1620D">
        <w:rPr>
          <w:rFonts w:hAnsi="Times New Roman" w:ascii="Times New Roman"/>
        </w:rPr>
        <w:t>FILM STUDIO – PLAVO NEBO d.o.o., Zagreb, Kalabarevo vrelo 11a</w:t>
      </w:r>
      <w:r w:rsidR="00A1620D" w:rsidRPr="00B6390A">
        <w:rPr>
          <w:rFonts w:hAnsi="Times New Roman" w:ascii="Times New Roman"/>
        </w:rPr>
        <w:t xml:space="preserve">, MBS: </w:t>
      </w:r>
      <w:r w:rsidR="00A1620D">
        <w:rPr>
          <w:rFonts w:hAnsi="Times New Roman" w:ascii="Times New Roman"/>
        </w:rPr>
        <w:t>080111013</w:t>
      </w:r>
      <w:r w:rsidR="00A1620D" w:rsidRPr="00B6390A">
        <w:rPr>
          <w:rFonts w:hAnsi="Times New Roman" w:ascii="Times New Roman"/>
        </w:rPr>
        <w:t xml:space="preserve">, OIB: </w:t>
      </w:r>
      <w:r w:rsidR="00A1620D">
        <w:rPr>
          <w:rFonts w:hAnsi="Times New Roman" w:ascii="Times New Roman"/>
        </w:rPr>
        <w:t>52457905942</w:t>
      </w:r>
      <w:r w:rsidR="00EE69E5" w:rsidRPr="00B6390A">
        <w:rPr>
          <w:rFonts w:hAnsi="Times New Roman" w:ascii="Times New Roman"/>
          <w:szCs w:val="24"/>
        </w:rPr>
        <w:t xml:space="preserve">. </w:t>
      </w:r>
      <w:r w:rsidR="00C51C1B" w:rsidRPr="0039048B">
        <w:rPr>
          <w:rFonts w:hAnsi="Times New Roman" w:ascii="Times New Roman"/>
          <w:szCs w:val="24"/>
        </w:rPr>
        <w:t xml:space="preserve">Stečajni postupak otvoren je dana </w:t>
      </w:r>
      <w:r w:rsidR="00C51C1B">
        <w:rPr>
          <w:rFonts w:hAnsi="Times New Roman" w:ascii="Times New Roman"/>
          <w:szCs w:val="24"/>
        </w:rPr>
        <w:t>11</w:t>
      </w:r>
      <w:r w:rsidR="00C51C1B" w:rsidRPr="0039048B">
        <w:rPr>
          <w:rFonts w:hAnsi="Times New Roman" w:ascii="Times New Roman"/>
          <w:szCs w:val="24"/>
        </w:rPr>
        <w:t>. svibnja 2016. godine u 15 sati i 00 minuta, kada je ovo rješenje objavljeno na mrežnoj stranici e-Oglasna ploča ovog suda</w:t>
      </w:r>
    </w:p>
    <w:p w:rsidRDefault="00C51C1B" w:rsidP="00870918" w:rsidR="00C51C1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70918" w:rsidR="00C51C1B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se</w:t>
      </w:r>
      <w:r w:rsidR="00C51C1B">
        <w:rPr>
          <w:rFonts w:hAnsi="Times New Roman" w:ascii="Times New Roman"/>
          <w:szCs w:val="24"/>
        </w:rPr>
        <w:t xml:space="preserve"> Krešimir Majetić, OIB: 66108961276, Zagreb, Šimuna Starčevića 7.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A1620D">
        <w:rPr>
          <w:rFonts w:hAnsi="Times New Roman" w:ascii="Times New Roman"/>
        </w:rPr>
        <w:t>FILM STUDIO – PLAVO NEBO d.o.o., Zagreb, Kalabarevo vrelo 11a</w:t>
      </w:r>
      <w:r w:rsidR="00A1620D" w:rsidRPr="00B6390A">
        <w:rPr>
          <w:rFonts w:hAnsi="Times New Roman" w:ascii="Times New Roman"/>
        </w:rPr>
        <w:t xml:space="preserve">, MBS: </w:t>
      </w:r>
      <w:r w:rsidR="00A1620D">
        <w:rPr>
          <w:rFonts w:hAnsi="Times New Roman" w:ascii="Times New Roman"/>
        </w:rPr>
        <w:t>080111013</w:t>
      </w:r>
      <w:r w:rsidR="00A1620D" w:rsidRPr="00B6390A">
        <w:rPr>
          <w:rFonts w:hAnsi="Times New Roman" w:ascii="Times New Roman"/>
        </w:rPr>
        <w:t xml:space="preserve">, OIB: </w:t>
      </w:r>
      <w:r w:rsidR="00A1620D">
        <w:rPr>
          <w:rFonts w:hAnsi="Times New Roman" w:ascii="Times New Roman"/>
        </w:rPr>
        <w:t>52457905942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DB23F2" w:rsidP="00B72FC2" w:rsidR="00DB23F2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Osoba ovlaštena za zastupanje dužnika po zakonu dostavila je podneska s prilozima iz kojeg je razvidno kako je dužnik vlasnik aluminijskog šatora iz 2010., PC GOLL P4/2400 sa monitorom iz 2003., FINEPIX digitalna kamera iz 2003., INTEL P4 procesor 2400 mhz iz 2003., IPOD 20 GB MAC&amp;WIN iz 2004., telefonski aparat iz 2000., elektronička oprema iz 2000., namještaj iz 2000., Olympus digitalni fotoaparat iz 2005., HP LASERJET 1160 iz 2005., računalo P$-2600/775 iz 2005., LCD TV Samsung iz 2007., ležaljka Pony iz 2005., namještaj kuhinja iz 2008., alarmni sustav iz 2009., protuprovalna vrata iz 2009., Toshiba </w:t>
      </w:r>
      <w:r>
        <w:rPr>
          <w:rFonts w:hAnsi="Times New Roman" w:ascii="Times New Roman"/>
          <w:lang w:val="hr-HR"/>
        </w:rPr>
        <w:lastRenderedPageBreak/>
        <w:t xml:space="preserve">satelitska L300-22L iz 2009. i agregat iz 2009. Knjigovodstvena vrijednost ranije navedenih pokretnina iznosi 0,00 kn prema Popisu dugotrajne imovine dužnika. Nadalje, utvrđeno je da dužnik ima novčana potraživanja prema kupcima i to Sky films u iznosu od 3.234,00 kn, OTO film Poland u iznosu od 5.800,00 kn, Sky films u iznosu od 12.441,00 kn i Traktor u iznos od 27.889,63 kn. Uvidom u tablicu potržaivanja dužnika utvrđeno je da su ranije navedena potraživanja u zastari, obzirom da su sva dospijela tijekom 2007. i 2008. godine. Prema ocjeni suda navedena imovina nije dostatna za namirenje predvidivih troškova stečajnog postupka. Naime, predvidivi troškovi stečajnog postupka iznosili bi </w:t>
      </w:r>
      <w:r w:rsidRPr="00D26A08">
        <w:rPr>
          <w:rFonts w:hAnsi="Times New Roman" w:ascii="Times New Roman"/>
          <w:lang w:val="hr-HR"/>
        </w:rPr>
        <w:t>29.800,00 kn</w:t>
      </w:r>
      <w:r>
        <w:rPr>
          <w:rFonts w:hAnsi="Times New Roman" w:ascii="Times New Roman"/>
          <w:lang w:val="hr-HR"/>
        </w:rPr>
        <w:t>, a odnose se na</w:t>
      </w:r>
      <w:r w:rsidRPr="00D26A08">
        <w:rPr>
          <w:rFonts w:hAnsi="Times New Roman" w:ascii="Times New Roman"/>
          <w:lang w:val="hr-HR"/>
        </w:rPr>
        <w:t>: nagradu stečajnom upravitelju ukupno 10.000,00 kn, troškove knjigovodstva mjesečno 1.800,00 kn, troškove platnog prometa, blagajne, telefona, uredske troškove i troškove ostalih administrativnih poslova mjesečno 1.500,00 kn, a sve bazirano na trajanju postupka u vremenu od 6 mjeseci</w:t>
      </w:r>
      <w:r>
        <w:rPr>
          <w:rFonts w:hAnsi="Times New Roman" w:ascii="Times New Roman"/>
          <w:lang w:val="hr-HR"/>
        </w:rPr>
        <w:t xml:space="preserve">. </w:t>
      </w:r>
    </w:p>
    <w:p w:rsidRDefault="00DB23F2" w:rsidP="00DB23F2" w:rsidR="00DB23F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Slijedom navedenog, sud je na temelju odredbe čl. 431. SZ-a riješio kao u izreci riješio. Izbor stečajnog upravitelja obavljen je metodom slučajnog odabira primjenom odredbe čl. 432. SZ-a. </w:t>
      </w:r>
    </w:p>
    <w:p w:rsidRDefault="00EE69E5" w:rsidP="00DB23F2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52884">
        <w:rPr>
          <w:rFonts w:hAnsi="Times New Roman" w:ascii="Times New Roman"/>
          <w:lang w:val="hr-HR"/>
        </w:rPr>
        <w:t xml:space="preserve"> </w:t>
      </w:r>
      <w:r w:rsidR="00C51C1B">
        <w:rPr>
          <w:rFonts w:hAnsi="Times New Roman" w:ascii="Times New Roman"/>
          <w:lang w:val="hr-HR"/>
        </w:rPr>
        <w:t xml:space="preserve">11. svibnja </w:t>
      </w:r>
      <w:r w:rsidR="007C688B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52884">
        <w:rPr>
          <w:rFonts w:hAnsi="Times New Roman" w:ascii="Times New Roman"/>
          <w:lang w:val="hr-HR"/>
        </w:rPr>
        <w:t>mr. sc. Maja Josipović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6170D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  <w:r w:rsidR="00952884">
        <w:rPr>
          <w:rFonts w:hAnsi="Times New Roman" w:ascii="Times New Roman"/>
          <w:szCs w:val="24"/>
          <w:lang w:val="hr-HR"/>
        </w:rPr>
        <w:t>-putem sudskog dostavljača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88293F">
        <w:rPr>
          <w:rFonts w:hAnsi="Times New Roman" w:ascii="Times New Roman"/>
          <w:szCs w:val="24"/>
          <w:lang w:val="hr-HR"/>
        </w:rPr>
        <w:t xml:space="preserve">- </w:t>
      </w:r>
      <w:r w:rsidR="0088293F" w:rsidRPr="00952884">
        <w:rPr>
          <w:rFonts w:hAnsi="Times New Roman" w:ascii="Times New Roman"/>
          <w:szCs w:val="24"/>
          <w:lang w:val="hr-HR"/>
        </w:rPr>
        <w:t>preporučeno poštom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  <w:r w:rsidR="00952884" w:rsidRPr="00952884">
        <w:rPr>
          <w:rFonts w:hAnsi="Times New Roman" w:ascii="Times New Roman"/>
          <w:szCs w:val="24"/>
          <w:lang w:val="hr-HR"/>
        </w:rPr>
        <w:t>-putem sudskog dostavljača</w:t>
      </w:r>
    </w:p>
    <w:p w:rsidRDefault="00C57CAF" w:rsidP="00C57CAF" w:rsidR="00867F16" w:rsidRPr="0088293F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</w:t>
      </w:r>
      <w:r w:rsidR="00952884">
        <w:rPr>
          <w:rFonts w:hAnsi="Times New Roman" w:ascii="Times New Roman"/>
          <w:szCs w:val="24"/>
          <w:lang w:val="hr-HR"/>
        </w:rPr>
        <w:t>Za javnost- e-Oglasna ploča (15 dana)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 xml:space="preserve">.) </w:t>
      </w:r>
      <w:r w:rsidR="00952884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6.) </w:t>
      </w:r>
      <w:r w:rsidR="00952884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7.) </w:t>
      </w:r>
      <w:r w:rsidR="00952884">
        <w:rPr>
          <w:rFonts w:hAnsi="Times New Roman" w:ascii="Times New Roman"/>
          <w:sz w:val="22"/>
          <w:lang w:val="hr-HR"/>
        </w:rPr>
        <w:t>bankama kod kojih dužnik ima otvorene račune</w:t>
      </w:r>
    </w:p>
    <w:p w:rsidRDefault="003401A1" w:rsidP="003401A1" w:rsidR="00D44D4F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>
        <w:rPr>
          <w:rFonts w:hAnsi="Times New Roman" w:ascii="Times New Roman"/>
          <w:sz w:val="22"/>
          <w:lang w:val="hr-HR"/>
        </w:rPr>
        <w:t xml:space="preserve">8.) </w:t>
      </w:r>
      <w:r w:rsidR="00952884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952884" w:rsidRPr="0088293F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>
        <w:rPr>
          <w:rFonts w:hAnsi="Times New Roman" w:ascii="Times New Roman"/>
          <w:sz w:val="22"/>
          <w:lang w:val="hr-HR"/>
        </w:rPr>
        <w:t xml:space="preserve"> 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5256" w:rsidP="00DB4528" w:rsidR="00D85256">
      <w:r>
        <w:separator/>
      </w:r>
    </w:p>
  </w:endnote>
  <w:endnote w:id="0" w:type="continuationSeparator">
    <w:p w:rsidRDefault="00D85256" w:rsidP="00DB4528" w:rsidR="00D852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5256" w:rsidP="00DB4528" w:rsidR="00D85256">
      <w:r>
        <w:separator/>
      </w:r>
    </w:p>
  </w:footnote>
  <w:footnote w:id="0" w:type="continuationSeparator">
    <w:p w:rsidRDefault="00D85256" w:rsidP="00DB4528" w:rsidR="00D852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A19A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B72FC2">
      <w:rPr>
        <w:rFonts w:hAnsi="Times New Roman" w:ascii="Times New Roman"/>
        <w:szCs w:val="24"/>
        <w:lang w:val="hr-HR"/>
      </w:rPr>
      <w:t>74. St-2862/15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82088"/>
    <w:rsid w:val="00192F79"/>
    <w:rsid w:val="00274728"/>
    <w:rsid w:val="00297A45"/>
    <w:rsid w:val="00297E3C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327C4"/>
    <w:rsid w:val="006356C5"/>
    <w:rsid w:val="00661EA8"/>
    <w:rsid w:val="00730EAB"/>
    <w:rsid w:val="007A29F9"/>
    <w:rsid w:val="007C688B"/>
    <w:rsid w:val="007F4163"/>
    <w:rsid w:val="00840E3D"/>
    <w:rsid w:val="00867F16"/>
    <w:rsid w:val="00870918"/>
    <w:rsid w:val="0088293F"/>
    <w:rsid w:val="00952884"/>
    <w:rsid w:val="00994246"/>
    <w:rsid w:val="00997BA9"/>
    <w:rsid w:val="009F5765"/>
    <w:rsid w:val="00A1620D"/>
    <w:rsid w:val="00A703A0"/>
    <w:rsid w:val="00A95334"/>
    <w:rsid w:val="00AB7883"/>
    <w:rsid w:val="00AB78F3"/>
    <w:rsid w:val="00AF3214"/>
    <w:rsid w:val="00AF40B4"/>
    <w:rsid w:val="00B03169"/>
    <w:rsid w:val="00B2463B"/>
    <w:rsid w:val="00B6390A"/>
    <w:rsid w:val="00B72FC2"/>
    <w:rsid w:val="00B75681"/>
    <w:rsid w:val="00C51C1B"/>
    <w:rsid w:val="00C57CAF"/>
    <w:rsid w:val="00CA19A2"/>
    <w:rsid w:val="00CF2939"/>
    <w:rsid w:val="00D44D4F"/>
    <w:rsid w:val="00D85256"/>
    <w:rsid w:val="00D955F3"/>
    <w:rsid w:val="00DB23F2"/>
    <w:rsid w:val="00DB29D2"/>
    <w:rsid w:val="00DB4528"/>
    <w:rsid w:val="00DC3711"/>
    <w:rsid w:val="00E25DA9"/>
    <w:rsid w:val="00E31F06"/>
    <w:rsid w:val="00E56A7A"/>
    <w:rsid w:val="00EA6CFF"/>
    <w:rsid w:val="00EE5750"/>
    <w:rsid w:val="00EE69E5"/>
    <w:rsid w:val="00F159E6"/>
    <w:rsid w:val="00F6170D"/>
    <w:rsid w:val="00F62A72"/>
    <w:rsid w:val="00F667BC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A19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19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19A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19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19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A19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19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19A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19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19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2862</izvorni_sadrzaj>
    <derivirana_varijabla naziv="DomainObject.Predmet.Broj_1">2862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St-2862/2015</izvorni_sadrzaj>
    <derivirana_varijabla naziv="DomainObject.Predmet.OznakaBroj_1">St-2862/2015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FILM STUDIO - PLAVO NEBO d.o.o. zastupanog po punomoćniku DAVOR ŽAFRAN; Melita Veršić Marušić</izvorni_sadrzaj>
    <derivirana_varijabla naziv="DomainObject.Predmet.ProtustrankaFormated_1">  FILM STUDIO - PLAVO NEBO d.o.o. zastupanog po punomoćniku DAVOR ŽAFRAN; Melita Veršić Marušić</derivirana_varijabla>
  </DomainObject.Predmet.ProtustrankaFormated>
  <DomainObject.Predmet.ProtustrankaFormatedOIB>
    <izvorni_sadrzaj>  FILM STUDIO - PLAVO NEBO d.o.o., OIB 52457905942 zastupanog po punomoćniku DAVOR ŽAFRAN; Melita Veršić Marušić</izvorni_sadrzaj>
    <derivirana_varijabla naziv="DomainObject.Predmet.ProtustrankaFormatedOIB_1">  FILM STUDIO - PLAVO NEBO d.o.o., OIB 52457905942 zastupanog po punomoćniku DAVOR ŽAFRAN; Melita Veršić Marušić</derivirana_varijabla>
  </DomainObject.Predmet.ProtustrankaFormatedOIB>
  <DomainObject.Predmet.ProtustrankaFormatedWithAdress>
    <izvorni_sadrzaj> FILM STUDIO - PLAVO NEBO d.o.o., Kalabarevo vrelo 11A, 10000 Zagreb zastupanog po punomoćniku DAVOR ŽAFRAN; Melita Veršić Marušić</izvorni_sadrzaj>
    <derivirana_varijabla naziv="DomainObject.Predmet.ProtustrankaFormatedWithAdress_1"> FILM STUDIO - PLAVO NEBO d.o.o., Kalabarevo vrelo 11A, 10000 Zagreb zastupanog po punomoćniku DAVOR ŽAFRAN; Melita Veršić Marušić</derivirana_varijabla>
  </DomainObject.Predmet.ProtustrankaFormatedWithAdress>
  <DomainObject.Predmet.ProtustrankaFormatedWithAdressOIB>
    <izvorni_sadrzaj> FILM STUDIO - PLAVO NEBO d.o.o., OIB 52457905942, Kalabarevo vrelo 11A, 10000 Zagreb zastupanog po punomoćniku DAVOR ŽAFRAN; Melita Veršić Marušić</izvorni_sadrzaj>
    <derivirana_varijabla naziv="DomainObject.Predmet.ProtustrankaFormatedWithAdressOIB_1"> FILM STUDIO - PLAVO NEBO d.o.o., OIB 52457905942, Kalabarevo vrelo 11A, 10000 Zagreb zastupanog po punomoćniku DAVOR ŽAFRAN; Melita Veršić Marušić</derivirana_varijabla>
  </DomainObject.Predmet.ProtustrankaFormatedWithAdressOIB>
  <DomainObject.Predmet.ProtustrankaWithAdress>
    <izvorni_sadrzaj>FILM STUDIO - PLAVO NEBO d.o.o. Kalabarevo vrelo 11A, 10000 Zagreb</izvorni_sadrzaj>
    <derivirana_varijabla naziv="DomainObject.Predmet.ProtustrankaWithAdress_1">FILM STUDIO - PLAVO NEBO d.o.o. Kalabarevo vrelo 11A, 10000 Zagreb</derivirana_varijabla>
  </DomainObject.Predmet.ProtustrankaWithAdress>
  <DomainObject.Predmet.ProtustrankaWithAdressOIB>
    <izvorni_sadrzaj>FILM STUDIO - PLAVO NEBO d.o.o., OIB 52457905942, Kalabarevo vrelo 11A, 10000 Zagreb</izvorni_sadrzaj>
    <derivirana_varijabla naziv="DomainObject.Predmet.ProtustrankaWithAdressOIB_1">FILM STUDIO - PLAVO NEBO d.o.o., OIB 52457905942, Kalabarevo vrelo 11A, 10000 Zagreb</derivirana_varijabla>
  </DomainObject.Predmet.ProtustrankaWithAdressOIB>
  <DomainObject.Predmet.ProtustrankaNazivFormated>
    <izvorni_sadrzaj>FILM STUDIO - PLAVO NEBO d.o.o.</izvorni_sadrzaj>
    <derivirana_varijabla naziv="DomainObject.Predmet.ProtustrankaNazivFormated_1">FILM STUDIO - PLAVO NEBO d.o.o.</derivirana_varijabla>
  </DomainObject.Predmet.ProtustrankaNazivFormated>
  <DomainObject.Predmet.ProtustrankaNazivFormatedOIB>
    <izvorni_sadrzaj>FILM STUDIO - PLAVO NEBO d.o.o., OIB 52457905942</izvorni_sadrzaj>
    <derivirana_varijabla naziv="DomainObject.Predmet.ProtustrankaNazivFormatedOIB_1">FILM STUDIO - PLAVO NEBO d.o.o., OIB 52457905942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FILM STUDIO - PLAVO NEBO d.o.o. zastupanog po punomoćniku DAVOR ŽAFRAN; Melita Veršić Marušić</item>
    </izvorni_sadrzaj>
    <derivirana_varijabla naziv="DomainObject.Predmet.ProtuStrankaListFormated_1">
      <item>FILM STUDIO - PLAVO NEBO d.o.o. zastupanog po punomoćniku DAVOR ŽAFRAN; Melita Veršić Marušić</item>
    </derivirana_varijabla>
  </DomainObject.Predmet.ProtuStrankaListFormated>
  <DomainObject.Predmet.ProtuStrankaListFormatedOIB>
    <izvorni_sadrzaj>
      <item>FILM STUDIO - PLAVO NEBO d.o.o., OIB 52457905942 zastupanog po punomoćniku DAVOR ŽAFRAN; Melita Veršić Marušić</item>
    </izvorni_sadrzaj>
    <derivirana_varijabla naziv="DomainObject.Predmet.ProtuStrankaListFormatedOIB_1">
      <item>FILM STUDIO - PLAVO NEBO d.o.o., OIB 52457905942 zastupanog po punomoćniku DAVOR ŽAFRAN; Melita Veršić Marušić</item>
    </derivirana_varijabla>
  </DomainObject.Predmet.ProtuStrankaListFormatedOIB>
  <DomainObject.Predmet.ProtuStrankaListFormatedWithAdress>
    <izvorni_sadrzaj>
      <item>FILM STUDIO - PLAVO NEBO d.o.o., Kalabarevo vrelo 11A, 10000 Zagreb zastupanog po punomoćniku DAVOR ŽAFRAN; Melita Veršić Marušić</item>
    </izvorni_sadrzaj>
    <derivirana_varijabla naziv="DomainObject.Predmet.ProtuStrankaListFormatedWithAdress_1">
      <item>FILM STUDIO - PLAVO NEBO d.o.o., Kalabarevo vrelo 11A, 10000 Zagreb zastupanog po punomoćniku DAVOR ŽAFRAN; Melita Veršić Marušić</item>
    </derivirana_varijabla>
  </DomainObject.Predmet.ProtuStrankaListFormatedWithAdress>
  <DomainObject.Predmet.ProtuStrankaListFormatedWithAdressOIB>
    <izvorni_sadrzaj>
      <item>FILM STUDIO - PLAVO NEBO d.o.o., OIB 52457905942, Kalabarevo vrelo 11A, 10000 Zagreb zastupanog po punomoćniku DAVOR ŽAFRAN; Melita Veršić Marušić</item>
    </izvorni_sadrzaj>
    <derivirana_varijabla naziv="DomainObject.Predmet.ProtuStrankaListFormatedWithAdressOIB_1">
      <item>FILM STUDIO - PLAVO NEBO d.o.o., OIB 52457905942, Kalabarevo vrelo 11A, 10000 Zagreb zastupanog po punomoćniku DAVOR ŽAFRAN; Melita Veršić Marušić</item>
    </derivirana_varijabla>
  </DomainObject.Predmet.ProtuStrankaListFormatedWithAdressOIB>
  <DomainObject.Predmet.ProtuStrankaListNazivFormated>
    <izvorni_sadrzaj>
      <item>FILM STUDIO - PLAVO NEBO d.o.o.</item>
    </izvorni_sadrzaj>
    <derivirana_varijabla naziv="DomainObject.Predmet.ProtuStrankaListNazivFormated_1">
      <item>FILM STUDIO - PLAVO NEBO d.o.o.</item>
    </derivirana_varijabla>
  </DomainObject.Predmet.ProtuStrankaListNazivFormated>
  <DomainObject.Predmet.ProtuStrankaListNazivFormatedOIB>
    <izvorni_sadrzaj>
      <item>FILM STUDIO - PLAVO NEBO d.o.o., OIB 52457905942</item>
    </izvorni_sadrzaj>
    <derivirana_varijabla naziv="DomainObject.Predmet.ProtuStrankaListNazivFormatedOIB_1">
      <item>FILM STUDIO - PLAVO NEBO d.o.o., OIB 52457905942</item>
    </derivirana_varijabla>
  </DomainObject.Predmet.ProtuStrankaListNazivFormatedOIB>
  <DomainObject.Predmet.OstaliListFormated>
    <izvorni_sadrzaj>
      <item>DAVOR ŽAFRAN punomoćnik sudionika u postupku FILM STUDIO - PLAVO NEBO d.o.o.</item>
      <item>Melita Veršić Marušić punomoćnik sudionika u postupku FILM STUDIO - PLAVO NEBO d.o.o.</item>
    </izvorni_sadrzaj>
    <derivirana_varijabla naziv="DomainObject.Predmet.OstaliListFormated_1">
      <item>DAVOR ŽAFRAN punomoćnik sudionika u postupku FILM STUDIO - PLAVO NEBO d.o.o.</item>
      <item>Melita Veršić Marušić punomoćnik sudionika u postupku FILM STUDIO - PLAVO NEBO d.o.o.</item>
    </derivirana_varijabla>
  </DomainObject.Predmet.OstaliListFormated>
  <DomainObject.Predmet.OstaliListFormatedOIB>
    <izvorni_sadrzaj>
      <item>DAVOR ŽAFRAN, OIB 13547091605 punomoćnik sudionika u postupku FILM STUDIO - PLAVO NEBO d.o.o.</item>
      <item>Melita Veršić Marušić punomoćnik sudionika u postupku FILM STUDIO - PLAVO NEBO d.o.o.</item>
    </izvorni_sadrzaj>
    <derivirana_varijabla naziv="DomainObject.Predmet.OstaliListFormatedOIB_1">
      <item>DAVOR ŽAFRAN, OIB 13547091605 punomoćnik sudionika u postupku FILM STUDIO - PLAVO NEBO d.o.o.</item>
      <item>Melita Veršić Marušić punomoćnik sudionika u postupku FILM STUDIO - PLAVO NEBO d.o.o.</item>
    </derivirana_varijabla>
  </DomainObject.Predmet.OstaliListFormatedOIB>
  <DomainObject.Predmet.OstaliListFormatedWithAdress>
    <izvorni_sadrzaj>
      <item>DAVOR ŽAFRAN, Mlinarska cesta 20, 10000 Zagreb punomoćnik sudionika u postupku FILM STUDIO - PLAVO NEBO d.o.o.</item>
      <item>Melita Veršić Marušić, Trg N. Š. Zrinskog 9, 10000 Zagreb punomoćnik sudionika u postupku FILM STUDIO - PLAVO NEBO d.o.o.</item>
    </izvorni_sadrzaj>
    <derivirana_varijabla naziv="DomainObject.Predmet.OstaliListFormatedWithAdress_1">
      <item>DAVOR ŽAFRAN, Mlinarska cesta 20, 10000 Zagreb punomoćnik sudionika u postupku FILM STUDIO - PLAVO NEBO d.o.o.</item>
      <item>Melita Veršić Marušić, Trg N. Š. Zrinskog 9, 10000 Zagreb punomoćnik sudionika u postupku FILM STUDIO - PLAVO NEBO d.o.o.</item>
    </derivirana_varijabla>
  </DomainObject.Predmet.OstaliListFormatedWithAdress>
  <DomainObject.Predmet.OstaliListFormatedWithAdressOIB>
    <izvorni_sadrzaj>
      <item>DAVOR ŽAFRAN, OIB 13547091605, Mlinarska cesta 20, 10000 Zagreb punomoćnik sudionika u postupku FILM STUDIO - PLAVO NEBO d.o.o.</item>
      <item>Melita Veršić Marušić, Trg N. Š. Zrinskog 9, 10000 Zagreb punomoćnik sudionika u postupku FILM STUDIO - PLAVO NEBO d.o.o.</item>
    </izvorni_sadrzaj>
    <derivirana_varijabla naziv="DomainObject.Predmet.OstaliListFormatedWithAdressOIB_1">
      <item>DAVOR ŽAFRAN, OIB 13547091605, Mlinarska cesta 20, 10000 Zagreb punomoćnik sudionika u postupku FILM STUDIO - PLAVO NEBO d.o.o.</item>
      <item>Melita Veršić Marušić, Trg N. Š. Zrinskog 9, 10000 Zagreb punomoćnik sudionika u postupku FILM STUDIO - PLAVO NEBO d.o.o.</item>
    </derivirana_varijabla>
  </DomainObject.Predmet.OstaliListFormatedWithAdressOIB>
  <DomainObject.Predmet.OstaliListNazivFormated>
    <izvorni_sadrzaj>
      <item>DAVOR ŽAFRAN</item>
      <item>Melita Veršić Marušić</item>
    </izvorni_sadrzaj>
    <derivirana_varijabla naziv="DomainObject.Predmet.OstaliListNazivFormated_1">
      <item>DAVOR ŽAFRAN</item>
      <item>Melita Veršić Marušić</item>
    </derivirana_varijabla>
  </DomainObject.Predmet.OstaliListNazivFormated>
  <DomainObject.Predmet.OstaliListNazivFormatedOIB>
    <izvorni_sadrzaj>
      <item>DAVOR ŽAFRAN, OIB 13547091605</item>
      <item>Melita Veršić Marušić</item>
    </izvorni_sadrzaj>
    <derivirana_varijabla naziv="DomainObject.Predmet.OstaliListNazivFormatedOIB_1">
      <item>DAVOR ŽAFRAN, OIB 13547091605</item>
      <item>Melita Veršić Marušić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FILM STUDIO - PLAVO NEBO d.o.o.</izvorni_sadrzaj>
    <derivirana_varijabla naziv="DomainObject.Predmet.ProtustrankaIDrugi_1">FILM STUDIO - PLAVO NEBO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FILM STUDIO - PLAVO NEBO d.o.o., OIB 52457905942, Kalabarevo vrelo 11A, 10000 Zagreb</izvorni_sadrzaj>
    <derivirana_varijabla naziv="DomainObject.Predmet.ProtustrankaIDrugiAdressOIB_1">FILM STUDIO - PLAVO NEBO d.o.o., OIB 52457905942, Kalabarevo vrelo 11A,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FILM STUDIO - PLAVO NEBO d.o.o.</item>
      <item>DAVOR ŽAFRAN</item>
      <item>Melita Veršić Marušić</item>
    </izvorni_sadrzaj>
    <derivirana_varijabla naziv="DomainObject.Predmet.SudioniciListNaziv_1">
      <item>FINA Regionalni centar Zagreb</item>
      <item>FILM STUDIO - PLAVO NEBO d.o.o.</item>
      <item>DAVOR ŽAFRAN</item>
      <item>Melita Veršić Marušić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FILM STUDIO - PLAVO NEBO d.o.o., OIB 52457905942, Kalabarevo vrelo 11A,10000 Zagreb</item>
      <item>DAVOR ŽAFRAN, OIB 13547091605, Mlinarska cesta 20,10000 Zagreb</item>
      <item>Melita Veršić Marušić, Trg N. Š. Zrinskog 9,10000 Zagreb</item>
    </izvorni_sadrzaj>
    <derivirana_varijabla naziv="DomainObject.Predmet.SudioniciListAdressOIB_1">
      <item>FINA Regionalni centar Zagreb, OIB 85821130368, Trg svibanjskih žrtava 1995. 1,10000 Zagreb</item>
      <item>FILM STUDIO - PLAVO NEBO d.o.o., OIB 52457905942, Kalabarevo vrelo 11A,10000 Zagreb</item>
      <item>DAVOR ŽAFRAN, OIB 13547091605, Mlinarska cesta 20,10000 Zagreb</item>
      <item>Melita Veršić Marušić, Trg N. Š. Zrinskog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52457905942</item>
      <item>, OIB 13547091605</item>
      <item>, OIB null</item>
    </izvorni_sadrzaj>
    <derivirana_varijabla naziv="DomainObject.Predmet.SudioniciListNazivOIB_1">
      <item>, OIB 85821130368</item>
      <item>, OIB 52457905942</item>
      <item>, OIB 13547091605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F53D8B-3755-4831-A1BE-6369911D5C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656</properties:Words>
  <properties:Characters>3567</properties:Characters>
  <properties:Lines>85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2016-05-11T08:07:00Z</dcterms:created>
  <dc:creator>Sudsko vijeæe</dc:creator>
  <cp:lastModifiedBy>Nevenka Furić</cp:lastModifiedBy>
  <cp:lastPrinted>2016-05-11T08:11:00Z</cp:lastPrinted>
  <dcterms:modified xmlns:xsi="http://www.w3.org/2001/XMLSchema-instance" xsi:type="dcterms:W3CDTF">2016-05-11T08:14:00Z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