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14bc" w14:paraId="ebe14bc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E90744">
        <w:t>2543/</w:t>
      </w:r>
      <w:r w:rsidR="00911078" w:rsidRPr="00E90744">
        <w:t>16-4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E90744" w:rsidRPr="00E90744">
        <w:t>Financijske agencije OIB 85821130368, Regionalni centar Zagreb Podružnica Zagreb, Trg svibanjskih žrtava 1995. 1, Zagreb, za pokretanje skraćenog stečajnog postupka nad dužnikom TOP SALES j.d.o.o., Fojnička 30, Zagreb, MBS: 080917337, OIB: 43320266443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8.</w:t>
      </w:r>
      <w:r w:rsidR="00911078" w:rsidRPr="00E90744">
        <w:t xml:space="preserve"> </w:t>
      </w:r>
      <w:r w:rsidR="00E90744" w:rsidRPr="00E90744">
        <w:t>ožujka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E90744" w:rsidRPr="00E90744">
        <w:t>TOP SALES j.d.o.o., Fojnička 30, Zagreb, MBS: 080917337, OIB: 43320266443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E90744">
      <w:pPr>
        <w:pStyle w:val="Odlomakpopisa"/>
        <w:numPr>
          <w:ilvl w:val="0"/>
          <w:numId w:val="6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83147A">
        <w:t>Ana-Maria Bogović iz Slavonskog Broda, Nas. Lutvinka ulaz 2/9, OIB: 36495483478.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E90744" w:rsidRPr="00E90744">
        <w:t>TOP SALES j.d.o.o., Fojnička 30, Zagreb, MBS: 080917337, OIB: 43320266443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E90744" w:rsidRPr="00E90744">
        <w:t>10. kolovoza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E90744" w:rsidRPr="00E90744">
        <w:t>TOP SALES j.d.o.o., Fojnička 30, Zagreb, MBS: 080917337, OIB: 43320266443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4C7F5B" w:rsidRPr="00E90744">
        <w:t>958/16-3 od 20. rujna</w:t>
      </w:r>
      <w:r w:rsidRPr="00E90744">
        <w:t xml:space="preserve"> 2016.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E90744">
        <w:t>26</w:t>
      </w:r>
      <w:r w:rsidR="000B5A09" w:rsidRPr="00E90744">
        <w:t xml:space="preserve">. </w:t>
      </w:r>
      <w:r w:rsidR="008A5313" w:rsidRPr="00E90744">
        <w:t>listopada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E90744">
        <w:t>2543</w:t>
      </w:r>
      <w:r w:rsidR="008A5313" w:rsidRPr="00E90744">
        <w:t>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83147A">
        <w:t>8</w:t>
      </w:r>
      <w:r w:rsidR="00E90744">
        <w:t>. ožujka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E90744">
        <w:t>20/4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CB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E90744" w:rsidRPr="00E90744">
      <w:t>2543</w:t>
    </w:r>
    <w:r w:rsidR="002843E6" w:rsidRPr="00E90744">
      <w:t>/16-4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D0CBB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3147A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0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0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St-2543/2016</izvorni_sadrzaj>
    <derivirana_varijabla naziv="DomainObject.Predmet.OznakaBroj_1">St-2543/2016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TOP SALES j.d.o.o.</izvorni_sadrzaj>
    <derivirana_varijabla naziv="DomainObject.Predmet.ProtustrankaFormated_1">  TOP SALES j.d.o.o.</derivirana_varijabla>
  </DomainObject.Predmet.ProtustrankaFormated>
  <DomainObject.Predmet.ProtustrankaFormatedOIB>
    <izvorni_sadrzaj>  TOP SALES j.d.o.o., OIB 43320266443</izvorni_sadrzaj>
    <derivirana_varijabla naziv="DomainObject.Predmet.ProtustrankaFormatedOIB_1">  TOP SALES j.d.o.o., OIB 43320266443</derivirana_varijabla>
  </DomainObject.Predmet.ProtustrankaFormatedOIB>
  <DomainObject.Predmet.ProtustrankaFormatedWithAdress>
    <izvorni_sadrzaj> TOP SALES j.d.o.o., Fojnička 30, 10000 Zagreb</izvorni_sadrzaj>
    <derivirana_varijabla naziv="DomainObject.Predmet.ProtustrankaFormatedWithAdress_1"> TOP SALES j.d.o.o., Fojnička 30, 10000 Zagreb</derivirana_varijabla>
  </DomainObject.Predmet.ProtustrankaFormatedWithAdress>
  <DomainObject.Predmet.ProtustrankaFormatedWithAdressOIB>
    <izvorni_sadrzaj> TOP SALES j.d.o.o., OIB 43320266443, Fojnička 30, 10000 Zagreb</izvorni_sadrzaj>
    <derivirana_varijabla naziv="DomainObject.Predmet.ProtustrankaFormatedWithAdressOIB_1"> TOP SALES j.d.o.o., OIB 43320266443, Fojnička 30, 10000 Zagreb</derivirana_varijabla>
  </DomainObject.Predmet.ProtustrankaFormatedWithAdressOIB>
  <DomainObject.Predmet.ProtustrankaWithAdress>
    <izvorni_sadrzaj>TOP SALES j.d.o.o. Fojnička 30, 10000 Zagreb</izvorni_sadrzaj>
    <derivirana_varijabla naziv="DomainObject.Predmet.ProtustrankaWithAdress_1">TOP SALES j.d.o.o. Fojnička 30, 10000 Zagreb</derivirana_varijabla>
  </DomainObject.Predmet.ProtustrankaWithAdress>
  <DomainObject.Predmet.ProtustrankaWithAdressOIB>
    <izvorni_sadrzaj>TOP SALES j.d.o.o., OIB 43320266443, Fojnička 30, 10000 Zagreb</izvorni_sadrzaj>
    <derivirana_varijabla naziv="DomainObject.Predmet.ProtustrankaWithAdressOIB_1">TOP SALES j.d.o.o., OIB 43320266443, Fojnička 30, 10000 Zagreb</derivirana_varijabla>
  </DomainObject.Predmet.ProtustrankaWithAdressOIB>
  <DomainObject.Predmet.ProtustrankaNazivFormated>
    <izvorni_sadrzaj>TOP SALES j.d.o.o.</izvorni_sadrzaj>
    <derivirana_varijabla naziv="DomainObject.Predmet.ProtustrankaNazivFormated_1">TOP SALES j.d.o.o.</derivirana_varijabla>
  </DomainObject.Predmet.ProtustrankaNazivFormated>
  <DomainObject.Predmet.ProtustrankaNazivFormatedOIB>
    <izvorni_sadrzaj>TOP SALES j.d.o.o., OIB 43320266443</izvorni_sadrzaj>
    <derivirana_varijabla naziv="DomainObject.Predmet.ProtustrankaNazivFormatedOIB_1">TOP SALES j.d.o.o., OIB 43320266443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SALES j.d.o.o.</item>
    </izvorni_sadrzaj>
    <derivirana_varijabla naziv="DomainObject.Predmet.ProtuStrankaListFormated_1">
      <item>TOP SALES j.d.o.o.</item>
    </derivirana_varijabla>
  </DomainObject.Predmet.ProtuStrankaListFormated>
  <DomainObject.Predmet.ProtuStrankaListFormatedOIB>
    <izvorni_sadrzaj>
      <item>TOP SALES j.d.o.o., OIB 43320266443</item>
    </izvorni_sadrzaj>
    <derivirana_varijabla naziv="DomainObject.Predmet.ProtuStrankaListFormatedOIB_1">
      <item>TOP SALES j.d.o.o., OIB 43320266443</item>
    </derivirana_varijabla>
  </DomainObject.Predmet.ProtuStrankaListFormatedOIB>
  <DomainObject.Predmet.ProtuStrankaListFormatedWithAdress>
    <izvorni_sadrzaj>
      <item>TOP SALES j.d.o.o., Fojnička 30, 10000 Zagreb</item>
    </izvorni_sadrzaj>
    <derivirana_varijabla naziv="DomainObject.Predmet.ProtuStrankaListFormatedWithAdress_1">
      <item>TOP SALES j.d.o.o., Fojnička 30, 10000 Zagreb</item>
    </derivirana_varijabla>
  </DomainObject.Predmet.ProtuStrankaListFormatedWithAdress>
  <DomainObject.Predmet.ProtuStrankaListFormatedWithAdressOIB>
    <izvorni_sadrzaj>
      <item>TOP SALES j.d.o.o., OIB 43320266443, Fojnička 30, 10000 Zagreb</item>
    </izvorni_sadrzaj>
    <derivirana_varijabla naziv="DomainObject.Predmet.ProtuStrankaListFormatedWithAdressOIB_1">
      <item>TOP SALES j.d.o.o., OIB 43320266443, Fojnička 30, 10000 Zagreb</item>
    </derivirana_varijabla>
  </DomainObject.Predmet.ProtuStrankaListFormatedWithAdressOIB>
  <DomainObject.Predmet.ProtuStrankaListNazivFormated>
    <izvorni_sadrzaj>
      <item>TOP SALES j.d.o.o.</item>
    </izvorni_sadrzaj>
    <derivirana_varijabla naziv="DomainObject.Predmet.ProtuStrankaListNazivFormated_1">
      <item>TOP SALES j.d.o.o.</item>
    </derivirana_varijabla>
  </DomainObject.Predmet.ProtuStrankaListNazivFormated>
  <DomainObject.Predmet.ProtuStrankaListNazivFormatedOIB>
    <izvorni_sadrzaj>
      <item>TOP SALES j.d.o.o., OIB 43320266443</item>
    </izvorni_sadrzaj>
    <derivirana_varijabla naziv="DomainObject.Predmet.ProtuStrankaListNazivFormatedOIB_1">
      <item>TOP SALES j.d.o.o., OIB 43320266443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SALES j.d.o.o.</izvorni_sadrzaj>
    <derivirana_varijabla naziv="DomainObject.Predmet.ProtustrankaIDrugi_1">TOP SALES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SALES j.d.o.o., OIB 43320266443, Fojnička 30, 10000 Zagreb</izvorni_sadrzaj>
    <derivirana_varijabla naziv="DomainObject.Predmet.ProtustrankaIDrugiAdressOIB_1">TOP SALES j.d.o.o., OIB 43320266443, Fojnička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SALES j.d.o.o.</item>
      <item>FINA Regionalni centar Zagreb</item>
    </izvorni_sadrzaj>
    <derivirana_varijabla naziv="DomainObject.Predmet.SudioniciListNaziv_1">
      <item>TOP SALES j.d.o.o.</item>
      <item>FINA Regionalni centar Zagreb</item>
    </derivirana_varijabla>
  </DomainObject.Predmet.SudioniciListNaziv>
  <DomainObject.Predmet.SudioniciListAdressOIB>
    <izvorni_sadrzaj>
      <item>TOP SALES j.d.o.o., OIB 43320266443, Fojnička 30,10000 Zagreb</item>
      <item>FINA Regionalni centar Zagreb, OIB 85821130368, Trg svibanjskih žrtava 1995. 1,10000 Zagreb</item>
    </izvorni_sadrzaj>
    <derivirana_varijabla naziv="DomainObject.Predmet.SudioniciListAdressOIB_1">
      <item>TOP SALES j.d.o.o., OIB 43320266443, Fojnička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43320266443</item>
      <item>, OIB 85821130368</item>
    </izvorni_sadrzaj>
    <derivirana_varijabla naziv="DomainObject.Predmet.SudioniciListNazivOIB_1">
      <item>, OIB 43320266443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7CF2C-5FB8-4541-9669-026BBA0B9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2857</properties:Characters>
  <properties:Lines>91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2017-03-07T13:19:00Z</dcterms:created>
  <dc:creator>wsadmin</dc:creator>
  <cp:lastModifiedBy>Žana Bem</cp:lastModifiedBy>
  <cp:lastPrinted>2017-02-03T12:24:00Z</cp:lastPrinted>
  <dcterms:modified xmlns:xsi="http://www.w3.org/2001/XMLSchema-instance" xsi:type="dcterms:W3CDTF">2017-03-08T08:02:00Z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