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020d" w14:paraId="ca0020d" w:rsidRDefault="00E16574" w:rsidP="00E16574" w:rsidR="00E1657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16574" w:rsidP="00E16574" w:rsidR="00E16574">
      <w:pPr>
        <w:spacing w:after="0"/>
        <w:jc w:val="both"/>
      </w:pPr>
      <w:r>
        <w:t xml:space="preserve">       REPUBLIKA HRVATSKA</w:t>
      </w:r>
    </w:p>
    <w:p w:rsidRDefault="00E16574" w:rsidP="00E16574" w:rsidR="00E1657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16574" w:rsidP="00E16574" w:rsidR="00E1657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16574" w:rsidP="00E16574" w:rsidR="00E16574">
      <w:pPr>
        <w:spacing w:after="0"/>
        <w:rPr>
          <w:bCs/>
        </w:rPr>
      </w:pPr>
    </w:p>
    <w:p w:rsidRDefault="00E16574" w:rsidP="00E16574" w:rsidR="00E16574">
      <w:pPr>
        <w:spacing w:after="0"/>
        <w:ind w:left="5664"/>
      </w:pPr>
      <w:r>
        <w:t>Poslovni broj: 3 St-511/16-4</w:t>
      </w:r>
    </w:p>
    <w:p w:rsidRDefault="00E16574" w:rsidP="00E16574" w:rsidR="00E16574">
      <w:pPr>
        <w:spacing w:after="0"/>
        <w:rPr>
          <w:b/>
        </w:rPr>
      </w:pPr>
    </w:p>
    <w:p w:rsidRDefault="00E16574" w:rsidP="00E16574" w:rsidR="00E16574">
      <w:pPr>
        <w:spacing w:after="0"/>
        <w:rPr>
          <w:b/>
        </w:rPr>
      </w:pPr>
    </w:p>
    <w:p w:rsidRDefault="00E16574" w:rsidP="00E16574" w:rsidR="00E16574">
      <w:pPr>
        <w:spacing w:after="0"/>
        <w:jc w:val="center"/>
      </w:pPr>
      <w:r>
        <w:t>R E P U B L I K A   H R V A T S K A</w:t>
      </w:r>
    </w:p>
    <w:p w:rsidRDefault="00E16574" w:rsidP="00E16574" w:rsidR="00E16574">
      <w:pPr>
        <w:spacing w:after="0"/>
        <w:rPr>
          <w:b/>
        </w:rPr>
      </w:pPr>
    </w:p>
    <w:p w:rsidRDefault="00E16574" w:rsidP="00E16574" w:rsidR="00E16574">
      <w:pPr>
        <w:spacing w:after="0"/>
        <w:jc w:val="center"/>
      </w:pPr>
      <w:r>
        <w:t>R J E Š E N J E</w:t>
      </w:r>
    </w:p>
    <w:p w:rsidRDefault="00E16574" w:rsidP="00E16574" w:rsidR="00E16574">
      <w:pPr>
        <w:spacing w:after="0"/>
        <w:jc w:val="center"/>
      </w:pPr>
    </w:p>
    <w:p w:rsidRDefault="00E16574" w:rsidP="00E16574" w:rsidR="00E16574">
      <w:pPr>
        <w:spacing w:after="0"/>
        <w:jc w:val="both"/>
        <w:rPr>
          <w:b/>
        </w:rPr>
      </w:pPr>
    </w:p>
    <w:p w:rsidRDefault="00E16574" w:rsidP="00E16574" w:rsidR="00E1657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MIRIĆ jednostavno društvo s ograničenom odgovornošću za skupljanje i prijevoz otpada i trgovinu, skraćena tvrtka MIRIĆ j.d.o.o. Hodošan, Cvjetna 23, MBS: 070107703, OIB: 43736968036, radi otvaranja stečajnog postupka nad dužnikom, dana 09. svibnja 2016. godine, 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center"/>
      </w:pPr>
      <w:r>
        <w:t>r i j e š i o     j e</w:t>
      </w:r>
    </w:p>
    <w:p w:rsidRDefault="00E16574" w:rsidP="00E16574" w:rsidR="00E16574">
      <w:pPr>
        <w:spacing w:after="0"/>
        <w:jc w:val="center"/>
      </w:pPr>
    </w:p>
    <w:p w:rsidRDefault="00E16574" w:rsidP="00E16574" w:rsidR="00E16574">
      <w:pPr>
        <w:spacing w:after="0"/>
      </w:pPr>
    </w:p>
    <w:p w:rsidRDefault="00E16574" w:rsidP="00E16574" w:rsidR="00E16574">
      <w:pPr>
        <w:spacing w:after="0"/>
        <w:jc w:val="both"/>
      </w:pPr>
      <w:r>
        <w:tab/>
        <w:t>I/ Pokreće se prethodni postupak radi utvrđivanja uvjeta za otvaranje stečajnog postupka nad dužnikom MIRIĆ jednostavno društvo s ograničenom odgovornošću za skupljanje i prijevoz otpada i trgovinu, skraćena tvrtka MIRIĆ j.d.o.o. Hodošan, Cvjetna 23, MBS: 070107703, OIB: 43736968036.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10. lipnja 2016. u 09,30 sati</w:t>
      </w:r>
    </w:p>
    <w:p w:rsidRDefault="00E16574" w:rsidP="00E16574" w:rsidR="00E16574">
      <w:pPr>
        <w:spacing w:after="0"/>
        <w:rPr>
          <w:b/>
          <w:u w:val="single"/>
        </w:rPr>
      </w:pPr>
    </w:p>
    <w:p w:rsidRDefault="00E16574" w:rsidP="00E16574" w:rsidR="00E16574">
      <w:pPr>
        <w:spacing w:after="0"/>
        <w:ind w:firstLine="708"/>
        <w:jc w:val="both"/>
      </w:pPr>
      <w:r>
        <w:t>III/ Na ročište se pozivaju:</w:t>
      </w:r>
    </w:p>
    <w:p w:rsidRDefault="00E16574" w:rsidP="00E16574" w:rsidR="00E1657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MIRIĆ j.d.o.o. Hodošan, Cvjetna 23, 40320 Donji Kraljevec, uz prijedlog </w:t>
      </w:r>
    </w:p>
    <w:p w:rsidRDefault="00E16574" w:rsidP="00E16574" w:rsidR="00E16574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center"/>
        <w:outlineLvl w:val="0"/>
      </w:pPr>
      <w:r>
        <w:t>Obrazloženje</w:t>
      </w:r>
    </w:p>
    <w:p w:rsidRDefault="00E16574" w:rsidP="00E16574" w:rsidR="00E16574">
      <w:pPr>
        <w:spacing w:after="0"/>
        <w:jc w:val="center"/>
        <w:outlineLvl w:val="0"/>
      </w:pPr>
    </w:p>
    <w:p w:rsidRDefault="00E16574" w:rsidP="00E16574" w:rsidR="00E16574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481 dana u ukupnom iznosu od 9.775,23 kn u koji iznos je uračunata kamata i naknada Financijske agencije za provedbu ovrhe na novčanim sredstvima. Prema podacima o broju zaposlenih dostavljenim od Hrvatskog zavoda za mirovinsko osiguranje dužnik ima 1 zaposlenih. Dužnik na dan 23.3.2016. u Jedinstvenom registru računa nema otvorene račune ni oročena novčana sredstva.</w:t>
      </w:r>
    </w:p>
    <w:p w:rsidRDefault="00E16574" w:rsidP="00E16574" w:rsidR="00E16574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E16574" w:rsidP="00E16574" w:rsidR="00E16574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E16574" w:rsidP="00E16574" w:rsidR="00E16574">
      <w:pPr>
        <w:spacing w:after="0"/>
        <w:jc w:val="both"/>
      </w:pPr>
      <w:r>
        <w:tab/>
      </w:r>
      <w:r>
        <w:tab/>
        <w:t xml:space="preserve"> 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ind w:firstLine="720"/>
        <w:jc w:val="center"/>
        <w:outlineLvl w:val="0"/>
      </w:pPr>
      <w:r>
        <w:t>U Varaždinu, 09. svibnja 2016. godine</w:t>
      </w:r>
    </w:p>
    <w:p w:rsidRDefault="00E16574" w:rsidP="00E16574" w:rsidR="00E16574">
      <w:pPr>
        <w:spacing w:after="0"/>
        <w:ind w:firstLine="720"/>
        <w:jc w:val="center"/>
        <w:outlineLvl w:val="0"/>
      </w:pPr>
    </w:p>
    <w:p w:rsidRDefault="00E16574" w:rsidP="00E16574" w:rsidR="00E16574">
      <w:pPr>
        <w:spacing w:after="0"/>
        <w:ind w:firstLine="720"/>
        <w:jc w:val="center"/>
      </w:pPr>
    </w:p>
    <w:p w:rsidRDefault="00E16574" w:rsidP="00E16574" w:rsidR="00E1657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E16574" w:rsidP="00E16574" w:rsidR="00E16574">
      <w:pPr>
        <w:spacing w:after="0"/>
        <w:ind w:firstLine="720"/>
        <w:jc w:val="right"/>
      </w:pPr>
    </w:p>
    <w:p w:rsidRDefault="00E16574" w:rsidP="00E16574" w:rsidR="00E1657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E16574" w:rsidP="00E16574" w:rsidR="00E16574">
      <w:pPr>
        <w:spacing w:after="0"/>
        <w:ind w:firstLine="720"/>
        <w:jc w:val="center"/>
        <w:outlineLvl w:val="0"/>
      </w:pPr>
    </w:p>
    <w:p w:rsidRDefault="00E16574" w:rsidP="00E16574" w:rsidR="00E16574">
      <w:pPr>
        <w:spacing w:after="0"/>
        <w:ind w:firstLine="720"/>
        <w:jc w:val="center"/>
        <w:outlineLvl w:val="0"/>
      </w:pPr>
    </w:p>
    <w:p w:rsidRDefault="00E16574" w:rsidP="00E16574" w:rsidR="00E16574">
      <w:pPr>
        <w:spacing w:after="0"/>
        <w:ind w:firstLine="720"/>
        <w:jc w:val="right"/>
      </w:pPr>
    </w:p>
    <w:p w:rsidRDefault="00E16574" w:rsidP="00E16574" w:rsidR="00E16574">
      <w:pPr>
        <w:spacing w:after="0"/>
        <w:ind w:firstLine="720"/>
        <w:jc w:val="right"/>
      </w:pPr>
    </w:p>
    <w:p w:rsidRDefault="00E16574" w:rsidP="00E16574" w:rsidR="00E16574">
      <w:pPr>
        <w:spacing w:after="0"/>
        <w:ind w:firstLine="720"/>
        <w:jc w:val="right"/>
      </w:pPr>
    </w:p>
    <w:p w:rsidRDefault="00E16574" w:rsidP="00E16574" w:rsidR="00E16574">
      <w:pPr>
        <w:spacing w:after="0"/>
        <w:ind w:firstLine="720"/>
        <w:jc w:val="right"/>
      </w:pPr>
    </w:p>
    <w:p w:rsidRDefault="00E16574" w:rsidP="00E16574" w:rsidR="00E16574">
      <w:pPr>
        <w:spacing w:after="0"/>
        <w:ind w:firstLine="720"/>
        <w:jc w:val="right"/>
      </w:pPr>
    </w:p>
    <w:p w:rsidRDefault="00E16574" w:rsidP="00E16574" w:rsidR="00E16574">
      <w:pPr>
        <w:spacing w:after="0"/>
        <w:jc w:val="both"/>
        <w:outlineLvl w:val="0"/>
      </w:pPr>
      <w:r>
        <w:t>POUKA O PRAVNOM LIJEKU: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</w:p>
    <w:p w:rsidRDefault="00E16574" w:rsidP="00E16574" w:rsidR="00E16574">
      <w:pPr>
        <w:spacing w:after="0"/>
        <w:jc w:val="both"/>
      </w:pPr>
      <w:r>
        <w:t>DNA: 1. dužnik MIRIĆ j.d.o.o. Hodošan, Cvjetna 23, 40320 Donji Kraljevec, uz prijedlog</w:t>
      </w:r>
    </w:p>
    <w:p w:rsidRDefault="00E16574" w:rsidP="00E16574" w:rsidR="00E16574">
      <w:pPr>
        <w:spacing w:after="0"/>
        <w:jc w:val="both"/>
      </w:pPr>
      <w:r>
        <w:t xml:space="preserve">           2. ŽDO Varaždin, građansko-upravni odjel </w:t>
      </w:r>
    </w:p>
    <w:p w:rsidRDefault="00E16574" w:rsidP="00E16574" w:rsidR="00E16574">
      <w:pPr>
        <w:spacing w:after="0"/>
        <w:jc w:val="both"/>
      </w:pPr>
      <w:r>
        <w:t xml:space="preserve"> </w:t>
      </w:r>
    </w:p>
    <w:p w:rsidRDefault="00E16574" w:rsidP="00E16574" w:rsidR="00E16574">
      <w:pPr>
        <w:spacing w:after="0"/>
      </w:pPr>
    </w:p>
    <w:p w:rsidRDefault="00AE649C" w:rsidP="00E16574" w:rsidR="00AE649C" w:rsidRPr="00B76F3C">
      <w:pPr>
        <w:pStyle w:val="Naslov3"/>
        <w:spacing w:after="0"/>
      </w:pPr>
    </w:p>
    <w:p w:rsidRDefault="00E13986" w:rsidP="00E165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16574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986" w:rsidP="00537B78" w:rsidR="00E13986">
      <w:r>
        <w:separator/>
      </w:r>
    </w:p>
  </w:endnote>
  <w:endnote w:id="0" w:type="continuationSeparator">
    <w:p w:rsidRDefault="00E13986" w:rsidP="00537B78" w:rsidR="00E1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986" w:rsidP="00537B78" w:rsidR="00E13986">
      <w:r>
        <w:separator/>
      </w:r>
    </w:p>
  </w:footnote>
  <w:footnote w:id="0" w:type="continuationSeparator">
    <w:p w:rsidRDefault="00E13986" w:rsidP="00537B78" w:rsidR="00E1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986"/>
    <w:rsid w:val="00E14449"/>
    <w:rsid w:val="00E1445D"/>
    <w:rsid w:val="00E15EFB"/>
    <w:rsid w:val="00E163DD"/>
    <w:rsid w:val="00E16574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1E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65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St-511/2016-4</izvorni_sadrzaj>
    <derivirana_varijabla naziv="DomainObject.Oznaka_1">St-511/2016-4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MIRIĆ jednostavno društvo s ograničenom odgovornošću za skupljanje i prijevoz otpada i trgovinu</izvorni_sadrzaj>
    <derivirana_varijabla naziv="DomainObject.Predmet.ProtustrankaFormated_1">  MIRIĆ jednostavno društvo s ograničenom odgovornošću za skupljanje i prijevoz otpada i trgovinu</derivirana_varijabla>
  </DomainObject.Predmet.ProtustrankaFormated>
  <DomainObject.Predmet.ProtustrankaFormatedOIB>
    <izvorni_sadrzaj>  MIRIĆ jednostavno društvo s ograničenom odgovornošću za skupljanje i prijevoz otpada i trgovinu, OIB 43736968036</izvorni_sadrzaj>
    <derivirana_varijabla naziv="DomainObject.Predmet.ProtustrankaFormatedOIB_1">  MIRIĆ jednostavno društvo s ograničenom odgovornošću za skupljanje i prijevoz otpada i trgovinu, OIB 43736968036</derivirana_varijabla>
  </DomainObject.Predmet.ProtustrankaFormatedOIB>
  <DomainObject.Predmet.ProtustrankaFormatedWithAdress>
    <izvorni_sadrzaj> MIRIĆ jednostavno društvo s ograničenom odgovornošću za skupljanje i prijevoz otpada i trgovinu, Cvjetna 23, 40320 Hodošan</izvorni_sadrzaj>
    <derivirana_varijabla naziv="DomainObject.Predmet.ProtustrankaFormatedWithAdress_1"> MIRIĆ jednostavno društvo s ograničenom odgovornošću za skupljanje i prijevoz otpada i trgovinu, Cvjetna 23, 40320 Hodošan</derivirana_varijabla>
  </DomainObject.Predmet.ProtustrankaFormatedWithAdress>
  <DomainObject.Predmet.ProtustrankaFormatedWithAdressOIB>
    <izvorni_sadrzaj> MIRIĆ jednostavno društvo s ograničenom odgovornošću za skupljanje i prijevoz otpada i trgovinu, OIB 43736968036, Cvjetna 23, 40320 Hodošan</izvorni_sadrzaj>
    <derivirana_varijabla naziv="DomainObject.Predmet.ProtustrankaFormatedWithAdressOIB_1"> MIRIĆ jednostavno društvo s ograničenom odgovornošću za skupljanje i prijevoz otpada i trgovinu, OIB 43736968036, Cvjetna 23, 40320 Hodošan</derivirana_varijabla>
  </DomainObject.Predmet.ProtustrankaFormatedWithAdressOIB>
  <DomainObject.Predmet.ProtustrankaWithAdress>
    <izvorni_sadrzaj>MIRIĆ jednostavno društvo s ograničenom odgovornošću za skupljanje i prijevoz otpada i trgovinu Cvjetna 23, 40320 Hodošan</izvorni_sadrzaj>
    <derivirana_varijabla naziv="DomainObject.Predmet.ProtustrankaWithAdress_1">MIRIĆ jednostavno društvo s ograničenom odgovornošću za skupljanje i prijevoz otpada i trgovinu Cvjetna 23, 40320 Hodošan</derivirana_varijabla>
  </DomainObject.Predmet.ProtustrankaWithAdress>
  <DomainObject.Predmet.ProtustrankaWithAdressOIB>
    <izvorni_sadrzaj>MIRIĆ jednostavno društvo s ograničenom odgovornošću za skupljanje i prijevoz otpada i trgovinu, OIB 43736968036, Cvjetna 23, 40320 Hodošan</izvorni_sadrzaj>
    <derivirana_varijabla naziv="DomainObject.Predmet.ProtustrankaWithAdressOIB_1">MIRIĆ jednostavno društvo s ograničenom odgovornošću za skupljanje i prijevoz otpada i trgovinu, OIB 43736968036, Cvjetna 23, 40320 Hodošan</derivirana_varijabla>
  </DomainObject.Predmet.ProtustrankaWithAdressOIB>
  <DomainObject.Predmet.ProtustrankaNazivFormated>
    <izvorni_sadrzaj>MIRIĆ jednostavno društvo s ograničenom odgovornošću za skupljanje i prijevoz otpada i trgovinu</izvorni_sadrzaj>
    <derivirana_varijabla naziv="DomainObject.Predmet.ProtustrankaNazivFormated_1">MIRIĆ jednostavno društvo s ograničenom odgovornošću za skupljanje i prijevoz otpada i trgovinu</derivirana_varijabla>
  </DomainObject.Predmet.ProtustrankaNazivFormated>
  <DomainObject.Predmet.ProtustrankaNazivFormatedOIB>
    <izvorni_sadrzaj>MIRIĆ jednostavno društvo s ograničenom odgovornošću za skupljanje i prijevoz otpada i trgovinu, OIB 43736968036</izvorni_sadrzaj>
    <derivirana_varijabla naziv="DomainObject.Predmet.ProtustrankaNazivFormatedOIB_1">MIRIĆ jednostavno društvo s ograničenom odgovornošću za skupljanje i prijevoz otpada i trgovinu, OIB 43736968036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9775.23</izvorni_sadrzaj>
    <derivirana_varijabla naziv="DomainObject.Predmet.TrenutnaVrijednost_1">9775.23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MIRIĆ jednostavno društvo s ograničenom odgovornošću za skupljanje i prijevoz otpada i trgovinu</item>
    </izvorni_sadrzaj>
    <derivirana_varijabla naziv="DomainObject.Predmet.ProtuStrankaListFormated_1">
      <item>MIRIĆ jednostavno društvo s ograničenom odgovornošću za skupljanje i prijevoz otpada i trgovinu</item>
    </derivirana_varijabla>
  </DomainObject.Predmet.ProtuStrankaListFormated>
  <DomainObject.Predmet.ProtuStrankaListFormatedOIB>
    <izvorni_sadrzaj>
      <item>MIRIĆ jednostavno društvo s ograničenom odgovornošću za skupljanje i prijevoz otpada i trgovinu, OIB 43736968036</item>
    </izvorni_sadrzaj>
    <derivirana_varijabla naziv="DomainObject.Predmet.ProtuStrankaListFormatedOIB_1">
      <item>MIRIĆ jednostavno društvo s ograničenom odgovornošću za skupljanje i prijevoz otpada i trgovinu, OIB 43736968036</item>
    </derivirana_varijabla>
  </DomainObject.Predmet.ProtuStrankaListFormatedOIB>
  <DomainObject.Predmet.ProtuStrankaListFormatedWithAdress>
    <izvorni_sadrzaj>
      <item>MIRIĆ jednostavno društvo s ograničenom odgovornošću za skupljanje i prijevoz otpada i trgovinu, Cvjetna 23, 40320 Hodošan</item>
    </izvorni_sadrzaj>
    <derivirana_varijabla naziv="DomainObject.Predmet.ProtuStrankaListFormatedWithAdress_1">
      <item>MIRIĆ jednostavno društvo s ograničenom odgovornošću za skupljanje i prijevoz otpada i trgovinu, Cvjetna 23, 40320 Hodošan</item>
    </derivirana_varijabla>
  </DomainObject.Predmet.ProtuStrankaListFormatedWithAdress>
  <DomainObject.Predmet.ProtuStrankaListFormatedWithAdressOIB>
    <izvorni_sadrzaj>
      <item>MIRIĆ jednostavno društvo s ograničenom odgovornošću za skupljanje i prijevoz otpada i trgovinu, OIB 43736968036, Cvjetna 23, 40320 Hodošan</item>
    </izvorni_sadrzaj>
    <derivirana_varijabla naziv="DomainObject.Predmet.ProtuStrankaListFormatedWithAdressOIB_1">
      <item>MIRIĆ jednostavno društvo s ograničenom odgovornošću za skupljanje i prijevoz otpada i trgovinu, OIB 43736968036, Cvjetna 23, 40320 Hodošan</item>
    </derivirana_varijabla>
  </DomainObject.Predmet.ProtuStrankaListFormatedWithAdressOIB>
  <DomainObject.Predmet.ProtuStrankaListNazivFormated>
    <izvorni_sadrzaj>
      <item>MIRIĆ jednostavno društvo s ograničenom odgovornošću za skupljanje i prijevoz otpada i trgovinu</item>
    </izvorni_sadrzaj>
    <derivirana_varijabla naziv="DomainObject.Predmet.ProtuStrankaListNazivFormated_1">
      <item>MIRIĆ jednostavno društvo s ograničenom odgovornošću za skupljanje i prijevoz otpada i trgovinu</item>
    </derivirana_varijabla>
  </DomainObject.Predmet.ProtuStrankaListNazivFormated>
  <DomainObject.Predmet.ProtuStrankaListNazivFormatedOIB>
    <izvorni_sadrzaj>
      <item>MIRIĆ jednostavno društvo s ograničenom odgovornošću za skupljanje i prijevoz otpada i trgovinu, OIB 43736968036</item>
    </izvorni_sadrzaj>
    <derivirana_varijabla naziv="DomainObject.Predmet.ProtuStrankaListNazivFormatedOIB_1">
      <item>MIRIĆ jednostavno društvo s ograničenom odgovornošću za skupljanje i prijevoz otpada i trgovinu, OIB 43736968036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St-511/2016-4</izvorni_sadrzaj>
    <derivirana_varijabla naziv="DomainObject.PoslovniBrojDokumenta_1">St-511/2016-4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MIRIĆ jednostavno društvo s ograničenom odgovornošću za skupljanje i prijevoz otpada i trgovinu</izvorni_sadrzaj>
    <derivirana_varijabla naziv="DomainObject.Predmet.ProtustrankaIDrugi_1">MIRIĆ jednostavno društvo s ograničenom odgovornošću za skupljanje i prijevoz otpada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MIRIĆ jednostavno društvo s ograničenom odgovornošću za skupljanje i prijevoz otpada i trgovinu, OIB 43736968036, Cvjetna 23, 40320 Hodošan</izvorni_sadrzaj>
    <derivirana_varijabla naziv="DomainObject.Predmet.ProtustrankaIDrugiAdressOIB_1">MIRIĆ jednostavno društvo s ograničenom odgovornošću za skupljanje i prijevoz otpada i trgovinu, OIB 43736968036, Cvjetna 23,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MIRIĆ jednostavno društvo s ograničenom odgovornošću za skupljanje i prijevoz otpada i trgovinu</item>
      <item>Sudski registar</item>
    </izvorni_sadrzaj>
    <derivirana_varijabla naziv="DomainObject.Predmet.SudioniciListNaziv_1">
      <item>Financijska agencija</item>
      <item>MIRIĆ jednostavno društvo s ograničenom odgovornošću za skupljanje i prijevoz otpada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</izvorni_sadrzaj>
    <derivirana_varijabla naziv="DomainObject.Predmet.SudioniciListAdressOIB_1"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955A2-A641-40E8-B8A5-BABEEB70F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2275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2016-05-06T12:32:00Z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