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b3a9" w14:paraId="c48b3a9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proofErr w:type="spellStart"/>
      <w:r>
        <w:t>13</w:t>
      </w:r>
      <w:proofErr w:type="spellEnd"/>
      <w:r>
        <w:t xml:space="preserve"> St</w:t>
      </w:r>
      <w:r w:rsidR="008A2A4F">
        <w:t>-</w:t>
      </w:r>
      <w:proofErr w:type="spellStart"/>
      <w:r w:rsidR="008A2A4F">
        <w:t>817</w:t>
      </w:r>
      <w:proofErr w:type="spellEnd"/>
      <w:r w:rsidR="008A2A4F">
        <w:t>/</w:t>
      </w:r>
      <w:proofErr w:type="spellStart"/>
      <w:r w:rsidR="008A2A4F">
        <w:t>13</w:t>
      </w:r>
      <w:proofErr w:type="spellEnd"/>
      <w:r w:rsidR="008A2A4F">
        <w:t>-</w:t>
      </w:r>
      <w:proofErr w:type="spellStart"/>
      <w:r w:rsidR="008A2A4F">
        <w:t>92</w:t>
      </w:r>
      <w:proofErr w:type="spellEnd"/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C060D" w:rsidP="0001534B" w:rsidR="00EC060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65228E" w:rsidP="0065228E" w:rsidR="0065228E">
      <w:pPr>
        <w:jc w:val="both"/>
      </w:pPr>
    </w:p>
    <w:p w:rsidRDefault="008A2A4F" w:rsidP="00EA0A41" w:rsidR="008A2A4F">
      <w:pPr>
        <w:ind w:firstLine="708"/>
        <w:jc w:val="both"/>
      </w:pPr>
      <w:r>
        <w:t xml:space="preserve">Trgovački sud u Osijeku, po stečajnom sucu Jadranki Herman, u stečajnom postupku nad imovinom dužnika pojedinca obrtnika Josip </w:t>
      </w:r>
      <w:proofErr w:type="spellStart"/>
      <w:r>
        <w:t>Denih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Mramor kameno klesarski obrt, u stečaju, Beli Manastir, Ivana Mažuranića </w:t>
      </w:r>
      <w:proofErr w:type="spellStart"/>
      <w:r>
        <w:t>1b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58258712535</w:t>
      </w:r>
      <w:proofErr w:type="spellEnd"/>
      <w:r>
        <w:t xml:space="preserve">, dana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2017</w:t>
      </w:r>
      <w:proofErr w:type="spellEnd"/>
      <w:r>
        <w:t xml:space="preserve">.   </w:t>
      </w:r>
    </w:p>
    <w:p w:rsidRDefault="0001534B" w:rsidP="00AE6D08" w:rsidR="00EC060D">
      <w:pPr>
        <w:ind w:firstLine="708"/>
        <w:jc w:val="both"/>
      </w:pPr>
      <w:r>
        <w:t xml:space="preserve">           </w:t>
      </w: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8A2A4F">
        <w:t xml:space="preserve">čajni postupak nad imovinom dužnika pojedinca obrtnika Josip </w:t>
      </w:r>
      <w:proofErr w:type="spellStart"/>
      <w:r w:rsidR="008A2A4F">
        <w:t>Denih</w:t>
      </w:r>
      <w:proofErr w:type="spellEnd"/>
      <w:r w:rsidR="008A2A4F">
        <w:t xml:space="preserve"> </w:t>
      </w:r>
      <w:proofErr w:type="spellStart"/>
      <w:r w:rsidR="008A2A4F">
        <w:t>vl</w:t>
      </w:r>
      <w:proofErr w:type="spellEnd"/>
      <w:r w:rsidR="008A2A4F">
        <w:t xml:space="preserve">. Mramor kameno klesarski obrt, u stečaju, Beli Manastir, Ivana Mažuranića </w:t>
      </w:r>
      <w:proofErr w:type="spellStart"/>
      <w:r w:rsidR="008A2A4F">
        <w:t>1b</w:t>
      </w:r>
      <w:proofErr w:type="spellEnd"/>
      <w:r w:rsidR="008A2A4F">
        <w:t xml:space="preserve">, </w:t>
      </w:r>
      <w:proofErr w:type="spellStart"/>
      <w:r w:rsidR="008A2A4F">
        <w:t>OIB</w:t>
      </w:r>
      <w:proofErr w:type="spellEnd"/>
      <w:r w:rsidR="008A2A4F">
        <w:t xml:space="preserve"> </w:t>
      </w:r>
      <w:proofErr w:type="spellStart"/>
      <w:r w:rsidR="008A2A4F">
        <w:t>58258712535</w:t>
      </w:r>
      <w:proofErr w:type="spellEnd"/>
      <w:r w:rsidR="008A2A4F">
        <w:t>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EA0A41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8A2A4F">
        <w:t>11</w:t>
      </w:r>
      <w:proofErr w:type="spellEnd"/>
      <w:r w:rsidR="008A2A4F">
        <w:t xml:space="preserve">. srpnja </w:t>
      </w:r>
      <w:proofErr w:type="spellStart"/>
      <w:r w:rsidR="008A2A4F">
        <w:t>2017</w:t>
      </w:r>
      <w:proofErr w:type="spellEnd"/>
      <w:r w:rsidR="008A2A4F">
        <w:t xml:space="preserve">. </w:t>
      </w:r>
      <w:r w:rsidR="001C2220">
        <w:t xml:space="preserve">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8A2A4F">
        <w:t xml:space="preserve">og upravitelja 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8155DE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 koju su činile</w:t>
      </w:r>
      <w:r w:rsidR="00C76C00">
        <w:t xml:space="preserve"> </w:t>
      </w:r>
      <w:r w:rsidR="004F6C53">
        <w:t>nekretnine</w:t>
      </w:r>
      <w:r w:rsidR="008A2A4F">
        <w:t>, pokretnine i prihodi od najma nekretnina,</w:t>
      </w:r>
      <w:r w:rsidR="004F6C53">
        <w:t xml:space="preserve"> te je u korist stečajne mase </w:t>
      </w:r>
      <w:r>
        <w:t>ostvaren</w:t>
      </w:r>
      <w:r w:rsidR="002E1BA7">
        <w:t xml:space="preserve"> </w:t>
      </w:r>
      <w:r w:rsidR="009C2772">
        <w:t>iznos od</w:t>
      </w:r>
      <w:r w:rsidR="004F6C53">
        <w:t xml:space="preserve"> </w:t>
      </w:r>
      <w:proofErr w:type="spellStart"/>
      <w:r w:rsidR="008A2A4F">
        <w:t>734.869</w:t>
      </w:r>
      <w:proofErr w:type="spellEnd"/>
      <w:r w:rsidR="008A2A4F">
        <w:t>,</w:t>
      </w:r>
      <w:proofErr w:type="spellStart"/>
      <w:r w:rsidR="008A2A4F">
        <w:t>03</w:t>
      </w:r>
      <w:proofErr w:type="spellEnd"/>
      <w:r w:rsidR="008155DE">
        <w:t xml:space="preserve"> </w:t>
      </w:r>
      <w:r w:rsidR="009C2772">
        <w:t>kn</w:t>
      </w:r>
      <w:r w:rsidR="00C76C00">
        <w:t xml:space="preserve">. </w:t>
      </w:r>
      <w:r w:rsidR="00DB7F40">
        <w:t xml:space="preserve">Prodajom </w:t>
      </w:r>
      <w:r w:rsidR="008A2A4F">
        <w:t>nekretnina</w:t>
      </w:r>
      <w:r w:rsidR="00DB7F40">
        <w:t xml:space="preserve"> u vlasništvu stečajnog dužnika u korist stečajne mase ostvaren je iznos od </w:t>
      </w:r>
      <w:proofErr w:type="spellStart"/>
      <w:r w:rsidR="005B7C3D">
        <w:t>597.456</w:t>
      </w:r>
      <w:proofErr w:type="spellEnd"/>
      <w:r w:rsidR="005B7C3D">
        <w:t>,</w:t>
      </w:r>
      <w:proofErr w:type="spellStart"/>
      <w:r w:rsidR="005B7C3D">
        <w:t>34</w:t>
      </w:r>
      <w:proofErr w:type="spellEnd"/>
      <w:r w:rsidR="005B7C3D">
        <w:t xml:space="preserve"> </w:t>
      </w:r>
      <w:r w:rsidR="008155DE">
        <w:t>kn</w:t>
      </w:r>
      <w:r w:rsidR="005B7C3D">
        <w:t>,  prodajom po</w:t>
      </w:r>
      <w:r w:rsidR="00011D7F">
        <w:t xml:space="preserve">kretnina iznos od </w:t>
      </w:r>
      <w:proofErr w:type="spellStart"/>
      <w:r w:rsidR="005B7C3D">
        <w:t>90.490</w:t>
      </w:r>
      <w:proofErr w:type="spellEnd"/>
      <w:r w:rsidR="005B7C3D">
        <w:t>,</w:t>
      </w:r>
      <w:proofErr w:type="spellStart"/>
      <w:r w:rsidR="005B7C3D">
        <w:t>50</w:t>
      </w:r>
      <w:proofErr w:type="spellEnd"/>
      <w:r w:rsidR="00011D7F">
        <w:t xml:space="preserve"> kn</w:t>
      </w:r>
      <w:r w:rsidR="005B7C3D">
        <w:t xml:space="preserve">, te su ostvareni prihodi od najma u ukupnom iznosu od </w:t>
      </w:r>
      <w:proofErr w:type="spellStart"/>
      <w:r w:rsidR="005B7C3D">
        <w:t>46.875</w:t>
      </w:r>
      <w:proofErr w:type="spellEnd"/>
      <w:r w:rsidR="005B7C3D">
        <w:t>,</w:t>
      </w:r>
      <w:proofErr w:type="spellStart"/>
      <w:r w:rsidR="005B7C3D">
        <w:t>00</w:t>
      </w:r>
      <w:proofErr w:type="spellEnd"/>
      <w:r w:rsidR="005B7C3D">
        <w:t xml:space="preserve"> kn.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</w:t>
      </w:r>
      <w:r w:rsidR="00011D7F">
        <w:t xml:space="preserve"> unovčena je sva stečajna masa dužnika. </w:t>
      </w:r>
      <w:r>
        <w:t xml:space="preserve"> </w:t>
      </w:r>
    </w:p>
    <w:p w:rsidRDefault="00E865C4" w:rsidP="00E865C4" w:rsidR="00E865C4">
      <w:pPr>
        <w:pStyle w:val="Tijeloteksta"/>
        <w:ind w:firstLine="708"/>
      </w:pPr>
    </w:p>
    <w:p w:rsidRDefault="002B4E68" w:rsidP="000750BF" w:rsidR="00605F6B">
      <w:pPr>
        <w:pStyle w:val="Tijeloteksta"/>
      </w:pPr>
      <w:r>
        <w:tab/>
      </w:r>
      <w:r w:rsidR="009C2772">
        <w:t>Tijekom stečajnog postupka održan</w:t>
      </w:r>
      <w:r w:rsidR="008155DE">
        <w:t xml:space="preserve">o je jedno ispitno ročište dana </w:t>
      </w:r>
      <w:r w:rsidR="005B7C3D">
        <w:t>7.</w:t>
      </w:r>
      <w:r w:rsidR="00011D7F">
        <w:t xml:space="preserve"> travnja </w:t>
      </w:r>
      <w:proofErr w:type="spellStart"/>
      <w:r w:rsidR="00011D7F">
        <w:t>2014</w:t>
      </w:r>
      <w:proofErr w:type="spellEnd"/>
      <w:r w:rsidR="00011D7F">
        <w:t xml:space="preserve">. </w:t>
      </w:r>
      <w:r w:rsidR="008155DE">
        <w:t xml:space="preserve"> godine </w:t>
      </w:r>
      <w:r w:rsidR="009C2772">
        <w:t>na koj</w:t>
      </w:r>
      <w:r w:rsidR="008155DE">
        <w:t>em ročištu</w:t>
      </w:r>
      <w:r w:rsidR="009C2772">
        <w:t xml:space="preserve"> su utvrđene i priznate tražbine vjerovnika II višeg isplatnog reda u ukupnom iznosu od</w:t>
      </w:r>
      <w:r w:rsidR="00E865C4">
        <w:t xml:space="preserve"> </w:t>
      </w:r>
      <w:proofErr w:type="spellStart"/>
      <w:r w:rsidR="005B7C3D">
        <w:t>401.868</w:t>
      </w:r>
      <w:proofErr w:type="spellEnd"/>
      <w:r w:rsidR="005B7C3D">
        <w:t>,</w:t>
      </w:r>
      <w:proofErr w:type="spellStart"/>
      <w:r w:rsidR="005B7C3D">
        <w:t>04</w:t>
      </w:r>
      <w:proofErr w:type="spellEnd"/>
      <w:r w:rsidR="002C5F8B">
        <w:t xml:space="preserve"> </w:t>
      </w:r>
      <w:r w:rsidR="00E865C4">
        <w:t xml:space="preserve"> </w:t>
      </w:r>
      <w:r w:rsidR="009C2772">
        <w:t xml:space="preserve">kn.  </w:t>
      </w:r>
    </w:p>
    <w:p w:rsidRDefault="00EA0A41" w:rsidP="000750BF" w:rsidR="00EA0A41">
      <w:pPr>
        <w:pStyle w:val="Tijeloteksta"/>
      </w:pPr>
    </w:p>
    <w:p w:rsidRDefault="00EA0A41" w:rsidP="000750BF" w:rsidR="00EA0A41">
      <w:pPr>
        <w:pStyle w:val="Tijeloteksta"/>
      </w:pPr>
    </w:p>
    <w:p w:rsidRDefault="00EA0A41" w:rsidP="00EA0A41" w:rsidR="00EA0A41">
      <w:pPr>
        <w:pStyle w:val="Tijeloteksta"/>
        <w:jc w:val="center"/>
      </w:pPr>
      <w:r>
        <w:lastRenderedPageBreak/>
        <w:t>2</w:t>
      </w:r>
    </w:p>
    <w:p w:rsidRDefault="00EA0A41" w:rsidP="00EA0A41" w:rsidR="00EA0A41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92</w:t>
      </w:r>
      <w:proofErr w:type="spellEnd"/>
    </w:p>
    <w:p w:rsidRDefault="00EA0A41" w:rsidP="00EA0A41" w:rsidR="00EA0A41">
      <w:pPr>
        <w:pStyle w:val="Tijeloteksta"/>
        <w:jc w:val="center"/>
      </w:pPr>
    </w:p>
    <w:p w:rsidRDefault="00EA0A41" w:rsidP="00EA0A41" w:rsidR="00EA0A41">
      <w:pPr>
        <w:pStyle w:val="Tijeloteksta"/>
        <w:jc w:val="center"/>
      </w:pPr>
    </w:p>
    <w:p w:rsidRDefault="00EA0A41" w:rsidP="00EA0A41" w:rsidR="00EA0A41">
      <w:pPr>
        <w:pStyle w:val="Tijeloteksta"/>
        <w:jc w:val="center"/>
      </w:pPr>
    </w:p>
    <w:p w:rsidRDefault="00A367EA" w:rsidP="00A367EA" w:rsidR="00A367EA">
      <w:pPr>
        <w:pStyle w:val="Tijeloteksta"/>
        <w:jc w:val="center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 </w:t>
      </w:r>
      <w:proofErr w:type="spellStart"/>
      <w:r w:rsidR="005B7C3D">
        <w:t>163.578</w:t>
      </w:r>
      <w:proofErr w:type="spellEnd"/>
      <w:r w:rsidR="005B7C3D">
        <w:t>,</w:t>
      </w:r>
      <w:proofErr w:type="spellStart"/>
      <w:r w:rsidR="005B7C3D">
        <w:t>74</w:t>
      </w:r>
      <w:proofErr w:type="spellEnd"/>
      <w:r w:rsidR="00011D7F">
        <w:t xml:space="preserve"> </w:t>
      </w:r>
      <w:r w:rsidR="009F4966">
        <w:t>kn.</w:t>
      </w:r>
      <w:r w:rsidR="00DB7F40">
        <w:t xml:space="preserve"> </w:t>
      </w:r>
      <w:r w:rsidR="00011D7F">
        <w:t xml:space="preserve">Također, </w:t>
      </w:r>
      <w:r w:rsidR="005B7C3D">
        <w:t>nakon unovčenja nekretnina i pokretnina u vlasništvu stečajnog dužnika</w:t>
      </w:r>
      <w:r w:rsidR="009F4966">
        <w:t xml:space="preserve">, </w:t>
      </w:r>
      <w:r w:rsidR="005B7C3D">
        <w:t xml:space="preserve">opterećenih </w:t>
      </w:r>
      <w:proofErr w:type="spellStart"/>
      <w:r w:rsidR="005B7C3D">
        <w:t>razlučnim</w:t>
      </w:r>
      <w:proofErr w:type="spellEnd"/>
      <w:r w:rsidR="005B7C3D">
        <w:t xml:space="preserve"> pravom </w:t>
      </w:r>
      <w:r w:rsidR="00011D7F">
        <w:t xml:space="preserve">namiren je </w:t>
      </w:r>
      <w:proofErr w:type="spellStart"/>
      <w:r w:rsidR="00011D7F">
        <w:t>razlučni</w:t>
      </w:r>
      <w:proofErr w:type="spellEnd"/>
      <w:r w:rsidR="00011D7F">
        <w:t xml:space="preserve"> vjerovnik </w:t>
      </w:r>
      <w:r w:rsidR="009F4966">
        <w:t>H-</w:t>
      </w:r>
      <w:proofErr w:type="spellStart"/>
      <w:r w:rsidR="009F4966">
        <w:t>ABDUCO</w:t>
      </w:r>
      <w:proofErr w:type="spellEnd"/>
      <w:r w:rsidR="009F4966">
        <w:t xml:space="preserve"> d.o.o. Zagreb u ukupnom iznosu od </w:t>
      </w:r>
      <w:proofErr w:type="spellStart"/>
      <w:r w:rsidR="009F4966">
        <w:t>555.266</w:t>
      </w:r>
      <w:proofErr w:type="spellEnd"/>
      <w:r w:rsidR="009F4966">
        <w:t>,</w:t>
      </w:r>
      <w:proofErr w:type="spellStart"/>
      <w:r w:rsidR="009F4966">
        <w:t>75</w:t>
      </w:r>
      <w:proofErr w:type="spellEnd"/>
      <w:r w:rsidR="009F4966">
        <w:t xml:space="preserve"> kn. 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9F4966">
        <w:t>og upravitelja</w:t>
      </w:r>
      <w:r>
        <w:t>, na završnom ročištu, proizlazi da su poslovi u ovom stečajnom postupku dovršeni</w:t>
      </w:r>
      <w:r w:rsidR="00A367EA">
        <w:t xml:space="preserve">, </w:t>
      </w:r>
      <w:r w:rsidR="00DB7F40">
        <w:t>primjenom Odredbe članka</w:t>
      </w:r>
      <w:r>
        <w:t xml:space="preserve"> </w:t>
      </w:r>
      <w:proofErr w:type="spellStart"/>
      <w:r>
        <w:t>196</w:t>
      </w:r>
      <w:proofErr w:type="spellEnd"/>
      <w:r>
        <w:t>. st</w:t>
      </w:r>
      <w:r w:rsidR="00DB7F40">
        <w:t>av</w:t>
      </w:r>
      <w:r>
        <w:t xml:space="preserve"> 1. Stečajnog zakona</w:t>
      </w:r>
      <w:r w:rsidR="00932D19">
        <w:t xml:space="preserve"> (Narodne novine broj  </w:t>
      </w:r>
      <w:proofErr w:type="spellStart"/>
      <w:r w:rsidR="00932D19">
        <w:t>44</w:t>
      </w:r>
      <w:proofErr w:type="spellEnd"/>
      <w:r w:rsidR="00932D19">
        <w:t>/</w:t>
      </w:r>
      <w:proofErr w:type="spellStart"/>
      <w:r w:rsidR="00932D19">
        <w:t>96</w:t>
      </w:r>
      <w:proofErr w:type="spellEnd"/>
      <w:r w:rsidR="00932D19">
        <w:t xml:space="preserve">, </w:t>
      </w:r>
      <w:proofErr w:type="spellStart"/>
      <w:r w:rsidR="00932D19">
        <w:t>29</w:t>
      </w:r>
      <w:proofErr w:type="spellEnd"/>
      <w:r w:rsidR="00932D19">
        <w:t>/</w:t>
      </w:r>
      <w:proofErr w:type="spellStart"/>
      <w:r w:rsidR="00932D19">
        <w:t>99</w:t>
      </w:r>
      <w:proofErr w:type="spellEnd"/>
      <w:r w:rsidR="00932D19">
        <w:t xml:space="preserve">, </w:t>
      </w:r>
      <w:proofErr w:type="spellStart"/>
      <w:r w:rsidR="00932D19">
        <w:t>129</w:t>
      </w:r>
      <w:proofErr w:type="spellEnd"/>
      <w:r w:rsidR="00932D19">
        <w:t>/</w:t>
      </w:r>
      <w:proofErr w:type="spellStart"/>
      <w:r w:rsidR="00932D19">
        <w:t>00</w:t>
      </w:r>
      <w:proofErr w:type="spellEnd"/>
      <w:r w:rsidR="00932D19">
        <w:t xml:space="preserve">, </w:t>
      </w:r>
      <w:proofErr w:type="spellStart"/>
      <w:r w:rsidR="00932D19">
        <w:t>123</w:t>
      </w:r>
      <w:proofErr w:type="spellEnd"/>
      <w:r w:rsidR="00932D19">
        <w:t>/</w:t>
      </w:r>
      <w:proofErr w:type="spellStart"/>
      <w:r w:rsidR="00932D19">
        <w:t>03</w:t>
      </w:r>
      <w:proofErr w:type="spellEnd"/>
      <w:r w:rsidR="00932D19">
        <w:t xml:space="preserve">, </w:t>
      </w:r>
      <w:proofErr w:type="spellStart"/>
      <w:r w:rsidR="00932D19">
        <w:t>82</w:t>
      </w:r>
      <w:proofErr w:type="spellEnd"/>
      <w:r w:rsidR="00932D19">
        <w:t>/</w:t>
      </w:r>
      <w:proofErr w:type="spellStart"/>
      <w:r w:rsidR="00932D19">
        <w:t>06</w:t>
      </w:r>
      <w:proofErr w:type="spellEnd"/>
      <w:r w:rsidR="00932D19">
        <w:t xml:space="preserve">, </w:t>
      </w:r>
      <w:proofErr w:type="spellStart"/>
      <w:r w:rsidR="00932D19">
        <w:t>116</w:t>
      </w:r>
      <w:proofErr w:type="spellEnd"/>
      <w:r w:rsidR="00932D19">
        <w:t>/</w:t>
      </w:r>
      <w:proofErr w:type="spellStart"/>
      <w:r w:rsidR="00932D19">
        <w:t>10</w:t>
      </w:r>
      <w:proofErr w:type="spellEnd"/>
      <w:r w:rsidR="00932D19">
        <w:t xml:space="preserve">, </w:t>
      </w:r>
      <w:proofErr w:type="spellStart"/>
      <w:r w:rsidR="00932D19">
        <w:t>25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, </w:t>
      </w:r>
      <w:proofErr w:type="spellStart"/>
      <w:r w:rsidR="00932D19">
        <w:t>133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 u vezi s člankom </w:t>
      </w:r>
      <w:proofErr w:type="spellStart"/>
      <w:r w:rsidR="00932D19">
        <w:t>441</w:t>
      </w:r>
      <w:proofErr w:type="spellEnd"/>
      <w:r w:rsidR="00932D19">
        <w:t xml:space="preserve">. Stečajnog zakona Narodne novine </w:t>
      </w:r>
      <w:proofErr w:type="spellStart"/>
      <w:r w:rsidR="00932D19">
        <w:t>71</w:t>
      </w:r>
      <w:proofErr w:type="spellEnd"/>
      <w:r w:rsidR="00932D19">
        <w:t>/</w:t>
      </w:r>
      <w:proofErr w:type="spellStart"/>
      <w:r w:rsidR="00932D19">
        <w:t>15</w:t>
      </w:r>
      <w:proofErr w:type="spellEnd"/>
      <w:r w:rsidR="00932D19">
        <w:t xml:space="preserve">)  </w:t>
      </w:r>
      <w:r w:rsidR="00DB7F40">
        <w:t xml:space="preserve"> </w:t>
      </w:r>
      <w:r w:rsidR="00A367EA">
        <w:t xml:space="preserve">riješeno je kao u izreci.            </w:t>
      </w:r>
    </w:p>
    <w:p w:rsidRDefault="00FD75A1" w:rsidP="00AE5908" w:rsidR="00FD75A1">
      <w:pPr>
        <w:pStyle w:val="Tijeloteksta"/>
      </w:pP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proofErr w:type="spellStart"/>
      <w:r w:rsidR="009F4966">
        <w:t>11</w:t>
      </w:r>
      <w:proofErr w:type="spellEnd"/>
      <w:r w:rsidR="009F4966">
        <w:t xml:space="preserve">. srpanj </w:t>
      </w:r>
      <w:proofErr w:type="spellStart"/>
      <w:r w:rsidR="009F4966">
        <w:t>2017</w:t>
      </w:r>
      <w:proofErr w:type="spellEnd"/>
      <w:r w:rsidR="009F4966">
        <w:t xml:space="preserve">.  </w:t>
      </w:r>
      <w:r w:rsidR="00932D19">
        <w:t xml:space="preserve"> </w:t>
      </w:r>
    </w:p>
    <w:p w:rsidRDefault="00932D19" w:rsidP="002D1E3B" w:rsidR="00932D19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EA0A41" w:rsidP="002845D9" w:rsidR="00EA0A41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367EA">
        <w:t xml:space="preserve">agatelj – FINA Regionalni centar Osijek Nagodbeno vijeće </w:t>
      </w:r>
      <w:proofErr w:type="spellStart"/>
      <w:r w:rsidR="00A367EA">
        <w:t>OS07</w:t>
      </w:r>
      <w:proofErr w:type="spellEnd"/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>S</w:t>
      </w:r>
      <w:r w:rsidR="001A68B1">
        <w:t xml:space="preserve">tečajni upravitelj </w:t>
      </w:r>
      <w:r w:rsidR="009F4966">
        <w:t>Jozo Pavičić</w:t>
      </w:r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  <w:r w:rsidR="009F4966">
        <w:t xml:space="preserve"> – elektronskim putem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9F4966">
        <w:t>Beli Manastir</w:t>
      </w:r>
    </w:p>
    <w:p w:rsidRDefault="009F4966" w:rsidP="002D1E3B" w:rsidR="00FD75A1">
      <w:pPr>
        <w:pStyle w:val="Tijeloteksta"/>
        <w:numPr>
          <w:ilvl w:val="0"/>
          <w:numId w:val="2"/>
        </w:numPr>
        <w:jc w:val="left"/>
      </w:pPr>
      <w:r>
        <w:t>FINA Beli Manastir</w:t>
      </w:r>
    </w:p>
    <w:p w:rsidRDefault="00AE6D08" w:rsidP="002D1E3B" w:rsidR="00AE6D08" w:rsidRPr="008502F9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proofErr w:type="spellStart"/>
      <w:r w:rsidRPr="008502F9">
        <w:t>Rj</w:t>
      </w:r>
      <w:proofErr w:type="spellEnd"/>
      <w:r w:rsidRPr="008502F9">
        <w:t>. zaključenjem</w:t>
      </w:r>
    </w:p>
    <w:p w:rsidRDefault="00712959" w:rsidP="002A6AA5" w:rsidR="002D1E3B">
      <w:pPr>
        <w:pStyle w:val="Tijeloteksta"/>
        <w:numPr>
          <w:ilvl w:val="0"/>
          <w:numId w:val="2"/>
        </w:numPr>
        <w:jc w:val="left"/>
      </w:pPr>
      <w:r>
        <w:t>kal. 22/8</w:t>
      </w:r>
    </w:p>
    <w:p w:rsidRDefault="000C20F1" w:rsidR="000C20F1"/>
    <w:sectPr w:rsidSect="002845D9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534B"/>
    <w:rsid w:val="00016D0B"/>
    <w:rsid w:val="0005396D"/>
    <w:rsid w:val="000708FE"/>
    <w:rsid w:val="000750BF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13F98"/>
    <w:rsid w:val="00323673"/>
    <w:rsid w:val="00327B99"/>
    <w:rsid w:val="00343E51"/>
    <w:rsid w:val="00346D7E"/>
    <w:rsid w:val="00366504"/>
    <w:rsid w:val="003702CF"/>
    <w:rsid w:val="00390CB7"/>
    <w:rsid w:val="003D6656"/>
    <w:rsid w:val="003E08E5"/>
    <w:rsid w:val="003E147C"/>
    <w:rsid w:val="00437419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21FCF"/>
    <w:rsid w:val="00524BE6"/>
    <w:rsid w:val="005252D2"/>
    <w:rsid w:val="00526719"/>
    <w:rsid w:val="00532B20"/>
    <w:rsid w:val="00544912"/>
    <w:rsid w:val="00555DBA"/>
    <w:rsid w:val="0055624C"/>
    <w:rsid w:val="00592F5A"/>
    <w:rsid w:val="005B403D"/>
    <w:rsid w:val="005B7C3D"/>
    <w:rsid w:val="005C46A4"/>
    <w:rsid w:val="00605F6B"/>
    <w:rsid w:val="00607E75"/>
    <w:rsid w:val="006235FB"/>
    <w:rsid w:val="006236C1"/>
    <w:rsid w:val="006270F9"/>
    <w:rsid w:val="0065228E"/>
    <w:rsid w:val="00655558"/>
    <w:rsid w:val="00663453"/>
    <w:rsid w:val="00673B3A"/>
    <w:rsid w:val="006A56C2"/>
    <w:rsid w:val="006D0173"/>
    <w:rsid w:val="00712959"/>
    <w:rsid w:val="00725641"/>
    <w:rsid w:val="0074711B"/>
    <w:rsid w:val="0075037B"/>
    <w:rsid w:val="007C1241"/>
    <w:rsid w:val="0080666F"/>
    <w:rsid w:val="008155DE"/>
    <w:rsid w:val="00837DA8"/>
    <w:rsid w:val="00843472"/>
    <w:rsid w:val="00845777"/>
    <w:rsid w:val="008502F9"/>
    <w:rsid w:val="008737C5"/>
    <w:rsid w:val="008A2A4F"/>
    <w:rsid w:val="008D6DA3"/>
    <w:rsid w:val="008F24EB"/>
    <w:rsid w:val="008F36EA"/>
    <w:rsid w:val="008F4974"/>
    <w:rsid w:val="009001D6"/>
    <w:rsid w:val="00905197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9F4966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B56F9"/>
    <w:rsid w:val="00AE0177"/>
    <w:rsid w:val="00AE227B"/>
    <w:rsid w:val="00AE5908"/>
    <w:rsid w:val="00AE6D08"/>
    <w:rsid w:val="00B5562F"/>
    <w:rsid w:val="00B92D46"/>
    <w:rsid w:val="00BA6033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30E2"/>
    <w:rsid w:val="00E55AA4"/>
    <w:rsid w:val="00E865C4"/>
    <w:rsid w:val="00EA0A41"/>
    <w:rsid w:val="00EB3D75"/>
    <w:rsid w:val="00EC060D"/>
    <w:rsid w:val="00EC7E22"/>
    <w:rsid w:val="00ED0232"/>
    <w:rsid w:val="00EF08B5"/>
    <w:rsid w:val="00EF371F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3EF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5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5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55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55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5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5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5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5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F4719-4139-4CE4-AC7F-199C6AACB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2645</properties:Characters>
  <properties:Lines>93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2017-07-11T07:50:00Z</dcterms:created>
  <dc:creator>hermanj</dc:creator>
  <cp:lastModifiedBy>Maja Kocijan</cp:lastModifiedBy>
  <cp:lastPrinted>2017-07-11T09:16:00Z</cp:lastPrinted>
  <dcterms:modified xmlns:xsi="http://www.w3.org/2001/XMLSchema-instance" xsi:type="dcterms:W3CDTF">2017-07-11T09:21:00Z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