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795c" w14:paraId="1a1795c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766253" w:rsidR="00F71779">
      <w:pPr>
        <w:ind w:firstLine="708"/>
        <w:jc w:val="both"/>
      </w:pPr>
      <w:r w:rsidRPr="00B327B8">
        <w:tab/>
      </w:r>
      <w:r w:rsidR="003F49DB">
        <w:t xml:space="preserve">Trgovački sud u Pazinu, po stečajnoj sutkinji Tijani Licul, po prijedlogu predlagatelja </w:t>
      </w:r>
      <w:r w:rsidR="00766253">
        <w:t xml:space="preserve">BOGDAN VESELINOVIĆ, Omišalj, Put Stogate 38, OIB: 56077684422, </w:t>
      </w:r>
      <w:r w:rsidR="003F49DB">
        <w:t>radi otvaranja stečajnog postupka nad dužnikom</w:t>
      </w:r>
      <w:r w:rsidR="00766253">
        <w:t xml:space="preserve"> </w:t>
      </w:r>
      <w:r w:rsidR="00240C68">
        <w:t>STEČAJNA</w:t>
      </w:r>
      <w:r w:rsidR="00766253">
        <w:t xml:space="preserve"> MASA IZA DRUŠTVA MEDITER</w:t>
      </w:r>
      <w:r w:rsidR="001E5F9F">
        <w:t>AN d.o.o. Marčana, Marčana 343,</w:t>
      </w:r>
      <w:r w:rsidR="00766253">
        <w:t xml:space="preserve"> </w:t>
      </w:r>
    </w:p>
    <w:p w:rsidRDefault="00766253" w:rsidP="00766253" w:rsidR="00766253" w:rsidRPr="00B327B8">
      <w:pPr>
        <w:ind w:firstLine="708"/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240C68">
        <w:t xml:space="preserve">STEČAJNA </w:t>
      </w:r>
      <w:r w:rsidR="00766253">
        <w:t>MASA IZA DRUŠTVA MEDITE</w:t>
      </w:r>
      <w:r w:rsidR="001E5F9F">
        <w:t>RAN d.o.o. Marčana, Marčana 343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F71779" w:rsidR="00F71779" w:rsidRPr="005347E1">
      <w:pPr>
        <w:ind w:firstLine="720"/>
        <w:jc w:val="both"/>
      </w:pPr>
      <w:r w:rsidRPr="00B327B8">
        <w:t xml:space="preserve">II. </w:t>
      </w:r>
      <w:r w:rsidR="00020463" w:rsidRPr="00B327B8">
        <w:t xml:space="preserve">Za stečajnog upravitelja imenuje se </w:t>
      </w:r>
      <w:r w:rsidR="00766253">
        <w:t>BOGDAN VESELINOVIĆ, Omišalj, Put Stogate 38, OIB: 56077684422</w:t>
      </w:r>
      <w:r w:rsidR="00F71779">
        <w:t>.</w:t>
      </w:r>
    </w:p>
    <w:p w:rsidRDefault="002321CA" w:rsidP="00A14F4B" w:rsidR="002321CA" w:rsidRPr="00B327B8">
      <w:pPr>
        <w:ind w:firstLine="720"/>
        <w:jc w:val="both"/>
      </w:pPr>
    </w:p>
    <w:p w:rsidRDefault="000906A4" w:rsidP="000906A4" w:rsidR="00252F6D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240C68">
        <w:t xml:space="preserve">STEČAJNA </w:t>
      </w:r>
      <w:r w:rsidR="00766253">
        <w:t>MASA IZA DRUŠTVA MEDITE</w:t>
      </w:r>
      <w:r w:rsidR="001E5F9F">
        <w:t>RAN d.o.o. Marčana, Marčana 343</w:t>
      </w:r>
      <w:r w:rsidR="00F71779">
        <w:t>.</w:t>
      </w:r>
    </w:p>
    <w:p w:rsidRDefault="00F71779" w:rsidP="000906A4" w:rsidR="00F71779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</w:t>
      </w:r>
      <w:r w:rsidR="001E5F9F">
        <w:t>a sudova</w:t>
      </w:r>
      <w:r w:rsidR="00252F6D" w:rsidRPr="00B327B8">
        <w:t>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766253" w:rsidP="00B76DAA" w:rsidR="00766253">
      <w:pPr>
        <w:ind w:firstLine="708"/>
        <w:jc w:val="both"/>
      </w:pPr>
    </w:p>
    <w:p w:rsidRDefault="00766253" w:rsidP="00B76DAA" w:rsidR="00766253">
      <w:pPr>
        <w:ind w:firstLine="708"/>
        <w:jc w:val="both"/>
      </w:pPr>
      <w:r>
        <w:t>Predlagatelj Bogdan Veselinović podnio je 05. siječnja 2016. godine prijedlog za otvaranjem stečajnog postupka nad likvidacijskom</w:t>
      </w:r>
      <w:r w:rsidR="00240C68">
        <w:t>/stečajnom</w:t>
      </w:r>
      <w:r>
        <w:t xml:space="preserve"> masom iza trgovačkog društva MEDITERAN d.o.o.</w:t>
      </w:r>
    </w:p>
    <w:p w:rsidRDefault="00766253" w:rsidP="00B76DAA" w:rsidR="00766253">
      <w:pPr>
        <w:ind w:firstLine="708"/>
        <w:jc w:val="both"/>
      </w:pPr>
    </w:p>
    <w:p w:rsidRDefault="00766253" w:rsidP="00B76DAA" w:rsidR="00766253">
      <w:pPr>
        <w:ind w:firstLine="708"/>
        <w:jc w:val="both"/>
      </w:pPr>
      <w:r>
        <w:t>U prijedlogu navodi da je kao likvidator likvidacijske mase iza društva MEDITERAN d.o.o. tijekom vođenja likvidacijskog postupka i prikupljenih tražbina vjerovnika utvrdio da likvidacijska imovina nije dovoljna da se namire tražbine vjerovnika sa kamatama radi čega je obustavio likvidacijski postupak te je sukladno čl. 377. Zakona o trgovačkim društvima i čl. 109. st. 4. Stečajnog zakona predložio otvaranje stečajnog postupka nad likvidacijskom/stečajnom masom iza društva MEDITERAN d.o.o. U prijedlogu je naveo kako dužnik nema imovine.</w:t>
      </w:r>
    </w:p>
    <w:p w:rsidRDefault="00766253" w:rsidP="00B76DAA" w:rsidR="00766253">
      <w:pPr>
        <w:ind w:firstLine="708"/>
        <w:jc w:val="both"/>
      </w:pPr>
    </w:p>
    <w:p w:rsidRDefault="00766253" w:rsidP="00B76DAA" w:rsidR="00766253" w:rsidRPr="001E5F9F">
      <w:pPr>
        <w:ind w:firstLine="708"/>
        <w:jc w:val="both"/>
      </w:pPr>
      <w:r>
        <w:lastRenderedPageBreak/>
        <w:t>Dužnik je brisan iz sudskog registra (povijesni izvadak iz sudskog registra na listu 10 do 12 spisa).</w:t>
      </w:r>
    </w:p>
    <w:p w:rsidRDefault="00766253" w:rsidP="00B76DAA" w:rsidR="00766253" w:rsidRPr="001E5F9F">
      <w:pPr>
        <w:ind w:firstLine="708"/>
        <w:jc w:val="both"/>
      </w:pPr>
    </w:p>
    <w:p w:rsidRDefault="00240C68" w:rsidP="00B76DAA" w:rsidR="00766253" w:rsidRPr="001E5F9F">
      <w:pPr>
        <w:ind w:firstLine="708"/>
        <w:jc w:val="both"/>
      </w:pPr>
      <w:r w:rsidRPr="001E5F9F">
        <w:t>Odredbom čl. 377. Zakona o trgovačkim društvima propisano je da a</w:t>
      </w:r>
      <w:r w:rsidRPr="001E5F9F">
        <w:rPr>
          <w:shd w:fill="FFFFFF" w:color="auto" w:val="clear"/>
        </w:rPr>
        <w:t>ko likvidatori na temelju prijavljenih tražbina utvrde da imovina društva nije dovoljna za to da se podmire sve tražbine vjerovnika s kamatama, moraju odmah obustaviti likvidaciju i predložiti provođenje stečajnog postupka. Obzirom na navedeno predlagatelj je ovlašten na pokretanje ovog postupka.</w:t>
      </w:r>
    </w:p>
    <w:p w:rsidRDefault="00766253" w:rsidP="00B76DAA" w:rsidR="00766253" w:rsidRPr="001E5F9F">
      <w:pPr>
        <w:ind w:firstLine="708"/>
        <w:jc w:val="both"/>
      </w:pPr>
    </w:p>
    <w:p w:rsidRDefault="00B950D6" w:rsidP="00B76DAA" w:rsidR="002321CA" w:rsidRPr="00B327B8">
      <w:pPr>
        <w:ind w:firstLine="708"/>
        <w:jc w:val="both"/>
      </w:pPr>
      <w:r w:rsidRPr="001E5F9F">
        <w:t xml:space="preserve">Rješenjem </w:t>
      </w:r>
      <w:r w:rsidR="00350D95" w:rsidRPr="001E5F9F">
        <w:t xml:space="preserve">ovog suda </w:t>
      </w:r>
      <w:r w:rsidRPr="001E5F9F">
        <w:t>posl.</w:t>
      </w:r>
      <w:r w:rsidR="00AE38BC" w:rsidRPr="001E5F9F">
        <w:t xml:space="preserve"> </w:t>
      </w:r>
      <w:r w:rsidRPr="001E5F9F">
        <w:t>br</w:t>
      </w:r>
      <w:r w:rsidR="00AE38BC" w:rsidRPr="001E5F9F">
        <w:t>oj: St-</w:t>
      </w:r>
      <w:r w:rsidR="00240C68" w:rsidRPr="001E5F9F">
        <w:t>18/16-3 od 19. siječnja</w:t>
      </w:r>
      <w:r w:rsidR="003F49DB" w:rsidRPr="001E5F9F">
        <w:t xml:space="preserve"> </w:t>
      </w:r>
      <w:r w:rsidR="00252F6D" w:rsidRPr="001E5F9F">
        <w:t xml:space="preserve">2016. </w:t>
      </w:r>
      <w:r w:rsidR="002321CA" w:rsidRPr="001E5F9F">
        <w:t xml:space="preserve">otvoren je prethodni postupak te je zakazano ročište radi </w:t>
      </w:r>
      <w:r w:rsidR="002321CA" w:rsidRPr="00B327B8">
        <w:t xml:space="preserve">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240C68">
        <w:t>19. siječnja</w:t>
      </w:r>
      <w:r w:rsidR="003F49DB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1E5F9F" w:rsidP="00240C68" w:rsidR="003F49DB">
      <w:pPr>
        <w:ind w:firstLine="708"/>
        <w:jc w:val="both"/>
      </w:pPr>
      <w:r>
        <w:t xml:space="preserve">U prethodnom postupku nije utvrđeno </w:t>
      </w:r>
      <w:r w:rsidR="00240C68">
        <w:t xml:space="preserve">da dužnik ima imovine. </w:t>
      </w:r>
    </w:p>
    <w:p w:rsidRDefault="00240C68" w:rsidP="00240C68" w:rsidR="00240C68">
      <w:pPr>
        <w:ind w:firstLine="708"/>
        <w:jc w:val="both"/>
      </w:pPr>
    </w:p>
    <w:p w:rsidRDefault="003F49DB" w:rsidP="003F49DB" w:rsidR="00BA0C72">
      <w:pPr>
        <w:ind w:firstLine="708"/>
        <w:jc w:val="both"/>
      </w:pPr>
      <w:r>
        <w:t>Slijedom navedenog</w:t>
      </w:r>
      <w:r w:rsidR="005370CD">
        <w:t>,</w:t>
      </w:r>
      <w:r>
        <w:t xml:space="preserve"> </w:t>
      </w:r>
      <w:r w:rsidR="00522F3F">
        <w:t xml:space="preserve">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 xml:space="preserve">oj: </w:t>
      </w:r>
      <w:r w:rsidR="00240C68">
        <w:t xml:space="preserve">4 St-18/16-7 od 26. veljače 2016. godine </w:t>
      </w:r>
      <w:r w:rsidR="00BA0C72">
        <w:t xml:space="preserve">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240C68">
        <w:t>26. veljače</w:t>
      </w:r>
      <w:r>
        <w:t xml:space="preserve"> 2016. godine, a skinuto je sa oglasne </w:t>
      </w:r>
      <w:r w:rsidR="00240C68">
        <w:t>04. ožujka</w:t>
      </w:r>
      <w:r w:rsidR="0089087E">
        <w:t xml:space="preserve"> 2016. godine. U roku od 15 dana, koji rok je istekao </w:t>
      </w:r>
      <w:r w:rsidR="00240C68">
        <w:t>19. ožujka</w:t>
      </w:r>
      <w:r w:rsidR="000F6C81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7743DE">
      <w:pPr>
        <w:ind w:firstLine="720"/>
        <w:jc w:val="both"/>
      </w:pPr>
      <w:r>
        <w:t xml:space="preserve">Stečajni upravitelj izabran je </w:t>
      </w:r>
      <w:r w:rsidR="007743DE">
        <w:t xml:space="preserve">sukladno čl. 85. st. 2. SZ-a, ručnim odabirom, budući je </w:t>
      </w:r>
      <w:r w:rsidR="00240C68">
        <w:t xml:space="preserve">u odnosu na dužnika imao položaj likvidatora. </w:t>
      </w:r>
    </w:p>
    <w:p w:rsidRDefault="00240C68" w:rsidP="0089087E" w:rsidR="00240C68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1E5F9F" w:rsidP="0089087E" w:rsidR="001E5F9F">
      <w:pPr>
        <w:ind w:firstLine="720"/>
        <w:jc w:val="both"/>
      </w:pPr>
    </w:p>
    <w:p w:rsidRDefault="001E5F9F" w:rsidP="0089087E" w:rsidR="001E5F9F">
      <w:pPr>
        <w:ind w:firstLine="720"/>
        <w:jc w:val="both"/>
      </w:pPr>
      <w:r>
        <w:t>Ovo rješenje nije dostavljeno na provedbu sudskom registru jer je u trenutku njegova donošenja trgovačko društvo MEDITERAN d.o.o. već brisano iz registra.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7743DE">
        <w:t>19</w:t>
      </w:r>
      <w:r w:rsidR="00A14F4B">
        <w:t>. rujna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715667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240C68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66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766253">
      <w:rPr>
        <w:sz w:val="23"/>
        <w:szCs w:val="23"/>
      </w:rPr>
      <w:t>18/16</w:t>
    </w:r>
    <w:r w:rsidR="00A14F4B">
      <w:rPr>
        <w:sz w:val="23"/>
        <w:szCs w:val="23"/>
      </w:rPr>
      <w:t>-</w:t>
    </w:r>
    <w:r w:rsidR="00AD0546">
      <w:rPr>
        <w:sz w:val="23"/>
        <w:szCs w:val="23"/>
      </w:rPr>
      <w:t>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766253">
      <w:rPr>
        <w:sz w:val="23"/>
        <w:szCs w:val="23"/>
      </w:rPr>
      <w:t>18/16</w:t>
    </w:r>
    <w:r w:rsidR="00A14F4B">
      <w:rPr>
        <w:sz w:val="23"/>
        <w:szCs w:val="23"/>
      </w:rPr>
      <w:t>-</w:t>
    </w:r>
    <w:r w:rsidR="00AD0546">
      <w:rPr>
        <w:sz w:val="23"/>
        <w:szCs w:val="23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E7971"/>
    <w:rsid w:val="000F69EC"/>
    <w:rsid w:val="000F6C81"/>
    <w:rsid w:val="00126BB4"/>
    <w:rsid w:val="001462F8"/>
    <w:rsid w:val="001A0D4C"/>
    <w:rsid w:val="001A6A9D"/>
    <w:rsid w:val="001B1D09"/>
    <w:rsid w:val="001D3769"/>
    <w:rsid w:val="001D689E"/>
    <w:rsid w:val="001E32C9"/>
    <w:rsid w:val="001E38C0"/>
    <w:rsid w:val="001E57BF"/>
    <w:rsid w:val="001E5F9F"/>
    <w:rsid w:val="001F76FA"/>
    <w:rsid w:val="002321CA"/>
    <w:rsid w:val="00240C68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3F49DB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370CD"/>
    <w:rsid w:val="0054014A"/>
    <w:rsid w:val="005D20E4"/>
    <w:rsid w:val="005E3D31"/>
    <w:rsid w:val="005F3D39"/>
    <w:rsid w:val="00647B00"/>
    <w:rsid w:val="00661084"/>
    <w:rsid w:val="006A0FA9"/>
    <w:rsid w:val="006A5A22"/>
    <w:rsid w:val="006E0B21"/>
    <w:rsid w:val="006F517F"/>
    <w:rsid w:val="00700FDC"/>
    <w:rsid w:val="0070271B"/>
    <w:rsid w:val="0070308E"/>
    <w:rsid w:val="00715667"/>
    <w:rsid w:val="0071671C"/>
    <w:rsid w:val="00732CD7"/>
    <w:rsid w:val="00735CC0"/>
    <w:rsid w:val="00766253"/>
    <w:rsid w:val="007743DE"/>
    <w:rsid w:val="00780C27"/>
    <w:rsid w:val="007827F4"/>
    <w:rsid w:val="00784D3E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11CD5"/>
    <w:rsid w:val="00A14F4B"/>
    <w:rsid w:val="00A36732"/>
    <w:rsid w:val="00A41F82"/>
    <w:rsid w:val="00A551C4"/>
    <w:rsid w:val="00A568DC"/>
    <w:rsid w:val="00AA1311"/>
    <w:rsid w:val="00AA3161"/>
    <w:rsid w:val="00AB2162"/>
    <w:rsid w:val="00AB4E57"/>
    <w:rsid w:val="00AC7D23"/>
    <w:rsid w:val="00AD0546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321A2"/>
    <w:rsid w:val="00D41786"/>
    <w:rsid w:val="00D44E79"/>
    <w:rsid w:val="00D60115"/>
    <w:rsid w:val="00D6059B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1779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54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54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54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54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54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54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54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54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669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16.2.16. prileže spisi: R1-44/15,
P-122/06 i Pu P-2905/15, vraćeno 19.2.2016.</izvorni_sadrzaj>
    <derivirana_varijabla naziv="DomainObject.Predmet.Opis_1">16.2.16. prileže spisi: R1-44/15,
P-122/06 i Pu P-2905/15, vraćeno 19.2.2016.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8 R1-44/2015 (imenovan
likvidator+ izvješće likvidatora)</izvorni_sadrzaj>
    <derivirana_varijabla naziv="DomainObject.Predmet.PrimjedbaSuca_1">VEZA: 8 R1-44/2015 (imenovan
likvidator+ izvješće likvidatora)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MEDITERAN d.o.o. MARČANA</izvorni_sadrzaj>
    <derivirana_varijabla naziv="DomainObject.Predmet.ProtustrankaFormated_1">  Stečajna masa MEDITERAN d.o.o. MARČANA</derivirana_varijabla>
  </DomainObject.Predmet.ProtustrankaFormated>
  <DomainObject.Predmet.ProtustrankaFormatedOIB>
    <izvorni_sadrzaj>  Stečajna masa MEDITERAN d.o.o. MARČANA, OIB 25154894260</izvorni_sadrzaj>
    <derivirana_varijabla naziv="DomainObject.Predmet.ProtustrankaFormatedOIB_1">  Stečajna masa MEDITERAN d.o.o. MARČANA, OIB 25154894260</derivirana_varijabla>
  </DomainObject.Predmet.ProtustrankaFormatedOIB>
  <DomainObject.Predmet.ProtustrankaFormatedWithAdress>
    <izvorni_sadrzaj> Stečajna masa MEDITERAN d.o.o. MARČANA, Marčana 343, 52206 Marčana</izvorni_sadrzaj>
    <derivirana_varijabla naziv="DomainObject.Predmet.ProtustrankaFormatedWithAdress_1"> Stečajna masa MEDITERAN d.o.o. MARČANA, Marčana 343, 52206 Marčana</derivirana_varijabla>
  </DomainObject.Predmet.ProtustrankaFormatedWithAdress>
  <DomainObject.Predmet.ProtustrankaFormatedWithAdressOIB>
    <izvorni_sadrzaj> Stečajna masa MEDITERAN d.o.o. MARČANA, OIB 25154894260, Marčana 343, 52206 Marčana</izvorni_sadrzaj>
    <derivirana_varijabla naziv="DomainObject.Predmet.ProtustrankaFormatedWithAdressOIB_1"> Stečajna masa MEDITERAN d.o.o. MARČANA, OIB 25154894260, Marčana 343, 52206 Marčana</derivirana_varijabla>
  </DomainObject.Predmet.ProtustrankaFormatedWithAdressOIB>
  <DomainObject.Predmet.ProtustrankaWithAdress>
    <izvorni_sadrzaj>Stečajna masa MEDITERAN d.o.o. MARČANA Marčana 343, 52206 Marčana</izvorni_sadrzaj>
    <derivirana_varijabla naziv="DomainObject.Predmet.ProtustrankaWithAdress_1">Stečajna masa MEDITERAN d.o.o. MARČANA Marčana 343, 52206 Marčana</derivirana_varijabla>
  </DomainObject.Predmet.ProtustrankaWithAdress>
  <DomainObject.Predmet.ProtustrankaWithAdressOIB>
    <izvorni_sadrzaj>Stečajna masa MEDITERAN d.o.o. MARČANA, OIB 25154894260, Marčana 343, 52206 Marčana</izvorni_sadrzaj>
    <derivirana_varijabla naziv="DomainObject.Predmet.ProtustrankaWithAdressOIB_1">Stečajna masa MEDITERAN d.o.o. MARČANA, OIB 25154894260, Marčana 343, 52206 Marčana</derivirana_varijabla>
  </DomainObject.Predmet.ProtustrankaWithAdressOIB>
  <DomainObject.Predmet.ProtustrankaNazivFormated>
    <izvorni_sadrzaj>Stečajna masa MEDITERAN d.o.o. MARČANA</izvorni_sadrzaj>
    <derivirana_varijabla naziv="DomainObject.Predmet.ProtustrankaNazivFormated_1">Stečajna masa MEDITERAN d.o.o. MARČANA</derivirana_varijabla>
  </DomainObject.Predmet.ProtustrankaNazivFormated>
  <DomainObject.Predmet.ProtustrankaNazivFormatedOIB>
    <izvorni_sadrzaj>Stečajna masa MEDITERAN d.o.o. MARČANA, OIB 25154894260</izvorni_sadrzaj>
    <derivirana_varijabla naziv="DomainObject.Predmet.ProtustrankaNazivFormatedOIB_1">Stečajna masa MEDITERAN d.o.o. MARČANA, OIB 25154894260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-likvidator, OMIŠALJ</izvorni_sadrzaj>
    <derivirana_varijabla naziv="DomainObject.Predmet.StrankaFormated_1">  BOGDAN VESELINOVIĆ -likvidator, OMIŠALJ</derivirana_varijabla>
  </DomainObject.Predmet.StrankaFormated>
  <DomainObject.Predmet.StrankaFormatedOIB>
    <izvorni_sadrzaj>  BOGDAN VESELINOVIĆ -likvidator, OMIŠALJ, OIB 56077684422</izvorni_sadrzaj>
    <derivirana_varijabla naziv="DomainObject.Predmet.StrankaFormatedOIB_1">  BOGDAN VESELINOVIĆ -likvidator, OMIŠALJ, OIB 56077684422</derivirana_varijabla>
  </DomainObject.Predmet.StrankaFormatedOIB>
  <DomainObject.Predmet.StrankaFormatedWithAdress>
    <izvorni_sadrzaj> BOGDAN VESELINOVIĆ -likvidator, OMIŠALJ, Put Stogate 38, 51513 Omišalj</izvorni_sadrzaj>
    <derivirana_varijabla naziv="DomainObject.Predmet.StrankaFormatedWithAdress_1"> BOGDAN VESELINOVIĆ -likvidator, OMIŠALJ, Put Stogate 38, 51513 Omišalj</derivirana_varijabla>
  </DomainObject.Predmet.StrankaFormatedWithAdress>
  <DomainObject.Predmet.StrankaFormatedWithAdressOIB>
    <izvorni_sadrzaj> BOGDAN VESELINOVIĆ -likvidator, OMIŠALJ, OIB 56077684422, Put Stogate 38, 51513 Omišalj</izvorni_sadrzaj>
    <derivirana_varijabla naziv="DomainObject.Predmet.StrankaFormatedWithAdressOIB_1"> BOGDAN VESELINOVIĆ -likvidator, OMIŠALJ, OIB 56077684422, Put Stogate 38, 51513 Omišalj</derivirana_varijabla>
  </DomainObject.Predmet.StrankaFormatedWithAdressOIB>
  <DomainObject.Predmet.StrankaWithAdress>
    <izvorni_sadrzaj>BOGDAN VESELINOVIĆ -likvidator, OMIŠALJ Put Stogate 38,51513 Omišalj</izvorni_sadrzaj>
    <derivirana_varijabla naziv="DomainObject.Predmet.StrankaWithAdress_1">BOGDAN VESELINOVIĆ -likvidator, OMIŠALJ Put Stogate 38,51513 Omišalj</derivirana_varijabla>
  </DomainObject.Predmet.StrankaWithAdress>
  <DomainObject.Predmet.StrankaWithAdressOIB>
    <izvorni_sadrzaj>BOGDAN VESELINOVIĆ -likvidator, OMIŠALJ, OIB 56077684422, Put Stogate 38,51513 Omišalj</izvorni_sadrzaj>
    <derivirana_varijabla naziv="DomainObject.Predmet.StrankaWithAdressOIB_1">BOGDAN VESELINOVIĆ -likvidator, OMIŠALJ, OIB 56077684422, Put Stogate 38,51513 Omišalj</derivirana_varijabla>
  </DomainObject.Predmet.StrankaWithAdressOIB>
  <DomainObject.Predmet.StrankaNazivFormated>
    <izvorni_sadrzaj>BOGDAN VESELINOVIĆ -likvidator, OMIŠALJ</izvorni_sadrzaj>
    <derivirana_varijabla naziv="DomainObject.Predmet.StrankaNazivFormated_1">BOGDAN VESELINOVIĆ -likvidator, OMIŠALJ</derivirana_varijabla>
  </DomainObject.Predmet.StrankaNazivFormated>
  <DomainObject.Predmet.StrankaNazivFormatedOIB>
    <izvorni_sadrzaj>BOGDAN VESELINOVIĆ -likvidator, OMIŠALJ, OIB 56077684422</izvorni_sadrzaj>
    <derivirana_varijabla naziv="DomainObject.Predmet.StrankaNazivFormatedOIB_1">BOGDAN VESELINOVIĆ -likvidator, OMIŠALJ, OIB 56077684422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BOGDAN VESELINOVIĆ -likvidator, OMIŠALJ</item>
    </izvorni_sadrzaj>
    <derivirana_varijabla naziv="DomainObject.Predmet.StrankaListFormated_1">
      <item>BOGDAN VESELINOVIĆ -likvidator, OMIŠALJ</item>
    </derivirana_varijabla>
  </DomainObject.Predmet.StrankaListFormated>
  <DomainObject.Predmet.StrankaListFormatedOIB>
    <izvorni_sadrzaj>
      <item>BOGDAN VESELINOVIĆ -likvidator, OMIŠALJ, OIB 56077684422</item>
    </izvorni_sadrzaj>
    <derivirana_varijabla naziv="DomainObject.Predmet.StrankaListFormatedOIB_1">
      <item>BOGDAN VESELINOVIĆ -likvidator, OMIŠALJ, OIB 56077684422</item>
    </derivirana_varijabla>
  </DomainObject.Predmet.StrankaListFormatedOIB>
  <DomainObject.Predmet.StrankaListFormatedWithAdress>
    <izvorni_sadrzaj>
      <item>BOGDAN VESELINOVIĆ -likvidator, OMIŠALJ, Put Stogate 38, 51513 Omišalj</item>
    </izvorni_sadrzaj>
    <derivirana_varijabla naziv="DomainObject.Predmet.StrankaListFormatedWithAdress_1">
      <item>BOGDAN VESELINOVIĆ -likvidator, OMIŠALJ, Put Stogate 38, 51513 Omišalj</item>
    </derivirana_varijabla>
  </DomainObject.Predmet.StrankaListFormatedWithAdress>
  <DomainObject.Predmet.StrankaListFormatedWithAdressOIB>
    <izvorni_sadrzaj>
      <item>BOGDAN VESELINOVIĆ -likvidator, OMIŠALJ, OIB 56077684422, Put Stogate 38, 51513 Omišalj</item>
    </izvorni_sadrzaj>
    <derivirana_varijabla naziv="DomainObject.Predmet.StrankaListFormatedWithAdressOIB_1">
      <item>BOGDAN VESELINOVIĆ -likvidator, OMIŠALJ, OIB 56077684422, Put Stogate 38, 51513 Omišalj</item>
    </derivirana_varijabla>
  </DomainObject.Predmet.StrankaListFormatedWithAdressOIB>
  <DomainObject.Predmet.StrankaListNazivFormated>
    <izvorni_sadrzaj>
      <item>BOGDAN VESELINOVIĆ -likvidator, OMIŠALJ</item>
    </izvorni_sadrzaj>
    <derivirana_varijabla naziv="DomainObject.Predmet.StrankaListNazivFormated_1">
      <item>BOGDAN VESELINOVIĆ -likvidator, OMIŠALJ</item>
    </derivirana_varijabla>
  </DomainObject.Predmet.StrankaListNazivFormated>
  <DomainObject.Predmet.StrankaListNazivFormatedOIB>
    <izvorni_sadrzaj>
      <item>BOGDAN VESELINOVIĆ -likvidator, OMIŠALJ, OIB 56077684422</item>
    </izvorni_sadrzaj>
    <derivirana_varijabla naziv="DomainObject.Predmet.StrankaListNazivFormatedOIB_1">
      <item>BOGDAN VESELINOVIĆ -likvidator, OMIŠALJ, OIB 56077684422</item>
    </derivirana_varijabla>
  </DomainObject.Predmet.StrankaListNazivFormatedOIB>
  <DomainObject.Predmet.ProtuStrankaListFormated>
    <izvorni_sadrzaj>
      <item>Stečajna masa MEDITERAN d.o.o. MARČANA</item>
    </izvorni_sadrzaj>
    <derivirana_varijabla naziv="DomainObject.Predmet.ProtuStrankaListFormated_1">
      <item>Stečajna masa MEDITERAN d.o.o. MARČANA</item>
    </derivirana_varijabla>
  </DomainObject.Predmet.ProtuStrankaListFormated>
  <DomainObject.Predmet.ProtuStrankaListFormatedOIB>
    <izvorni_sadrzaj>
      <item>Stečajna masa MEDITERAN d.o.o. MARČANA, OIB 25154894260</item>
    </izvorni_sadrzaj>
    <derivirana_varijabla naziv="DomainObject.Predmet.ProtuStrankaListFormatedOIB_1">
      <item>Stečajna masa MEDITERAN d.o.o. MARČANA, OIB 25154894260</item>
    </derivirana_varijabla>
  </DomainObject.Predmet.ProtuStrankaListFormatedOIB>
  <DomainObject.Predmet.ProtuStrankaListFormatedWithAdress>
    <izvorni_sadrzaj>
      <item>Stečajna masa MEDITERAN d.o.o. MARČANA, Marčana 343, 52206 Marčana</item>
    </izvorni_sadrzaj>
    <derivirana_varijabla naziv="DomainObject.Predmet.ProtuStrankaListFormatedWithAdress_1">
      <item>Stečajna masa MEDITERAN d.o.o. MARČANA, Marčana 343, 52206 Marčana</item>
    </derivirana_varijabla>
  </DomainObject.Predmet.ProtuStrankaListFormatedWithAdress>
  <DomainObject.Predmet.ProtuStrankaListFormatedWithAdressOIB>
    <izvorni_sadrzaj>
      <item>Stečajna masa MEDITERAN d.o.o. MARČANA, OIB 25154894260, Marčana 343, 52206 Marčana</item>
    </izvorni_sadrzaj>
    <derivirana_varijabla naziv="DomainObject.Predmet.ProtuStrankaListFormatedWithAdressOIB_1">
      <item>Stečajna masa MEDITERAN d.o.o. MARČANA, OIB 25154894260, Marčana 343, 52206 Marčana</item>
    </derivirana_varijabla>
  </DomainObject.Predmet.ProtuStrankaListFormatedWithAdressOIB>
  <DomainObject.Predmet.ProtuStrankaListNazivFormated>
    <izvorni_sadrzaj>
      <item>Stečajna masa MEDITERAN d.o.o. MARČANA</item>
    </izvorni_sadrzaj>
    <derivirana_varijabla naziv="DomainObject.Predmet.ProtuStrankaListNazivFormated_1">
      <item>Stečajna masa MEDITERAN d.o.o. MARČANA</item>
    </derivirana_varijabla>
  </DomainObject.Predmet.ProtuStrankaListNazivFormated>
  <DomainObject.Predmet.ProtuStrankaListNazivFormatedOIB>
    <izvorni_sadrzaj>
      <item>Stečajna masa MEDITERAN d.o.o. MARČANA, OIB 25154894260</item>
    </izvorni_sadrzaj>
    <derivirana_varijabla naziv="DomainObject.Predmet.ProtuStrankaListNazivFormatedOIB_1">
      <item>Stečajna masa MEDITERAN d.o.o. MARČANA, OIB 25154894260</item>
    </derivirana_varijabla>
  </DomainObject.Predmet.ProtuStrankaListNazivFormatedOIB>
  <DomainObject.Predmet.OstaliListFormated>
    <izvorni_sadrzaj>
      <item>ZAGREBAČKA BANKA d.d. ZAGREB</item>
    </izvorni_sadrzaj>
    <derivirana_varijabla naziv="DomainObject.Predmet.OstaliListFormated_1">
      <item>ZAGREBAČKA BANKA d.d. ZAGREB</item>
    </derivirana_varijabla>
  </DomainObject.Predmet.OstaliListFormated>
  <DomainObject.Predmet.OstaliListFormatedOIB>
    <izvorni_sadrzaj>
      <item>ZAGREBAČKA BANKA d.d. ZAGREB, OIB 92963223473</item>
    </izvorni_sadrzaj>
    <derivirana_varijabla naziv="DomainObject.Predmet.OstaliListFormatedOIB_1">
      <item>ZAGREBAČKA BANKA d.d. ZAGREB, OIB 92963223473</item>
    </derivirana_varijabla>
  </DomainObject.Predmet.OstaliListFormatedOIB>
  <DomainObject.Predmet.OstaliListFormatedWithAdress>
    <izvorni_sadrzaj>
      <item>ZAGREBAČKA BANKA d.d. ZAGREB, Trg bana Josipa Jelačića 10, 10000 Zagreb</item>
    </izvorni_sadrzaj>
    <derivirana_varijabla naziv="DomainObject.Predmet.OstaliListFormatedWithAdress_1">
      <item>ZAGREBAČKA BANKA d.d. ZAGREB, Trg bana Josipa Jelačića 10, 10000 Zagreb</item>
    </derivirana_varijabla>
  </DomainObject.Predmet.OstaliListFormatedWithAdress>
  <DomainObject.Predmet.OstaliListFormatedWithAdressOIB>
    <izvorni_sadrzaj>
      <item>ZAGREBAČKA BANKA d.d. ZAGREB, OIB 92963223473, Trg bana Josipa Jelačića 10, 10000 Zagreb</item>
    </izvorni_sadrzaj>
    <derivirana_varijabla naziv="DomainObject.Predmet.OstaliListFormatedWithAdressOIB_1">
      <item>ZAGREBAČKA BANKA d.d. ZAGREB, OIB 92963223473, Trg bana Josipa Jelačića 10, 10000 Zagreb</item>
    </derivirana_varijabla>
  </DomainObject.Predmet.OstaliListFormatedWithAdressOIB>
  <DomainObject.Predmet.OstaliListNazivFormated>
    <izvorni_sadrzaj>
      <item>ZAGREBAČKA BANKA d.d. ZAGREB</item>
    </izvorni_sadrzaj>
    <derivirana_varijabla naziv="DomainObject.Predmet.OstaliListNazivFormated_1">
      <item>ZAGREBAČKA BANKA d.d. ZAGREB</item>
    </derivirana_varijabla>
  </DomainObject.Predmet.OstaliListNazivFormated>
  <DomainObject.Predmet.OstaliListNazivFormatedOIB>
    <izvorni_sadrzaj>
      <item>ZAGREBAČKA BANKA d.d. ZAGREB, OIB 92963223473</item>
    </izvorni_sadrzaj>
    <derivirana_varijabla naziv="DomainObject.Predmet.OstaliListNazivFormatedOIB_1">
      <item>ZAGREBAČKA BANKA d.d. ZAGREB,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-likvidator, OMIŠALJ</izvorni_sadrzaj>
    <derivirana_varijabla naziv="DomainObject.Predmet.StrankaIDrugi_1">BOGDAN VESELINOVIĆ -likvidator, OMIŠALJ</derivirana_varijabla>
  </DomainObject.Predmet.StrankaIDrugi>
  <DomainObject.Predmet.ProtustrankaIDrugi>
    <izvorni_sadrzaj>Stečajna masa MEDITERAN d.o.o. MARČANA</izvorni_sadrzaj>
    <derivirana_varijabla naziv="DomainObject.Predmet.ProtustrankaIDrugi_1">Stečajna masa MEDITERAN d.o.o. MARČANA</derivirana_varijabla>
  </DomainObject.Predmet.ProtustrankaIDrugi>
  <DomainObject.Predmet.StrankaIDrugiAdressOIB>
    <izvorni_sadrzaj>BOGDAN VESELINOVIĆ -likvidator, OMIŠALJ, OIB 56077684422, Put Stogate 38, 51513 Omišalj</izvorni_sadrzaj>
    <derivirana_varijabla naziv="DomainObject.Predmet.StrankaIDrugiAdressOIB_1">BOGDAN VESELINOVIĆ -likvidator, OMIŠALJ, OIB 56077684422, Put Stogate 38, 51513 Omišalj</derivirana_varijabla>
  </DomainObject.Predmet.StrankaIDrugiAdressOIB>
  <DomainObject.Predmet.ProtustrankaIDrugiAdressOIB>
    <izvorni_sadrzaj>Stečajna masa MEDITERAN d.o.o. MARČANA, OIB 25154894260, Marčana 343, 52206 Marčana</izvorni_sadrzaj>
    <derivirana_varijabla naziv="DomainObject.Predmet.ProtustrankaIDrugiAdressOIB_1">Stečajna masa MEDITERAN d.o.o. MARČANA, OIB 25154894260, Marčana 343, 52206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-likvidator, OMIŠALJ</item>
      <item>Stečajna masa MEDITERAN d.o.o. MARČANA</item>
      <item>ZAGREBAČKA BANKA d.d. ZAGREB</item>
    </izvorni_sadrzaj>
    <derivirana_varijabla naziv="DomainObject.Predmet.SudioniciListNaziv_1">
      <item>BOGDAN VESELINOVIĆ -likvidator, OMIŠALJ</item>
      <item>Stečajna masa MEDITERAN d.o.o. MARČANA</item>
      <item>ZAGREBAČKA BANKA d.d. ZAGREB</item>
    </derivirana_varijabla>
  </DomainObject.Predmet.SudioniciListNaziv>
  <DomainObject.Predmet.SudioniciListAdressOIB>
    <izvorni_sadrzaj>
      <item>BOGDAN VESELINOVIĆ -likvidator, OMIŠALJ, OIB 56077684422, Put Stogate 38,51513 Omišalj</item>
      <item>Stečajna masa MEDITERAN d.o.o. MARČANA, OIB 25154894260, Marčana 343,52206 Marčana</item>
      <item>ZAGREBAČKA BANKA d.d. ZAGREB, OIB 92963223473, Trg bana Josipa Jelačića 10,10000 Zagreb</item>
    </izvorni_sadrzaj>
    <derivirana_varijabla naziv="DomainObject.Predmet.SudioniciListAdressOIB_1">
      <item>BOGDAN VESELINOVIĆ -likvidator, OMIŠALJ, OIB 56077684422, Put Stogate 38,51513 Omišalj</item>
      <item>Stečajna masa MEDITERAN d.o.o. MARČANA, OIB 25154894260, Marčana 343,52206 Marčana</item>
      <item>ZAGREBAČKA BANKA d.d. ZAGREB,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25154894260</item>
      <item>, OIB 92963223473</item>
    </izvorni_sadrzaj>
    <derivirana_varijabla naziv="DomainObject.Predmet.SudioniciListNazivOIB_1">
      <item>, OIB 56077684422</item>
      <item>, OIB 25154894260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716</properties:Words>
  <properties:Characters>3945</properties:Characters>
  <properties:Lines>110</properties:Lines>
  <properties:Paragraphs>40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2016-09-19T11:46:00Z</dcterms:created>
  <dc:creator>msimicic</dc:creator>
  <cp:lastModifiedBy>Sanja Prodan</cp:lastModifiedBy>
  <cp:lastPrinted>2016-09-19T12:29:00Z</cp:lastPrinted>
  <dcterms:modified xmlns:xsi="http://www.w3.org/2001/XMLSchema-instance" xsi:type="dcterms:W3CDTF">2016-09-19T12:29:00Z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