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dd8a" w14:paraId="d58dd8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9207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St-4909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01C56" w:rsidRPr="00A01C56">
        <w:t>NACIONALNI CENTAR ZA EDUKACIJU I INFORMIRANJE POTROŠAČA ZAGREB</w:t>
      </w:r>
      <w:r w:rsidR="00A01C56">
        <w:t xml:space="preserve"> OIB: </w:t>
      </w:r>
      <w:r w:rsidR="00A01C56" w:rsidRPr="00A01C56">
        <w:t>17722708206</w:t>
      </w:r>
      <w:r w:rsidR="00A01C56">
        <w:t xml:space="preserve"> iz Zagreba, X. Podbrežje 18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NACIONALNI CENTAR ZA EDUKACIJU I INFORMIRANJE POTROŠAČA ZAGREB OIB: 17722708206 iz Zagreba, X. Podbrežje 18 </w:t>
      </w:r>
      <w:r w:rsidR="003054CA" w:rsidRPr="003054C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9207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01C56" w:rsidRPr="00A01C56">
        <w:t xml:space="preserve"> NACIONALNI CENTAR ZA EDUKACIJU I INFORMIRANJE POTROŠAČA ZAGREB OIB: 17722708206 iz Zagreba, X. Podbrežje 18</w:t>
      </w:r>
      <w:r w:rsidR="00A01C56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47D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92070">
          <w:t>70.St-4909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47DE"/>
    <w:rsid w:val="00345C9C"/>
    <w:rsid w:val="003A1FB9"/>
    <w:rsid w:val="0045323B"/>
    <w:rsid w:val="00561B14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44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44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4909</izvorni_sadrzaj>
    <derivirana_varijabla naziv="DomainObject.Predmet.Broj_1">4909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St-4909/2015</izvorni_sadrzaj>
    <derivirana_varijabla naziv="DomainObject.Predmet.OznakaBroj_1">St-4909/2015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NACIONALNI CENTAR ZA EDUKACIJU I INFORMIRANJE POTROŠAČA ZAGREB zastupanog po punomoćniku JOSIP KELEMEN</izvorni_sadrzaj>
    <derivirana_varijabla naziv="DomainObject.Predmet.ProtustrankaFormated_1">  NACIONALNI CENTAR ZA EDUKACIJU I INFORMIRANJE POTROŠAČA ZAGREB zastupanog po punomoćniku JOSIP KELEMEN</derivirana_varijabla>
  </DomainObject.Predmet.ProtustrankaFormated>
  <DomainObject.Predmet.ProtustrankaFormatedOIB>
    <izvorni_sadrzaj>  NACIONALNI CENTAR ZA EDUKACIJU I INFORMIRANJE POTROŠAČA ZAGREB, OIB 17722708206 zastupanog po punomoćniku JOSIP KELEMEN</izvorni_sadrzaj>
    <derivirana_varijabla naziv="DomainObject.Predmet.ProtustrankaFormatedOIB_1">  NACIONALNI CENTAR ZA EDUKACIJU I INFORMIRANJE POTROŠAČA ZAGREB, OIB 17722708206 zastupanog po punomoćniku JOSIP KELEMEN</derivirana_varijabla>
  </DomainObject.Predmet.ProtustrankaFormatedOIB>
  <DomainObject.Predmet.ProtustrankaFormatedWithAdress>
    <izvorni_sadrzaj> NACIONALNI CENTAR ZA EDUKACIJU I INFORMIRANJE POTROŠAČA ZAGREB, X. PODBREŽJE 18, 10000 Zagreb zastupanog po punomoćniku JOSIP KELEMEN</izvorni_sadrzaj>
    <derivirana_varijabla naziv="DomainObject.Predmet.ProtustrankaFormatedWithAdress_1"> NACIONALNI CENTAR ZA EDUKACIJU I INFORMIRANJE POTROŠAČA ZAGREB, X. PODBREŽJE 18, 10000 Zagreb zastupanog po punomoćniku JOSIP KELEMEN</derivirana_varijabla>
  </DomainObject.Predmet.ProtustrankaFormatedWithAdress>
  <DomainObject.Predmet.ProtustrankaFormatedWithAdressOIB>
    <izvorni_sadrzaj> NACIONALNI CENTAR ZA EDUKACIJU I INFORMIRANJE POTROŠAČA ZAGREB, OIB 17722708206, X. PODBREŽJE 18, 10000 Zagreb zastupanog po punomoćniku JOSIP KELEMEN</izvorni_sadrzaj>
    <derivirana_varijabla naziv="DomainObject.Predmet.ProtustrankaFormatedWithAdressOIB_1"> NACIONALNI CENTAR ZA EDUKACIJU I INFORMIRANJE POTROŠAČA ZAGREB, OIB 17722708206, X. PODBREŽJE 18, 10000 Zagreb zastupanog po punomoćniku JOSIP KELEMEN</derivirana_varijabla>
  </DomainObject.Predmet.ProtustrankaFormatedWithAdressOIB>
  <DomainObject.Predmet.ProtustrankaWithAdress>
    <izvorni_sadrzaj>NACIONALNI CENTAR ZA EDUKACIJU I INFORMIRANJE POTROŠAČA ZAGREB X. PODBREŽJE 18, 10000 Zagreb</izvorni_sadrzaj>
    <derivirana_varijabla naziv="DomainObject.Predmet.ProtustrankaWithAdress_1">NACIONALNI CENTAR ZA EDUKACIJU I INFORMIRANJE POTROŠAČA ZAGREB X. PODBREŽJE 18, 10000 Zagreb</derivirana_varijabla>
  </DomainObject.Predmet.ProtustrankaWithAdress>
  <DomainObject.Predmet.ProtustrankaWithAdressOIB>
    <izvorni_sadrzaj>NACIONALNI CENTAR ZA EDUKACIJU I INFORMIRANJE POTROŠAČA ZAGREB, OIB 17722708206, X. PODBREŽJE 18, 10000 Zagreb</izvorni_sadrzaj>
    <derivirana_varijabla naziv="DomainObject.Predmet.ProtustrankaWithAdressOIB_1">NACIONALNI CENTAR ZA EDUKACIJU I INFORMIRANJE POTROŠAČA ZAGREB, OIB 17722708206, X. PODBREŽJE 18, 10000 Zagreb</derivirana_varijabla>
  </DomainObject.Predmet.ProtustrankaWithAdressOIB>
  <DomainObject.Predmet.ProtustrankaNazivFormated>
    <izvorni_sadrzaj>NACIONALNI CENTAR ZA EDUKACIJU I INFORMIRANJE POTROŠAČA ZAGREB</izvorni_sadrzaj>
    <derivirana_varijabla naziv="DomainObject.Predmet.ProtustrankaNazivFormated_1">NACIONALNI CENTAR ZA EDUKACIJU I INFORMIRANJE POTROŠAČA ZAGREB</derivirana_varijabla>
  </DomainObject.Predmet.ProtustrankaNazivFormated>
  <DomainObject.Predmet.ProtustrankaNazivFormatedOIB>
    <izvorni_sadrzaj>NACIONALNI CENTAR ZA EDUKACIJU I INFORMIRANJE POTROŠAČA ZAGREB, OIB 17722708206</izvorni_sadrzaj>
    <derivirana_varijabla naziv="DomainObject.Predmet.ProtustrankaNazivFormatedOIB_1">NACIONALNI CENTAR ZA EDUKACIJU I INFORMIRANJE POTROŠAČA ZAGREB, OIB 17722708206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NACIONALNI CENTAR ZA EDUKACIJU I INFORMIRANJE POTROŠAČA ZAGREB zastupanog po punomoćniku JOSIP KELEMEN</item>
    </izvorni_sadrzaj>
    <derivirana_varijabla naziv="DomainObject.Predmet.ProtuStrankaListFormated_1">
      <item>NACIONALNI CENTAR ZA EDUKACIJU I INFORMIRANJE POTROŠAČA ZAGREB zastupanog po punomoćniku JOSIP KELEMEN</item>
    </derivirana_varijabla>
  </DomainObject.Predmet.ProtuStrankaListFormated>
  <DomainObject.Predmet.ProtuStrankaListFormatedOIB>
    <izvorni_sadrzaj>
      <item>NACIONALNI CENTAR ZA EDUKACIJU I INFORMIRANJE POTROŠAČA ZAGREB, OIB 17722708206 zastupanog po punomoćniku JOSIP KELEMEN</item>
    </izvorni_sadrzaj>
    <derivirana_varijabla naziv="DomainObject.Predmet.ProtuStrankaListFormatedOIB_1">
      <item>NACIONALNI CENTAR ZA EDUKACIJU I INFORMIRANJE POTROŠAČA ZAGREB, OIB 17722708206 zastupanog po punomoćniku JOSIP KELEMEN</item>
    </derivirana_varijabla>
  </DomainObject.Predmet.ProtuStrankaListFormatedOIB>
  <DomainObject.Predmet.ProtuStrankaListFormatedWithAdress>
    <izvorni_sadrzaj>
      <item>NACIONALNI CENTAR ZA EDUKACIJU I INFORMIRANJE POTROŠAČA ZAGREB, X. PODBREŽJE 18, 10000 Zagreb zastupanog po punomoćniku JOSIP KELEMEN</item>
    </izvorni_sadrzaj>
    <derivirana_varijabla naziv="DomainObject.Predmet.ProtuStrankaListFormatedWithAdress_1">
      <item>NACIONALNI CENTAR ZA EDUKACIJU I INFORMIRANJE POTROŠAČA ZAGREB, X. PODBREŽJE 18, 10000 Zagreb zastupanog po punomoćniku JOSIP KELEMEN</item>
    </derivirana_varijabla>
  </DomainObject.Predmet.ProtuStrankaListFormatedWithAdress>
  <DomainObject.Predmet.ProtuStrankaListFormatedWithAdressOIB>
    <izvorni_sadrzaj>
      <item>NACIONALNI CENTAR ZA EDUKACIJU I INFORMIRANJE POTROŠAČA ZAGREB, OIB 17722708206, X. PODBREŽJE 18, 10000 Zagreb zastupanog po punomoćniku JOSIP KELEMEN</item>
    </izvorni_sadrzaj>
    <derivirana_varijabla naziv="DomainObject.Predmet.ProtuStrankaListFormatedWithAdressOIB_1">
      <item>NACIONALNI CENTAR ZA EDUKACIJU I INFORMIRANJE POTROŠAČA ZAGREB, OIB 17722708206, X. PODBREŽJE 18, 10000 Zagreb zastupanog po punomoćniku JOSIP KELEMEN</item>
    </derivirana_varijabla>
  </DomainObject.Predmet.ProtuStrankaListFormatedWithAdressOIB>
  <DomainObject.Predmet.ProtuStrankaListNazivFormated>
    <izvorni_sadrzaj>
      <item>NACIONALNI CENTAR ZA EDUKACIJU I INFORMIRANJE POTROŠAČA ZAGREB</item>
    </izvorni_sadrzaj>
    <derivirana_varijabla naziv="DomainObject.Predmet.ProtuStrankaListNazivFormated_1">
      <item>NACIONALNI CENTAR ZA EDUKACIJU I INFORMIRANJE POTROŠAČA ZAGREB</item>
    </derivirana_varijabla>
  </DomainObject.Predmet.ProtuStrankaListNazivFormated>
  <DomainObject.Predmet.ProtuStrankaListNazivFormatedOIB>
    <izvorni_sadrzaj>
      <item>NACIONALNI CENTAR ZA EDUKACIJU I INFORMIRANJE POTROŠAČA ZAGREB, OIB 17722708206</item>
    </izvorni_sadrzaj>
    <derivirana_varijabla naziv="DomainObject.Predmet.ProtuStrankaListNazivFormatedOIB_1">
      <item>NACIONALNI CENTAR ZA EDUKACIJU I INFORMIRANJE POTROŠAČA ZAGREB, OIB 17722708206</item>
    </derivirana_varijabla>
  </DomainObject.Predmet.ProtuStrankaListNazivFormatedOIB>
  <DomainObject.Predmet.OstaliListFormated>
    <izvorni_sadrzaj>
      <item>JOSIP KELEMEN punomoćnik sudionika u postupku NACIONALNI CENTAR ZA EDUKACIJU I INFORMIRANJE POTROŠAČA ZAGREB</item>
    </izvorni_sadrzaj>
    <derivirana_varijabla naziv="DomainObject.Predmet.OstaliListFormated_1">
      <item>JOSIP KELEMEN punomoćnik sudionika u postupku NACIONALNI CENTAR ZA EDUKACIJU I INFORMIRANJE POTROŠAČA ZAGREB</item>
    </derivirana_varijabla>
  </DomainObject.Predmet.OstaliListFormated>
  <DomainObject.Predmet.OstaliListFormatedOIB>
    <izvorni_sadrzaj>
      <item>JOSIP KELEMEN, OIB 17722708206 punomoćnik sudionika u postupku NACIONALNI CENTAR ZA EDUKACIJU I INFORMIRANJE POTROŠAČA ZAGREB</item>
    </izvorni_sadrzaj>
    <derivirana_varijabla naziv="DomainObject.Predmet.OstaliListFormatedOIB_1">
      <item>JOSIP KELEMEN, OIB 17722708206 punomoćnik sudionika u postupku NACIONALNI CENTAR ZA EDUKACIJU I INFORMIRANJE POTROŠAČA ZAGREB</item>
    </derivirana_varijabla>
  </DomainObject.Predmet.OstaliListFormatedOIB>
  <DomainObject.Predmet.OstaliListFormatedWithAdress>
    <izvorni_sadrzaj>
      <item>JOSIP KELEMEN, X PODBREŽJE 18, 10000 Zagreb punomoćnik sudionika u postupku NACIONALNI CENTAR ZA EDUKACIJU I INFORMIRANJE POTROŠAČA ZAGREB</item>
    </izvorni_sadrzaj>
    <derivirana_varijabla naziv="DomainObject.Predmet.OstaliListFormatedWithAdress_1">
      <item>JOSIP KELEMEN, X PODBREŽJE 18, 10000 Zagreb punomoćnik sudionika u postupku NACIONALNI CENTAR ZA EDUKACIJU I INFORMIRANJE POTROŠAČA ZAGREB</item>
    </derivirana_varijabla>
  </DomainObject.Predmet.OstaliListFormatedWithAdress>
  <DomainObject.Predmet.OstaliListFormatedWithAdressOIB>
    <izvorni_sadrzaj>
      <item>JOSIP KELEMEN, OIB 17722708206, X PODBREŽJE 18, 10000 Zagreb punomoćnik sudionika u postupku NACIONALNI CENTAR ZA EDUKACIJU I INFORMIRANJE POTROŠAČA ZAGREB</item>
    </izvorni_sadrzaj>
    <derivirana_varijabla naziv="DomainObject.Predmet.OstaliListFormatedWithAdressOIB_1">
      <item>JOSIP KELEMEN, OIB 17722708206, X PODBREŽJE 18, 10000 Zagreb punomoćnik sudionika u postupku NACIONALNI CENTAR ZA EDUKACIJU I INFORMIRANJE POTROŠAČA ZAGREB</item>
    </derivirana_varijabla>
  </DomainObject.Predmet.OstaliListFormatedWithAdressOIB>
  <DomainObject.Predmet.OstaliListNazivFormated>
    <izvorni_sadrzaj>
      <item>JOSIP KELEMEN</item>
    </izvorni_sadrzaj>
    <derivirana_varijabla naziv="DomainObject.Predmet.OstaliListNazivFormated_1">
      <item>JOSIP KELEMEN</item>
    </derivirana_varijabla>
  </DomainObject.Predmet.OstaliListNazivFormated>
  <DomainObject.Predmet.OstaliListNazivFormatedOIB>
    <izvorni_sadrzaj>
      <item>JOSIP KELEMEN, OIB 17722708206</item>
    </izvorni_sadrzaj>
    <derivirana_varijabla naziv="DomainObject.Predmet.OstaliListNazivFormatedOIB_1">
      <item>JOSIP KELEMEN, OIB 17722708206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NACIONALNI CENTAR ZA EDUKACIJU I INFORMIRANJE POTROŠAČA ZAGREB</izvorni_sadrzaj>
    <derivirana_varijabla naziv="DomainObject.Predmet.ProtustrankaIDrugi_1">NACIONALNI CENTAR ZA EDUKACIJU I INFORMIRANJE POTROŠAČA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NACIONALNI CENTAR ZA EDUKACIJU I INFORMIRANJE POTROŠAČA ZAGREB, OIB 17722708206, X. PODBREŽJE 18, 10000 Zagreb</izvorni_sadrzaj>
    <derivirana_varijabla naziv="DomainObject.Predmet.ProtustrankaIDrugiAdressOIB_1">NACIONALNI CENTAR ZA EDUKACIJU I INFORMIRANJE POTROŠAČA ZAGREB, OIB 17722708206, X. PODBREŽJE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NACIONALNI CENTAR ZA EDUKACIJU I INFORMIRANJE POTROŠAČA ZAGREB</item>
      <item>JOSIP KELEMEN</item>
    </izvorni_sadrzaj>
    <derivirana_varijabla naziv="DomainObject.Predmet.SudioniciListNaziv_1">
      <item>FINA Regionalni centar Zagreb</item>
      <item>NACIONALNI CENTAR ZA EDUKACIJU I INFORMIRANJE POTROŠAČA ZAGREB</item>
      <item>JOSIP KELEMEN</item>
    </derivirana_varijabla>
  </DomainObject.Predmet.SudioniciListNaziv>
  <DomainObject.Predmet.SudioniciListAdressOIB>
    <izvorni_sadrzaj>
      <item>FINA Regionalni centar Zagreb, OIB 85821130368, Trg svibanjskih žrtava 1995. 1,10000 Zagreb</item>
      <item>NACIONALNI CENTAR ZA EDUKACIJU I INFORMIRANJE POTROŠAČA ZAGREB, OIB 17722708206, X. PODBREŽJE 18,10000 Zagreb</item>
      <item>JOSIP KELEMEN, OIB 17722708206, X PODBREŽJE 18,10000 Zagreb</item>
    </izvorni_sadrzaj>
    <derivirana_varijabla naziv="DomainObject.Predmet.SudioniciListAdressOIB_1">
      <item>FINA Regionalni centar Zagreb, OIB 85821130368, Trg svibanjskih žrtava 1995. 1,10000 Zagreb</item>
      <item>NACIONALNI CENTAR ZA EDUKACIJU I INFORMIRANJE POTROŠAČA ZAGREB, OIB 17722708206, X. PODBREŽJE 18,10000 Zagreb</item>
      <item>JOSIP KELEMEN, OIB 17722708206, X PODBREŽJE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17722708206</item>
      <item>, OIB 17722708206</item>
    </izvorni_sadrzaj>
    <derivirana_varijabla naziv="DomainObject.Predmet.SudioniciListNazivOIB_1">
      <item>, OIB 85821130368</item>
      <item>, OIB 17722708206</item>
      <item>, OIB 17722708206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1805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2016-01-04T08:16:00Z</dcterms:created>
  <dc:creator>Maja Jurovicki</dc:creator>
  <cp:lastModifiedBy>Višnja Svečak</cp:lastModifiedBy>
  <cp:lastPrinted>2016-01-04T08:19:00Z</cp:lastPrinted>
  <dcterms:modified xmlns:xsi="http://www.w3.org/2001/XMLSchema-instance" xsi:type="dcterms:W3CDTF">2016-01-21T07:21:00Z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