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cab3" w14:paraId="a8fcab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0A6F14">
        <w:t>66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0A6F14">
        <w:t xml:space="preserve">COLARIĆ TIM </w:t>
      </w:r>
      <w:r w:rsidR="00251A35">
        <w:t xml:space="preserve"> d.o.</w:t>
      </w:r>
      <w:r w:rsidR="003036D5">
        <w:t>o. "u likvidaciji"</w:t>
      </w:r>
      <w:r w:rsidR="00251A35">
        <w:t xml:space="preserve"> </w:t>
      </w:r>
      <w:r w:rsidR="000A6F14">
        <w:t xml:space="preserve">Grožnjan, Vincenta iz </w:t>
      </w:r>
      <w:proofErr w:type="spellStart"/>
      <w:r w:rsidR="000A6F14">
        <w:t>Kastva</w:t>
      </w:r>
      <w:proofErr w:type="spellEnd"/>
      <w:r w:rsidR="000A6F14">
        <w:t xml:space="preserve"> 2</w:t>
      </w:r>
      <w:r w:rsidR="004E1E18">
        <w:t xml:space="preserve">, OIB </w:t>
      </w:r>
      <w:r w:rsidR="000A6F14">
        <w:t>44910482439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A77AF7">
        <w:t>8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32740F">
        <w:t xml:space="preserve">COLARIĆ TIM  d.o.o. "u likvidaciji" Grožnjan, Vincenta iz </w:t>
      </w:r>
      <w:proofErr w:type="spellStart"/>
      <w:r w:rsidR="0032740F">
        <w:t>Kastva</w:t>
      </w:r>
      <w:proofErr w:type="spellEnd"/>
      <w:r w:rsidR="0032740F">
        <w:t xml:space="preserve"> 2, OIB 44910482439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32740F">
        <w:t>28.438,59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>Poziva se</w:t>
      </w:r>
      <w:r w:rsidR="0032740F">
        <w:t xml:space="preserve"> </w:t>
      </w:r>
      <w:r w:rsidR="003036D5">
        <w:t xml:space="preserve"> likvidator </w:t>
      </w:r>
      <w:r w:rsidR="0032740F">
        <w:t xml:space="preserve">Snježana </w:t>
      </w:r>
      <w:proofErr w:type="spellStart"/>
      <w:r w:rsidR="0032740F">
        <w:t>Colarić</w:t>
      </w:r>
      <w:proofErr w:type="spellEnd"/>
      <w:r w:rsidR="000662B4">
        <w:t xml:space="preserve">, </w:t>
      </w:r>
      <w:r w:rsidR="0032740F">
        <w:t>Grožnjan</w:t>
      </w:r>
      <w:r w:rsidR="003036D5">
        <w:t xml:space="preserve">, </w:t>
      </w:r>
      <w:r w:rsidR="0032740F">
        <w:t xml:space="preserve">Ulica Vincenta iz </w:t>
      </w:r>
      <w:proofErr w:type="spellStart"/>
      <w:r w:rsidR="0032740F">
        <w:t>Kastva</w:t>
      </w:r>
      <w:proofErr w:type="spellEnd"/>
      <w:r w:rsidR="0032740F">
        <w:t xml:space="preserve"> 2</w:t>
      </w:r>
      <w:r w:rsidR="000662B4">
        <w:t>,</w:t>
      </w:r>
      <w:r w:rsidR="003036D5">
        <w:t xml:space="preserve"> OIB: </w:t>
      </w:r>
      <w:r w:rsidR="0032740F">
        <w:t>38494119787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DF4343">
        <w:rPr>
          <w:b/>
        </w:rPr>
        <w:t>66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A77AF7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595" w:rsidR="00001595">
      <w:r>
        <w:separator/>
      </w:r>
    </w:p>
  </w:endnote>
  <w:endnote w:id="0" w:type="continuationSeparator">
    <w:p w:rsidRDefault="00001595" w:rsidR="00001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595" w:rsidR="00001595">
      <w:r>
        <w:separator/>
      </w:r>
    </w:p>
  </w:footnote>
  <w:footnote w:id="0" w:type="continuationSeparator">
    <w:p w:rsidRDefault="00001595" w:rsidR="00001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595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2B4"/>
    <w:rsid w:val="000757AF"/>
    <w:rsid w:val="000771D6"/>
    <w:rsid w:val="00077C9D"/>
    <w:rsid w:val="000914C8"/>
    <w:rsid w:val="00091B4B"/>
    <w:rsid w:val="000938B8"/>
    <w:rsid w:val="00095305"/>
    <w:rsid w:val="000A6F14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40F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39D3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968BB"/>
    <w:rsid w:val="00BA05AE"/>
    <w:rsid w:val="00BA3139"/>
    <w:rsid w:val="00BA4FCC"/>
    <w:rsid w:val="00BB48AF"/>
    <w:rsid w:val="00BC507B"/>
    <w:rsid w:val="00BE33FF"/>
    <w:rsid w:val="00BE59FA"/>
    <w:rsid w:val="00BF32DE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4343"/>
    <w:rsid w:val="00DF5C6E"/>
    <w:rsid w:val="00E2167F"/>
    <w:rsid w:val="00E23AF8"/>
    <w:rsid w:val="00E2417D"/>
    <w:rsid w:val="00E373D6"/>
    <w:rsid w:val="00E426B6"/>
    <w:rsid w:val="00E50E56"/>
    <w:rsid w:val="00E55E29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2B56"/>
    <w:rsid w:val="00EF76B5"/>
    <w:rsid w:val="00F02A50"/>
    <w:rsid w:val="00F040DB"/>
    <w:rsid w:val="00F1447C"/>
    <w:rsid w:val="00F2165F"/>
    <w:rsid w:val="00F21C5A"/>
    <w:rsid w:val="00F23E28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3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3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sudovina</izvorni_sadrzaj>
    <derivirana_varijabla naziv="DomainObject.Predmet.Opis_1">članak 11. Zakona o sudovina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St-2366/2016</izvorni_sadrzaj>
    <derivirana_varijabla naziv="DomainObject.Predmet.OznakaBroj_1">St-2366/2016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COLARIĆ TIM d.o.o. "u likvidaciji" GROŽNJAN</izvorni_sadrzaj>
    <derivirana_varijabla naziv="DomainObject.Predmet.ProtustrankaFormated_1">  COLARIĆ TIM d.o.o. "u likvidaciji" GROŽNJAN</derivirana_varijabla>
  </DomainObject.Predmet.ProtustrankaFormated>
  <DomainObject.Predmet.ProtustrankaFormatedOIB>
    <izvorni_sadrzaj>  COLARIĆ TIM d.o.o. "u likvidaciji" GROŽNJAN, OIB 44910482439</izvorni_sadrzaj>
    <derivirana_varijabla naziv="DomainObject.Predmet.ProtustrankaFormatedOIB_1">  COLARIĆ TIM d.o.o. "u likvidaciji" GROŽNJAN, OIB 44910482439</derivirana_varijabla>
  </DomainObject.Predmet.ProtustrankaFormatedOIB>
  <DomainObject.Predmet.ProtustrankaFormatedWithAdress>
    <izvorni_sadrzaj> COLARIĆ TIM d.o.o. "u likvidaciji" GROŽNJAN, Vincenta iz Kastva 2, 52429 Grožnjan</izvorni_sadrzaj>
    <derivirana_varijabla naziv="DomainObject.Predmet.ProtustrankaFormatedWithAdress_1"> COLARIĆ TIM d.o.o. "u likvidaciji" GROŽNJAN, Vincenta iz Kastva 2, 52429 Grožnjan</derivirana_varijabla>
  </DomainObject.Predmet.ProtustrankaFormatedWithAdress>
  <DomainObject.Predmet.ProtustrankaFormatedWithAdressOIB>
    <izvorni_sadrzaj> COLARIĆ TIM d.o.o. "u likvidaciji" GROŽNJAN, OIB 44910482439, Vincenta iz Kastva 2, 52429 Grožnjan</izvorni_sadrzaj>
    <derivirana_varijabla naziv="DomainObject.Predmet.ProtustrankaFormatedWithAdressOIB_1"> COLARIĆ TIM d.o.o. "u likvidaciji" GROŽNJAN, OIB 44910482439, Vincenta iz Kastva 2, 52429 Grožnjan</derivirana_varijabla>
  </DomainObject.Predmet.ProtustrankaFormatedWithAdressOIB>
  <DomainObject.Predmet.ProtustrankaWithAdress>
    <izvorni_sadrzaj>COLARIĆ TIM d.o.o. "u likvidaciji" GROŽNJAN Vincenta iz Kastva 2, 52429 Grožnjan</izvorni_sadrzaj>
    <derivirana_varijabla naziv="DomainObject.Predmet.ProtustrankaWithAdress_1">COLARIĆ TIM d.o.o. "u likvidaciji" GROŽNJAN Vincenta iz Kastva 2, 52429 Grožnjan</derivirana_varijabla>
  </DomainObject.Predmet.ProtustrankaWithAdress>
  <DomainObject.Predmet.ProtustrankaWithAdressOIB>
    <izvorni_sadrzaj>COLARIĆ TIM d.o.o. "u likvidaciji" GROŽNJAN, OIB 44910482439, Vincenta iz Kastva 2, 52429 Grožnjan</izvorni_sadrzaj>
    <derivirana_varijabla naziv="DomainObject.Predmet.ProtustrankaWithAdressOIB_1">COLARIĆ TIM d.o.o. "u likvidaciji" GROŽNJAN, OIB 44910482439, Vincenta iz Kastva 2, 52429 Grožnjan</derivirana_varijabla>
  </DomainObject.Predmet.ProtustrankaWithAdressOIB>
  <DomainObject.Predmet.ProtustrankaNazivFormated>
    <izvorni_sadrzaj>COLARIĆ TIM d.o.o. "u likvidaciji" GROŽNJAN</izvorni_sadrzaj>
    <derivirana_varijabla naziv="DomainObject.Predmet.ProtustrankaNazivFormated_1">COLARIĆ TIM d.o.o. "u likvidaciji" GROŽNJAN</derivirana_varijabla>
  </DomainObject.Predmet.ProtustrankaNazivFormated>
  <DomainObject.Predmet.ProtustrankaNazivFormatedOIB>
    <izvorni_sadrzaj>COLARIĆ TIM d.o.o. "u likvidaciji" GROŽNJAN, OIB 44910482439</izvorni_sadrzaj>
    <derivirana_varijabla naziv="DomainObject.Predmet.ProtustrankaNazivFormatedOIB_1">COLARIĆ TIM d.o.o. "u likvidaciji" GROŽNJAN, OIB 44910482439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28438.59</izvorni_sadrzaj>
    <derivirana_varijabla naziv="DomainObject.Predmet.TrenutnaVrijednost_1">28438.59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COLARIĆ TIM d.o.o. "u likvidaciji" GROŽNJAN</item>
    </izvorni_sadrzaj>
    <derivirana_varijabla naziv="DomainObject.Predmet.ProtuStrankaListFormated_1">
      <item>COLARIĆ TIM d.o.o. "u likvidaciji" GROŽNJAN</item>
    </derivirana_varijabla>
  </DomainObject.Predmet.ProtuStrankaListFormated>
  <DomainObject.Predmet.ProtuStrankaListFormatedOIB>
    <izvorni_sadrzaj>
      <item>COLARIĆ TIM d.o.o. "u likvidaciji" GROŽNJAN, OIB 44910482439</item>
    </izvorni_sadrzaj>
    <derivirana_varijabla naziv="DomainObject.Predmet.ProtuStrankaListFormatedOIB_1">
      <item>COLARIĆ TIM d.o.o. "u likvidaciji" GROŽNJAN, OIB 44910482439</item>
    </derivirana_varijabla>
  </DomainObject.Predmet.ProtuStrankaListFormatedOIB>
  <DomainObject.Predmet.ProtuStrankaListFormatedWithAdress>
    <izvorni_sadrzaj>
      <item>COLARIĆ TIM d.o.o. "u likvidaciji" GROŽNJAN, Vincenta iz Kastva 2, 52429 Grožnjan</item>
    </izvorni_sadrzaj>
    <derivirana_varijabla naziv="DomainObject.Predmet.ProtuStrankaListFormatedWithAdress_1">
      <item>COLARIĆ TIM d.o.o. "u likvidaciji" GROŽNJAN, Vincenta iz Kastva 2, 52429 Grožnjan</item>
    </derivirana_varijabla>
  </DomainObject.Predmet.ProtuStrankaListFormatedWithAdress>
  <DomainObject.Predmet.ProtuStrankaListFormatedWithAdressOIB>
    <izvorni_sadrzaj>
      <item>COLARIĆ TIM d.o.o. "u likvidaciji" GROŽNJAN, OIB 44910482439, Vincenta iz Kastva 2, 52429 Grožnjan</item>
    </izvorni_sadrzaj>
    <derivirana_varijabla naziv="DomainObject.Predmet.ProtuStrankaListFormatedWithAdressOIB_1">
      <item>COLARIĆ TIM d.o.o. "u likvidaciji" GROŽNJAN, OIB 44910482439, Vincenta iz Kastva 2, 52429 Grožnjan</item>
    </derivirana_varijabla>
  </DomainObject.Predmet.ProtuStrankaListFormatedWithAdressOIB>
  <DomainObject.Predmet.ProtuStrankaListNazivFormated>
    <izvorni_sadrzaj>
      <item>COLARIĆ TIM d.o.o. "u likvidaciji" GROŽNJAN</item>
    </izvorni_sadrzaj>
    <derivirana_varijabla naziv="DomainObject.Predmet.ProtuStrankaListNazivFormated_1">
      <item>COLARIĆ TIM d.o.o. "u likvidaciji" GROŽNJAN</item>
    </derivirana_varijabla>
  </DomainObject.Predmet.ProtuStrankaListNazivFormated>
  <DomainObject.Predmet.ProtuStrankaListNazivFormatedOIB>
    <izvorni_sadrzaj>
      <item>COLARIĆ TIM d.o.o. "u likvidaciji" GROŽNJAN, OIB 44910482439</item>
    </izvorni_sadrzaj>
    <derivirana_varijabla naziv="DomainObject.Predmet.ProtuStrankaListNazivFormatedOIB_1">
      <item>COLARIĆ TIM d.o.o. "u likvidaciji" GROŽNJAN, OIB 44910482439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COLARIĆ TIM d.o.o. "u likvidaciji" GROŽNJAN</izvorni_sadrzaj>
    <derivirana_varijabla naziv="DomainObject.Predmet.ProtustrankaIDrugi_1">COLARIĆ TIM d.o.o. "u likvidaciji" GROŽNJAN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COLARIĆ TIM d.o.o. "u likvidaciji" GROŽNJAN, OIB 44910482439, Vincenta iz Kastva 2, 52429 Grožnjan</izvorni_sadrzaj>
    <derivirana_varijabla naziv="DomainObject.Predmet.ProtustrankaIDrugiAdressOIB_1">COLARIĆ TIM d.o.o. "u likvidaciji" GROŽNJAN, OIB 44910482439, Vincenta iz Kastva 2,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COLARIĆ TIM d.o.o. "u likvidaciji" GROŽNJAN</item>
    </izvorni_sadrzaj>
    <derivirana_varijabla naziv="DomainObject.Predmet.SudioniciListNaziv_1">
      <item>FINANCIJSKA AGENCIJA, RC RIJEKA, PODRUŽNICA PULA, PULA</item>
      <item>COLARIĆ TIM d.o.o. "u likvidaciji" GROŽNJAN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COLARIĆ TIM d.o.o. "u likvidaciji" GROŽNJAN, OIB 44910482439, Vincenta iz Kastva 2,52429 Grožnjan</item>
    </izvorni_sadrzaj>
    <derivirana_varijabla naziv="DomainObject.Predmet.SudioniciListAdressOIB_1">
      <item>FINANCIJSKA AGENCIJA, RC RIJEKA, PODRUŽNICA PULA, PULA, OIB 85821130368, Giardini 5,52100 Pula</item>
      <item>COLARIĆ TIM d.o.o. "u likvidaciji" GROŽNJAN, OIB 44910482439, Vincenta iz Kastva 2,52429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44910482439</item>
    </izvorni_sadrzaj>
    <derivirana_varijabla naziv="DomainObject.Predmet.SudioniciListNazivOIB_1">
      <item>, OIB 85821130368</item>
      <item>, OIB 44910482439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364</properties:Words>
  <properties:Characters>1954</properties:Characters>
  <properties:Lines>50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2016-10-18T07:35:00Z</dcterms:created>
  <dc:creator>Korisnik</dc:creator>
  <cp:lastModifiedBy>wsadmin</cp:lastModifiedBy>
  <cp:lastPrinted>2016-10-13T07:10:00Z</cp:lastPrinted>
  <dcterms:modified xmlns:xsi="http://www.w3.org/2001/XMLSchema-instance" xsi:type="dcterms:W3CDTF">2016-10-19T12:37:00Z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