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525e" w14:paraId="d94525e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107C1E">
        <w:t>868</w:t>
      </w:r>
      <w:r w:rsidR="00D27F5C">
        <w:t>/17-</w:t>
      </w:r>
      <w:r w:rsidR="00107C1E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107C1E">
        <w:t>OXYMEL jednostavno društvo s ograničenom odgovornošću za trgovinu i usluge Sveta Nedelja, Kozjak 47, MBS 080954077, OIB 62777991939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07C1E">
        <w:t>OXYMEL jednostavno društvo s ograničenom odgovornošću za trgovinu i usluge Sveta Nedelja, Kozjak 47, MBS 080954077, OIB 62777991939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B0B8C">
        <w:t xml:space="preserve">Jelena Kordić, Višnjevac, E. Kvaternika 44a, OIB: 78573539971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07C1E">
        <w:t>OXYMEL jednostavno društvo s ograničenom odgovornošću za trgovinu i usluge Sveta Nedelja, Kozjak 47, MBS 080954077, OIB 62777991939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107C1E">
        <w:rPr>
          <w:bCs/>
        </w:rPr>
        <w:t>3. travnja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107C1E">
        <w:rPr>
          <w:bCs/>
        </w:rPr>
        <w:t>1857</w:t>
      </w:r>
      <w:r w:rsidRPr="00F877AB">
        <w:rPr>
          <w:bCs/>
        </w:rPr>
        <w:t xml:space="preserve"> od </w:t>
      </w:r>
      <w:r w:rsidR="00107C1E">
        <w:rPr>
          <w:bCs/>
        </w:rPr>
        <w:t>30. ožujka</w:t>
      </w:r>
      <w:r w:rsidRPr="00F877AB">
        <w:rPr>
          <w:bCs/>
        </w:rPr>
        <w:t xml:space="preserve"> 2017. nad stečajnim dužnikom </w:t>
      </w:r>
      <w:r w:rsidR="00107C1E">
        <w:t>OXYMEL jednostavno društvo s ograničenom odgovornošću za trgovinu i usluge Sveta Nedelja, Kozjak 47, MBS 080954077, OIB 62777991939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107C1E">
        <w:rPr>
          <w:bCs/>
        </w:rPr>
        <w:t>868</w:t>
      </w:r>
      <w:r w:rsidRPr="004D73A2">
        <w:rPr>
          <w:bCs/>
        </w:rPr>
        <w:t>/17-</w:t>
      </w:r>
      <w:r w:rsidR="00107C1E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107C1E">
        <w:t>27</w:t>
      </w:r>
      <w:r w:rsidR="00AB0B8C">
        <w:t xml:space="preserve">. </w:t>
      </w:r>
      <w:r w:rsidR="00107C1E">
        <w:t>srpnja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107C1E">
        <w:t>868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ED2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A7ED2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7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E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7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E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St-868/2017</izvorni_sadrzaj>
    <derivirana_varijabla naziv="DomainObject.Predmet.OznakaBroj_1">St-868/2017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OXYMEL jednostavno društvo s ograničenom odgovornošću za trgovinu i usluge</izvorni_sadrzaj>
    <derivirana_varijabla naziv="DomainObject.Predmet.ProtustrankaFormated_1">  OXYMEL jednostavno društvo s ograničenom odgovornošću za trgovinu i usluge</derivirana_varijabla>
  </DomainObject.Predmet.ProtustrankaFormated>
  <DomainObject.Predmet.ProtustrankaFormatedOIB>
    <izvorni_sadrzaj>  OXYMEL jednostavno društvo s ograničenom odgovornošću za trgovinu i usluge, OIB 62777991939</izvorni_sadrzaj>
    <derivirana_varijabla naziv="DomainObject.Predmet.ProtustrankaFormatedOIB_1">  OXYMEL jednostavno društvo s ograničenom odgovornošću za trgovinu i usluge, OIB 62777991939</derivirana_varijabla>
  </DomainObject.Predmet.ProtustrankaFormatedOIB>
  <DomainObject.Predmet.ProtustrankaFormatedWithAdress>
    <izvorni_sadrzaj> OXYMEL jednostavno društvo s ograničenom odgovornošću za trgovinu i usluge, Kozjak 47 , 10431 Sveta Nedelja</izvorni_sadrzaj>
    <derivirana_varijabla naziv="DomainObject.Predmet.ProtustrankaFormatedWithAdress_1"> OXYMEL jednostavno društvo s ograničenom odgovornošću za trgovinu i usluge, Kozjak 47 , 10431 Sveta Nedelja</derivirana_varijabla>
  </DomainObject.Predmet.ProtustrankaFormatedWithAdress>
  <DomainObject.Predmet.ProtustrankaFormatedWithAdressOIB>
    <izvorni_sadrzaj> OXYMEL jednostavno društvo s ograničenom odgovornošću za trgovinu i usluge, OIB 62777991939, Kozjak 47 , 10431 Sveta Nedelja</izvorni_sadrzaj>
    <derivirana_varijabla naziv="DomainObject.Predmet.ProtustrankaFormatedWithAdressOIB_1"> OXYMEL jednostavno društvo s ograničenom odgovornošću za trgovinu i usluge, OIB 62777991939, Kozjak 47 , 10431 Sveta Nedelja</derivirana_varijabla>
  </DomainObject.Predmet.ProtustrankaFormatedWithAdressOIB>
  <DomainObject.Predmet.ProtustrankaWithAdress>
    <izvorni_sadrzaj>OXYMEL jednostavno društvo s ograničenom odgovornošću za trgovinu i usluge Kozjak 47 , 10431 Sveta Nedelja</izvorni_sadrzaj>
    <derivirana_varijabla naziv="DomainObject.Predmet.ProtustrankaWithAdress_1">OXYMEL jednostavno društvo s ograničenom odgovornošću za trgovinu i usluge Kozjak 47 , 10431 Sveta Nedelja</derivirana_varijabla>
  </DomainObject.Predmet.ProtustrankaWithAdress>
  <DomainObject.Predmet.ProtustrankaWithAdressOIB>
    <izvorni_sadrzaj>OXYMEL jednostavno društvo s ograničenom odgovornošću za trgovinu i usluge, OIB 62777991939, Kozjak 47 , 10431 Sveta Nedelja</izvorni_sadrzaj>
    <derivirana_varijabla naziv="DomainObject.Predmet.ProtustrankaWithAdressOIB_1">OXYMEL jednostavno društvo s ograničenom odgovornošću za trgovinu i usluge, OIB 62777991939, Kozjak 47 , 10431 Sveta Nedelja</derivirana_varijabla>
  </DomainObject.Predmet.ProtustrankaWithAdressOIB>
  <DomainObject.Predmet.ProtustrankaNazivFormated>
    <izvorni_sadrzaj>OXYMEL jednostavno društvo s ograničenom odgovornošću za trgovinu i usluge</izvorni_sadrzaj>
    <derivirana_varijabla naziv="DomainObject.Predmet.ProtustrankaNazivFormated_1">OXYMEL jednostavno društvo s ograničenom odgovornošću za trgovinu i usluge</derivirana_varijabla>
  </DomainObject.Predmet.ProtustrankaNazivFormated>
  <DomainObject.Predmet.ProtustrankaNazivFormatedOIB>
    <izvorni_sadrzaj>OXYMEL jednostavno društvo s ograničenom odgovornošću za trgovinu i usluge, OIB 62777991939</izvorni_sadrzaj>
    <derivirana_varijabla naziv="DomainObject.Predmet.ProtustrankaNazivFormatedOIB_1">OXYMEL jednostavno društvo s ograničenom odgovornošću za trgovinu i usluge, OIB 62777991939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OXYMEL jednostavno društvo s ograničenom odgovornošću za trgovinu i usluge</item>
    </izvorni_sadrzaj>
    <derivirana_varijabla naziv="DomainObject.Predmet.ProtuStrankaListFormated_1">
      <item>OXYMEL jednostavno društvo s ograničenom odgovornošću za trgovinu i usluge</item>
    </derivirana_varijabla>
  </DomainObject.Predmet.ProtuStrankaListFormated>
  <DomainObject.Predmet.ProtuStrankaListFormatedOIB>
    <izvorni_sadrzaj>
      <item>OXYMEL jednostavno društvo s ograničenom odgovornošću za trgovinu i usluge, OIB 62777991939</item>
    </izvorni_sadrzaj>
    <derivirana_varijabla naziv="DomainObject.Predmet.ProtuStrankaListFormatedOIB_1">
      <item>OXYMEL jednostavno društvo s ograničenom odgovornošću za trgovinu i usluge, OIB 62777991939</item>
    </derivirana_varijabla>
  </DomainObject.Predmet.ProtuStrankaListFormatedOIB>
  <DomainObject.Predmet.ProtuStrankaListFormatedWithAdress>
    <izvorni_sadrzaj>
      <item>OXYMEL jednostavno društvo s ograničenom odgovornošću za trgovinu i usluge, Kozjak 47 , 10431 Sveta Nedelja</item>
    </izvorni_sadrzaj>
    <derivirana_varijabla naziv="DomainObject.Predmet.ProtuStrankaListFormatedWithAdress_1">
      <item>OXYMEL jednostavno društvo s ograničenom odgovornošću za trgovinu i usluge, Kozjak 47 , 10431 Sveta Nedelja</item>
    </derivirana_varijabla>
  </DomainObject.Predmet.ProtuStrankaListFormatedWithAdress>
  <DomainObject.Predmet.ProtuStrankaListFormatedWithAdressOIB>
    <izvorni_sadrzaj>
      <item>OXYMEL jednostavno društvo s ograničenom odgovornošću za trgovinu i usluge, OIB 62777991939, Kozjak 47 , 10431 Sveta Nedelja</item>
    </izvorni_sadrzaj>
    <derivirana_varijabla naziv="DomainObject.Predmet.ProtuStrankaListFormatedWithAdressOIB_1">
      <item>OXYMEL jednostavno društvo s ograničenom odgovornošću za trgovinu i usluge, OIB 62777991939, Kozjak 47 , 10431 Sveta Nedelja</item>
    </derivirana_varijabla>
  </DomainObject.Predmet.ProtuStrankaListFormatedWithAdressOIB>
  <DomainObject.Predmet.ProtuStrankaListNazivFormated>
    <izvorni_sadrzaj>
      <item>OXYMEL jednostavno društvo s ograničenom odgovornošću za trgovinu i usluge</item>
    </izvorni_sadrzaj>
    <derivirana_varijabla naziv="DomainObject.Predmet.ProtuStrankaListNazivFormated_1">
      <item>OXYMEL jednostavno društvo s ograničenom odgovornošću za trgovinu i usluge</item>
    </derivirana_varijabla>
  </DomainObject.Predmet.ProtuStrankaListNazivFormated>
  <DomainObject.Predmet.ProtuStrankaListNazivFormatedOIB>
    <izvorni_sadrzaj>
      <item>OXYMEL jednostavno društvo s ograničenom odgovornošću za trgovinu i usluge, OIB 62777991939</item>
    </izvorni_sadrzaj>
    <derivirana_varijabla naziv="DomainObject.Predmet.ProtuStrankaListNazivFormatedOIB_1">
      <item>OXYMEL jednostavno društvo s ograničenom odgovornošću za trgovinu i usluge, OIB 62777991939</item>
    </derivirana_varijabla>
  </DomainObject.Predmet.ProtuStrankaListNazivFormatedOIB>
  <DomainObject.Predmet.OstaliListFormated>
    <izvorni_sadrzaj>
      <item>Ivana Trut</item>
    </izvorni_sadrzaj>
    <derivirana_varijabla naziv="DomainObject.Predmet.OstaliListFormated_1">
      <item>Ivana Trut</item>
    </derivirana_varijabla>
  </DomainObject.Predmet.OstaliListFormated>
  <DomainObject.Predmet.OstaliListFormatedOIB>
    <izvorni_sadrzaj>
      <item>Ivana Trut, OIB 69692546335</item>
    </izvorni_sadrzaj>
    <derivirana_varijabla naziv="DomainObject.Predmet.OstaliListFormatedOIB_1">
      <item>Ivana Trut, OIB 69692546335</item>
    </derivirana_varijabla>
  </DomainObject.Predmet.OstaliListFormatedOIB>
  <DomainObject.Predmet.OstaliListFormatedWithAdress>
    <izvorni_sadrzaj>
      <item>Ivana Trut, Kriška Ulica 85, 10314 Rečica Kriška</item>
    </izvorni_sadrzaj>
    <derivirana_varijabla naziv="DomainObject.Predmet.OstaliListFormatedWithAdress_1">
      <item>Ivana Trut, Kriška Ulica 85, 10314 Rečica Kriška</item>
    </derivirana_varijabla>
  </DomainObject.Predmet.OstaliListFormatedWithAdress>
  <DomainObject.Predmet.OstaliListFormatedWithAdressOIB>
    <izvorni_sadrzaj>
      <item>Ivana Trut, OIB 69692546335, Kriška Ulica 85, 10314 Rečica Kriška</item>
    </izvorni_sadrzaj>
    <derivirana_varijabla naziv="DomainObject.Predmet.OstaliListFormatedWithAdressOIB_1">
      <item>Ivana Trut, OIB 69692546335, Kriška Ulica 85, 10314 Rečica Kriška</item>
    </derivirana_varijabla>
  </DomainObject.Predmet.OstaliListFormatedWithAdressOIB>
  <DomainObject.Predmet.OstaliListNazivFormated>
    <izvorni_sadrzaj>
      <item>Ivana Trut</item>
    </izvorni_sadrzaj>
    <derivirana_varijabla naziv="DomainObject.Predmet.OstaliListNazivFormated_1">
      <item>Ivana Trut</item>
    </derivirana_varijabla>
  </DomainObject.Predmet.OstaliListNazivFormated>
  <DomainObject.Predmet.OstaliListNazivFormatedOIB>
    <izvorni_sadrzaj>
      <item>Ivana Trut, OIB 69692546335</item>
    </izvorni_sadrzaj>
    <derivirana_varijabla naziv="DomainObject.Predmet.OstaliListNazivFormatedOIB_1">
      <item>Ivana Trut, OIB 69692546335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OXYMEL jednostavno društvo s ograničenom odgovornošću za trgovinu i usluge</izvorni_sadrzaj>
    <derivirana_varijabla naziv="DomainObject.Predmet.ProtustrankaIDrugi_1">OXYMEL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OXYMEL jednostavno društvo s ograničenom odgovornošću za trgovinu i usluge, OIB 62777991939, Kozjak 47 , 10431 Sveta Nedelja</izvorni_sadrzaj>
    <derivirana_varijabla naziv="DomainObject.Predmet.ProtustrankaIDrugiAdressOIB_1">OXYMEL jednostavno društvo s ograničenom odgovornošću za trgovinu i usluge, OIB 62777991939, Kozjak 47 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OXYMEL jednostavno društvo s ograničenom odgovornošću za trgovinu i usluge</item>
      <item>FINA Regionalni centar Zagreb</item>
      <item>Ivana Trut</item>
    </izvorni_sadrzaj>
    <derivirana_varijabla naziv="DomainObject.Predmet.SudioniciListNaziv_1">
      <item>OXYMEL jednostavno društvo s ograničenom odgovornošću za trgovinu i usluge</item>
      <item>FINA Regionalni centar Zagreb</item>
      <item>Ivana Trut</item>
    </derivirana_varijabla>
  </DomainObject.Predmet.SudioniciListNaziv>
  <DomainObject.Predmet.SudioniciListAdressOIB>
    <izvorni_sadrzaj>
      <item>OXYMEL jednostavno društvo s ograničenom odgovornošću za trgovinu i usluge, OIB 62777991939, Kozjak 47 ,10431 Sveta Nedelja</item>
      <item>FINA Regionalni centar Zagreb, OIB 85821130368, Trg svibanjskih žrtava 1995. br. 1,10000 Zagreb</item>
      <item>Ivana Trut, OIB 69692546335, Kriška Ulica 85,10314 Rečica Kriška</item>
    </izvorni_sadrzaj>
    <derivirana_varijabla naziv="DomainObject.Predmet.SudioniciListAdressOIB_1">
      <item>OXYMEL jednostavno društvo s ograničenom odgovornošću za trgovinu i usluge, OIB 62777991939, Kozjak 47 ,10431 Sveta Nedelja</item>
      <item>FINA Regionalni centar Zagreb, OIB 85821130368, Trg svibanjskih žrtava 1995. br. 1,10000 Zagreb</item>
      <item>Ivana Trut, OIB 69692546335, Kriška Ulica 85,10314 Rečica Kriška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62777991939</item>
      <item>, OIB 85821130368</item>
      <item>, OIB 69692546335</item>
    </izvorni_sadrzaj>
    <derivirana_varijabla naziv="DomainObject.Predmet.SudioniciListNazivOIB_1">
      <item>, OIB 62777991939</item>
      <item>, OIB 85821130368</item>
      <item>, OIB 69692546335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78B01-5FC0-4419-A2EA-1D676F9EC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3238</properties:Characters>
  <properties:Lines>94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2017-11-22T12:48:00Z</dcterms:created>
  <dc:creator>Korisnik</dc:creator>
  <cp:lastModifiedBy>Žana Bem</cp:lastModifiedBy>
  <cp:lastPrinted>2017-10-13T06:13:00Z</cp:lastPrinted>
  <dcterms:modified xmlns:xsi="http://www.w3.org/2001/XMLSchema-instance" xsi:type="dcterms:W3CDTF">2017-11-22T12:50:00Z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