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670"/>
      </w:tblGrid>
      <w:tr w:rsidTr="002B21EE" w:rsidR="00122E18" w:rsidRPr="00C61EDF">
        <w:trPr>
          <w:trHeight w:val="2231"/>
        </w:trPr>
        <w:tc>
          <w:tcPr>
            <w:tcW w:type="dxa" w:w="3369"/>
            <w:vAlign w:val="center"/>
          </w:tcPr>
          <w:p w:rsidRDefault="00122E18" w:rsidP="00A66C00" w:rsidR="00122E1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122E18" w:rsidP="00A66C00" w:rsidR="00122E18" w:rsidRPr="00F24FD8">
            <w:pPr>
              <w:spacing w:before="100"/>
            </w:pPr>
            <w:r w:rsidRPr="00F24FD8">
              <w:t>REPUBLIKA HRVATSKA</w:t>
            </w:r>
          </w:p>
          <w:p w:rsidRDefault="00122E18" w:rsidP="00A66C00" w:rsidR="00122E18" w:rsidRPr="00F24FD8">
            <w:r w:rsidRPr="00F24FD8">
              <w:t>TRGOVAČKI SUD U SPLITU</w:t>
            </w:r>
          </w:p>
          <w:p w:rsidRDefault="00122E18" w:rsidP="00DA5B9D" w:rsidR="00122E18" w:rsidRPr="00C61EDF">
            <w:r w:rsidRPr="00F24FD8">
              <w:t>Split, Sukoišanska 6</w:t>
            </w:r>
          </w:p>
        </w:tc>
        <w:tc>
          <w:tcPr>
            <w:tcW w:type="dxa" w:w="5670"/>
          </w:tcPr>
          <w:p w:rsidRDefault="00122E18" w:rsidP="00DA5B9D" w:rsidR="00122E18">
            <w:pPr>
              <w:jc w:val="both"/>
            </w:pPr>
          </w:p>
          <w:p w:rsidRDefault="00122E18" w:rsidP="00DA5B9D" w:rsidR="00122E18">
            <w:pPr>
              <w:jc w:val="both"/>
            </w:pPr>
          </w:p>
          <w:p w:rsidRDefault="00122E18" w:rsidP="00DA5B9D" w:rsidR="00122E18">
            <w:pPr>
              <w:jc w:val="both"/>
            </w:pPr>
          </w:p>
          <w:p w:rsidRDefault="00122E18" w:rsidP="00DA5B9D" w:rsidR="00122E18">
            <w:pPr>
              <w:jc w:val="right"/>
            </w:pPr>
          </w:p>
          <w:p w:rsidRDefault="00122E18" w:rsidP="00DA5B9D" w:rsidR="00122E18">
            <w:pPr>
              <w:jc w:val="right"/>
            </w:pPr>
          </w:p>
          <w:p w:rsidRDefault="00122E18" w:rsidP="00DA5B9D" w:rsidR="00122E18">
            <w:pPr>
              <w:jc w:val="right"/>
              <w:rPr>
                <w:noProof/>
              </w:rPr>
            </w:pPr>
          </w:p>
          <w:p w:rsidRDefault="00122E18" w:rsidP="00DA5B9D" w:rsidR="00122E18">
            <w:pPr>
              <w:jc w:val="right"/>
              <w:rPr>
                <w:noProof/>
              </w:rPr>
            </w:pPr>
          </w:p>
          <w:p w:rsidRDefault="00122E18" w:rsidP="00D857CE" w:rsidR="00122E18" w:rsidRPr="00E003B6">
            <w:pPr>
              <w:jc w:val="right"/>
              <w:rPr>
                <w:noProof/>
              </w:rPr>
            </w:pPr>
            <w:r w:rsidRPr="00E003B6">
              <w:rPr>
                <w:noProof/>
              </w:rPr>
              <w:t>Poslovni broj: 11.St</w:t>
            </w:r>
            <w:r>
              <w:rPr>
                <w:noProof/>
              </w:rPr>
              <w:t>-</w:t>
            </w:r>
            <w:r w:rsidR="00D857CE">
              <w:rPr>
                <w:noProof/>
              </w:rPr>
              <w:t>550</w:t>
            </w:r>
            <w:r w:rsidR="00B70326">
              <w:rPr>
                <w:noProof/>
              </w:rPr>
              <w:t>/2018-</w:t>
            </w:r>
            <w:r w:rsidR="00D857CE">
              <w:rPr>
                <w:noProof/>
              </w:rPr>
              <w:t>13</w:t>
            </w:r>
          </w:p>
        </w:tc>
      </w:tr>
    </w:tbl>
    <w:p w14:textId="ad2cd14" w14:paraId="ad2cd14" w:rsidRDefault="007A053B" w:rsidP="006A5F54" w:rsidR="001E16FE" w:rsidRPr="00AF6214">
      <w:pPr>
        <w:spacing w:after="260" w:before="260"/>
        <w:jc w:val="center"/>
        <w15:collapsed w:val="false"/>
        <w:rPr>
          <w:spacing w:val="60"/>
        </w:rPr>
      </w:pPr>
      <w:r w:rsidRPr="00AF6214">
        <w:rPr>
          <w:spacing w:val="60"/>
        </w:rPr>
        <w:t>REPUBLIKA HRVATSKA</w:t>
      </w:r>
    </w:p>
    <w:p w:rsidRDefault="007A053B" w:rsidP="006A5F54" w:rsidR="00A1784B" w:rsidRPr="00AF6214">
      <w:pPr>
        <w:spacing w:after="260" w:before="26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122E18" w:rsidRPr="00122E18">
        <w:t xml:space="preserve">povodom prijedloga za otvaranje stečajnog postupka </w:t>
      </w:r>
      <w:r w:rsidR="008405A3" w:rsidRPr="008405A3">
        <w:t xml:space="preserve">nad dužnikom </w:t>
      </w:r>
      <w:r w:rsidR="00D857CE" w:rsidRPr="00D857CE">
        <w:t>GULIN Co d.o.o., OIB: 41929743162, Split, Tučepska 6</w:t>
      </w:r>
      <w:r w:rsidR="008405A3" w:rsidRPr="008405A3">
        <w:t xml:space="preserve">, </w:t>
      </w:r>
      <w:r w:rsidR="00D857CE">
        <w:t>24</w:t>
      </w:r>
      <w:r w:rsidR="00B70326">
        <w:t>. prosinca</w:t>
      </w:r>
      <w:r w:rsidR="008405A3" w:rsidRPr="008405A3">
        <w:t xml:space="preserve"> 2018.</w:t>
      </w:r>
    </w:p>
    <w:p w:rsidRDefault="00D84696" w:rsidP="001D6B64" w:rsidR="00D84696" w:rsidRPr="00AF6214">
      <w:pPr>
        <w:spacing w:after="200" w:before="200"/>
        <w:jc w:val="center"/>
      </w:pPr>
      <w:r w:rsidRPr="00AF6214">
        <w:t xml:space="preserve">r i j e š i o    j e </w:t>
      </w:r>
    </w:p>
    <w:p w:rsidRDefault="00BA0E2E" w:rsidP="00AC67E7" w:rsidR="002828EB" w:rsidRPr="0036235C">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 xml:space="preserve">a </w:t>
      </w:r>
      <w:r w:rsidR="00B32D61" w:rsidRPr="0036235C">
        <w:t xml:space="preserve">osiguranja tako što se </w:t>
      </w:r>
      <w:r w:rsidR="0036235C" w:rsidRPr="0036235C">
        <w:t xml:space="preserve">dužniku </w:t>
      </w:r>
      <w:r w:rsidR="00D857CE" w:rsidRPr="00D857CE">
        <w:t>GULIN Co d.o.o., OIB: 41929743162, Split, Tučepska 6</w:t>
      </w:r>
      <w:r w:rsidR="00D857CE">
        <w:t>, postavlja</w:t>
      </w:r>
      <w:r w:rsidR="00B70326" w:rsidRPr="00B70326">
        <w:t xml:space="preserve"> </w:t>
      </w:r>
      <w:r w:rsidR="00D857CE">
        <w:t>Marko Fak iz Zagreba, Petrinjska 28, OIB: 25300508272</w:t>
      </w:r>
      <w:r w:rsidR="002B21EE" w:rsidRPr="0036235C">
        <w:t>,</w:t>
      </w:r>
      <w:r w:rsidR="003626BF" w:rsidRPr="0036235C">
        <w:t xml:space="preserve"> </w:t>
      </w:r>
      <w:r w:rsidR="007A053B" w:rsidRPr="0036235C">
        <w:t>privremen</w:t>
      </w:r>
      <w:r w:rsidR="0036235C" w:rsidRPr="0036235C">
        <w:t>i</w:t>
      </w:r>
      <w:r w:rsidR="00073D39" w:rsidRPr="0036235C">
        <w:t>m stečajn</w:t>
      </w:r>
      <w:r w:rsidR="0036235C" w:rsidRPr="0036235C">
        <w:t>i</w:t>
      </w:r>
      <w:r w:rsidR="003018C4" w:rsidRPr="0036235C">
        <w:t>m upravitelj</w:t>
      </w:r>
      <w:r w:rsidR="0036235C" w:rsidRPr="0036235C">
        <w:t>e</w:t>
      </w:r>
      <w:r w:rsidR="001872F9" w:rsidRPr="0036235C">
        <w:t>m</w:t>
      </w:r>
      <w:r w:rsidR="007A053B" w:rsidRPr="0036235C">
        <w:t>.</w:t>
      </w:r>
      <w:r w:rsidR="00EE1ADB" w:rsidRPr="0036235C">
        <w:t xml:space="preserve"> Na privremen</w:t>
      </w:r>
      <w:r w:rsidR="002B21EE" w:rsidRPr="0036235C">
        <w:t>og</w:t>
      </w:r>
      <w:r w:rsidR="005F6849" w:rsidRPr="0036235C">
        <w:t xml:space="preserve"> stečajn</w:t>
      </w:r>
      <w:r w:rsidR="001872F9" w:rsidRPr="0036235C">
        <w:t>og</w:t>
      </w:r>
      <w:r w:rsidR="003018C4" w:rsidRPr="0036235C">
        <w:t xml:space="preserve"> upravitelj</w:t>
      </w:r>
      <w:r w:rsidR="001872F9" w:rsidRPr="0036235C">
        <w:t>a</w:t>
      </w:r>
      <w:r w:rsidR="00EE1ADB" w:rsidRPr="0036235C">
        <w:t xml:space="preserve"> se na odgovarajući način primjenjuju odredbe Stečajnog zakona o stečajnom upravitelju.</w:t>
      </w:r>
    </w:p>
    <w:p w:rsidRDefault="002828EB" w:rsidP="006A5F54" w:rsidR="00B32D61" w:rsidRPr="00D270B4">
      <w:pPr>
        <w:spacing w:before="260"/>
        <w:ind w:firstLine="703"/>
        <w:jc w:val="both"/>
      </w:pPr>
      <w:r w:rsidRPr="0036235C">
        <w:t xml:space="preserve"> </w:t>
      </w:r>
      <w:r w:rsidR="00BA0E2E" w:rsidRPr="0036235C">
        <w:t xml:space="preserve">II. </w:t>
      </w:r>
      <w:r w:rsidR="00E36906" w:rsidRPr="0036235C">
        <w:t>Privremen</w:t>
      </w:r>
      <w:r w:rsidR="001872F9" w:rsidRPr="0036235C">
        <w:t>i</w:t>
      </w:r>
      <w:r w:rsidR="00E36906" w:rsidRPr="0036235C">
        <w:t xml:space="preserve"> stečajn</w:t>
      </w:r>
      <w:r w:rsidR="001872F9" w:rsidRPr="0036235C">
        <w:t xml:space="preserve">i </w:t>
      </w:r>
      <w:r w:rsidR="005F6849" w:rsidRPr="0036235C">
        <w:t>upravitelj duž</w:t>
      </w:r>
      <w:r w:rsidR="001872F9" w:rsidRPr="0036235C">
        <w:t>a</w:t>
      </w:r>
      <w:r w:rsidR="005F6849" w:rsidRPr="0036235C">
        <w:t>n</w:t>
      </w:r>
      <w:r w:rsidR="00CD130B" w:rsidRPr="0036235C">
        <w:t xml:space="preserve"> je </w:t>
      </w:r>
      <w:r w:rsidR="00B32D61" w:rsidRPr="0036235C">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073D39">
        <w:t xml:space="preserve"> je duž</w:t>
      </w:r>
      <w:r w:rsidR="001872F9">
        <w:t>a</w:t>
      </w:r>
      <w:r w:rsidR="00073D39">
        <w:t>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A0E2E" w:rsidP="006A5F54" w:rsidR="00944463" w:rsidRPr="00944463">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073D39">
        <w:rPr>
          <w:rFonts w:cs="Times New Roman" w:hAnsi="Times New Roman" w:ascii="Times New Roman"/>
          <w:sz w:val="24"/>
          <w:szCs w:val="24"/>
        </w:rPr>
        <w:t>Privremen</w:t>
      </w:r>
      <w:r w:rsidR="001872F9">
        <w:rPr>
          <w:rFonts w:cs="Times New Roman" w:hAnsi="Times New Roman" w:ascii="Times New Roman"/>
          <w:sz w:val="24"/>
          <w:szCs w:val="24"/>
        </w:rPr>
        <w:t>i</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1872F9">
        <w:rPr>
          <w:rFonts w:cs="Times New Roman" w:hAnsi="Times New Roman" w:ascii="Times New Roman"/>
          <w:sz w:val="24"/>
          <w:szCs w:val="24"/>
        </w:rPr>
        <w:t>i</w:t>
      </w:r>
      <w:r w:rsidR="00073D39">
        <w:rPr>
          <w:rFonts w:cs="Times New Roman" w:hAnsi="Times New Roman" w:ascii="Times New Roman"/>
          <w:sz w:val="24"/>
          <w:szCs w:val="24"/>
        </w:rPr>
        <w:t xml:space="preserve"> u</w:t>
      </w:r>
      <w:r w:rsidR="005F6849">
        <w:rPr>
          <w:rFonts w:cs="Times New Roman" w:hAnsi="Times New Roman" w:ascii="Times New Roman"/>
          <w:sz w:val="24"/>
          <w:szCs w:val="24"/>
        </w:rPr>
        <w:t>pravitel</w:t>
      </w:r>
      <w:r w:rsidR="001872F9">
        <w:rPr>
          <w:rFonts w:cs="Times New Roman" w:hAnsi="Times New Roman" w:ascii="Times New Roman"/>
          <w:sz w:val="24"/>
          <w:szCs w:val="24"/>
        </w:rPr>
        <w:t>j</w:t>
      </w:r>
      <w:r w:rsidR="005F6849">
        <w:rPr>
          <w:rFonts w:cs="Times New Roman" w:hAnsi="Times New Roman" w:ascii="Times New Roman"/>
          <w:sz w:val="24"/>
          <w:szCs w:val="24"/>
        </w:rPr>
        <w:t xml:space="preserve">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1872F9">
        <w:rPr>
          <w:rFonts w:cs="Times New Roman" w:hAnsi="Times New Roman" w:ascii="Times New Roman"/>
          <w:sz w:val="24"/>
          <w:szCs w:val="24"/>
        </w:rPr>
        <w:t>m</w:t>
      </w:r>
      <w:r w:rsidR="003018C4">
        <w:rPr>
          <w:rFonts w:cs="Times New Roman" w:hAnsi="Times New Roman" w:ascii="Times New Roman"/>
          <w:sz w:val="24"/>
          <w:szCs w:val="24"/>
        </w:rPr>
        <w:t xml:space="preserve"> </w:t>
      </w:r>
      <w:r w:rsidR="00944463" w:rsidRPr="00944463">
        <w:rPr>
          <w:rFonts w:cs="Times New Roman" w:hAnsi="Times New Roman" w:ascii="Times New Roman"/>
          <w:sz w:val="24"/>
          <w:szCs w:val="24"/>
        </w:rPr>
        <w:t>stečajno</w:t>
      </w:r>
      <w:r w:rsidR="001872F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3018C4">
        <w:rPr>
          <w:rFonts w:cs="Times New Roman" w:hAnsi="Times New Roman" w:ascii="Times New Roman"/>
          <w:sz w:val="24"/>
          <w:szCs w:val="24"/>
        </w:rPr>
        <w:t>upravitelj</w:t>
      </w:r>
      <w:r w:rsidR="001872F9">
        <w:rPr>
          <w:rFonts w:cs="Times New Roman" w:hAnsi="Times New Roman" w:ascii="Times New Roman"/>
          <w:sz w:val="24"/>
          <w:szCs w:val="24"/>
        </w:rPr>
        <w:t>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A0E2E" w:rsidP="006A5F54" w:rsidR="007075CE">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AC67E7" w:rsidR="00BF565C">
      <w:pPr>
        <w:spacing w:after="140" w:before="240"/>
        <w:jc w:val="center"/>
      </w:pPr>
      <w:r w:rsidRPr="00944463">
        <w:t>Obrazloženje</w:t>
      </w:r>
    </w:p>
    <w:p w:rsidRDefault="00D857CE" w:rsidP="00D857CE" w:rsidR="00D857CE" w:rsidRPr="00D857CE">
      <w:pPr>
        <w:spacing w:before="200"/>
        <w:ind w:firstLine="708"/>
        <w:jc w:val="both"/>
        <w:rPr>
          <w:rFonts w:cstheme="minorBidi" w:eastAsiaTheme="minorHAnsi"/>
          <w:lang w:eastAsia="en-US"/>
        </w:rPr>
      </w:pPr>
      <w:r w:rsidRPr="00D857CE">
        <w:rPr>
          <w:rFonts w:cstheme="minorBidi" w:eastAsiaTheme="minorHAnsi"/>
          <w:lang w:eastAsia="en-US"/>
        </w:rPr>
        <w:t>Financijska agencija, Regionalni centar Split podnijela je ovom sudu 27. srpnja 2018. prijedlog za otvaranje stečajnog postupka nad dužnikom GULIN Co d.o.o., OIB: 41929743162, Split, Tučepska 6,  navodeći da dužnik ima petero zaposlenih, a da na dan 25. srpnja 2018. u Očevidniku redoslijeda osnova za plaćanje, ima evidentirane neizvršene osnove za plaćanje u neprekinutom razdoblju od 128 dana, u ukupnom iznosu od 92.436,68 kn.</w:t>
      </w:r>
    </w:p>
    <w:p w:rsidRDefault="00D857CE" w:rsidP="00D857CE" w:rsidR="00D857CE" w:rsidRPr="00D857CE">
      <w:pPr>
        <w:spacing w:before="200"/>
        <w:ind w:firstLine="708"/>
        <w:jc w:val="both"/>
        <w:rPr>
          <w:rFonts w:cstheme="minorBidi" w:eastAsiaTheme="minorHAnsi"/>
          <w:lang w:eastAsia="en-US"/>
        </w:rPr>
      </w:pPr>
      <w:r w:rsidRPr="00D857CE">
        <w:rPr>
          <w:rFonts w:cstheme="minorBidi" w:eastAsiaTheme="minorHAnsi"/>
          <w:lang w:eastAsia="en-US"/>
        </w:rPr>
        <w:lastRenderedPageBreak/>
        <w:t>Rješenjem ovog suda poslovni broj 11.St-550/2018-7 od 20. studenog 2018. pokrenut je prethodni postupak radi utvrđivanja pretpostavki za otvaranje stečajnog postupka nad dužnikom i određeno je ročište radi očitovanja o prijedlogu za otvaranje stečajnog postupka.</w:t>
      </w:r>
    </w:p>
    <w:p w:rsidRDefault="00D857CE" w:rsidP="00593071" w:rsidR="00D857CE" w:rsidRPr="00D857CE">
      <w:pPr>
        <w:spacing w:before="140"/>
        <w:ind w:firstLine="708"/>
        <w:jc w:val="both"/>
        <w:rPr>
          <w:rFonts w:cstheme="minorBidi" w:eastAsiaTheme="minorHAnsi"/>
          <w:lang w:eastAsia="en-US"/>
        </w:rPr>
      </w:pPr>
      <w:r w:rsidRPr="00D857CE">
        <w:rPr>
          <w:rFonts w:cstheme="minorBidi" w:eastAsiaTheme="minorHAnsi"/>
          <w:lang w:eastAsia="en-US"/>
        </w:rPr>
        <w:t>Na ročište radi očitovanja o prijedlogu za otvaranje stečajnog postupka nad dužnikom, održano kod ovog suda 1</w:t>
      </w:r>
      <w:r>
        <w:rPr>
          <w:rFonts w:cstheme="minorBidi" w:eastAsiaTheme="minorHAnsi"/>
          <w:lang w:eastAsia="en-US"/>
        </w:rPr>
        <w:t>8</w:t>
      </w:r>
      <w:r w:rsidRPr="00D857CE">
        <w:rPr>
          <w:rFonts w:cstheme="minorBidi" w:eastAsiaTheme="minorHAnsi"/>
          <w:lang w:eastAsia="en-US"/>
        </w:rPr>
        <w:t>. prosinca 2018., nije pristupila zastupnica po zakonu dužnika, niti je udovoljila nalogu suda iz rješenja poslovni broj 11.St-550/2018-7 od 20. studenog 2018. i u spis u ostavljenom roku dostavila pisano izvješće o financijsko-gospodarskom stanju dužnika te popis imovine i obveza dužnika.</w:t>
      </w:r>
    </w:p>
    <w:p w:rsidRDefault="0036235C" w:rsidP="00593071" w:rsidR="00791D5A" w:rsidRPr="00791D5A">
      <w:pPr>
        <w:spacing w:before="140"/>
        <w:ind w:firstLine="703"/>
        <w:jc w:val="both"/>
        <w:rPr>
          <w:color w:val="000000"/>
        </w:rPr>
      </w:pPr>
      <w:r>
        <w:rPr>
          <w:color w:val="000000"/>
        </w:rPr>
        <w:t xml:space="preserve">Prema odredbi članka </w:t>
      </w:r>
      <w:r w:rsidR="00C24990">
        <w:rPr>
          <w:color w:val="000000"/>
        </w:rPr>
        <w:t>132</w:t>
      </w:r>
      <w:r>
        <w:rPr>
          <w:color w:val="000000"/>
        </w:rPr>
        <w:t>. stavka 1</w:t>
      </w:r>
      <w:r w:rsidR="002B21EE">
        <w:rPr>
          <w:color w:val="000000"/>
        </w:rPr>
        <w:t xml:space="preserve">. </w:t>
      </w:r>
      <w:r w:rsidR="002B21EE" w:rsidRPr="002B21EE">
        <w:rPr>
          <w:color w:val="000000"/>
        </w:rPr>
        <w:t>Stečajnog zakona („Narodne novine“ 71/15 i 104/17; dalje SZ)</w:t>
      </w:r>
      <w:r w:rsidR="00791D5A" w:rsidRPr="00791D5A">
        <w:rPr>
          <w:color w:val="000000"/>
        </w:rPr>
        <w:t xml:space="preserve"> ako </w:t>
      </w:r>
      <w:r w:rsidR="00C24990">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sidR="00C24990">
        <w:rPr>
          <w:color w:val="000000"/>
        </w:rPr>
        <w:t>donijet će</w:t>
      </w:r>
      <w:r w:rsidR="00791D5A" w:rsidRPr="00791D5A">
        <w:rPr>
          <w:color w:val="000000"/>
        </w:rPr>
        <w:t xml:space="preserve"> odluku o otvaranju i zaključenju stečajnog postupka. </w:t>
      </w:r>
    </w:p>
    <w:p w:rsidRDefault="00791D5A" w:rsidP="00593071" w:rsidR="00791D5A">
      <w:pPr>
        <w:spacing w:before="140"/>
        <w:ind w:firstLine="703"/>
        <w:jc w:val="both"/>
        <w:rPr>
          <w:color w:val="000000"/>
        </w:rPr>
      </w:pPr>
      <w:r w:rsidRPr="00791D5A">
        <w:rPr>
          <w:color w:val="000000"/>
        </w:rPr>
        <w:t xml:space="preserve">S obzirom na to da u ovoj fazi stečajnog postupka nije </w:t>
      </w:r>
      <w:r w:rsidR="00E27C7D">
        <w:rPr>
          <w:color w:val="000000"/>
        </w:rPr>
        <w:t>nedvojbeno</w:t>
      </w:r>
      <w:r w:rsidRPr="00791D5A">
        <w:rPr>
          <w:color w:val="000000"/>
        </w:rPr>
        <w:t xml:space="preserve"> </w:t>
      </w:r>
      <w:r w:rsidR="00E27C7D">
        <w:rPr>
          <w:color w:val="000000"/>
        </w:rPr>
        <w:t>utvrđena</w:t>
      </w:r>
      <w:r w:rsidRPr="00791D5A">
        <w:rPr>
          <w:color w:val="000000"/>
        </w:rPr>
        <w:t xml:space="preserve"> mogućnost da se imovinom dužnika pokriju troškovi stečajnog postupka, sud je na temelju odredbe čl</w:t>
      </w:r>
      <w:r w:rsidR="0036235C">
        <w:rPr>
          <w:color w:val="000000"/>
        </w:rPr>
        <w:t>anka</w:t>
      </w:r>
      <w:r w:rsidRPr="00791D5A">
        <w:rPr>
          <w:color w:val="000000"/>
        </w:rPr>
        <w:t xml:space="preserve"> </w:t>
      </w:r>
      <w:r w:rsidR="00C24990">
        <w:rPr>
          <w:color w:val="000000"/>
        </w:rPr>
        <w:t>119</w:t>
      </w:r>
      <w:r w:rsidRPr="00791D5A">
        <w:rPr>
          <w:color w:val="000000"/>
        </w:rPr>
        <w:t>. SZ-a imenovao privremenog stečajnog upravitelja, čiji su zadaci određeni točkom II. ovog rješenja.</w:t>
      </w:r>
    </w:p>
    <w:p w:rsidRDefault="0036235C" w:rsidP="00593071" w:rsidR="00100A09">
      <w:pPr>
        <w:pStyle w:val="Bezproreda"/>
        <w:spacing w:before="14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članka</w:t>
      </w:r>
      <w:r w:rsidR="00C24990">
        <w:rPr>
          <w:rFonts w:cs="Times New Roman" w:hAnsi="Times New Roman" w:ascii="Times New Roman"/>
          <w:color w:val="000000"/>
          <w:sz w:val="24"/>
          <w:szCs w:val="24"/>
        </w:rPr>
        <w:t xml:space="preserve"> 118.</w:t>
      </w:r>
      <w:r w:rsidR="00C24990">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593071" w:rsidR="00100A09">
      <w:pPr>
        <w:pStyle w:val="Bezproreda"/>
        <w:spacing w:before="140"/>
        <w:ind w:firstLine="709"/>
        <w:jc w:val="both"/>
        <w:rPr>
          <w:rFonts w:cs="Times New Roman" w:hAnsi="Times New Roman" w:ascii="Times New Roman"/>
          <w:sz w:val="24"/>
          <w:szCs w:val="24"/>
        </w:rPr>
      </w:pPr>
      <w:r>
        <w:rPr>
          <w:rFonts w:cs="Times New Roman" w:hAnsi="Times New Roman" w:ascii="Times New Roman"/>
          <w:sz w:val="24"/>
          <w:szCs w:val="24"/>
        </w:rPr>
        <w:t>Odredbom čl</w:t>
      </w:r>
      <w:r w:rsidR="0036235C">
        <w:rPr>
          <w:rFonts w:cs="Times New Roman" w:hAnsi="Times New Roman" w:ascii="Times New Roman"/>
          <w:sz w:val="24"/>
          <w:szCs w:val="24"/>
        </w:rPr>
        <w:t>anka</w:t>
      </w:r>
      <w:r>
        <w:rPr>
          <w:rFonts w:cs="Times New Roman" w:hAnsi="Times New Roman" w:ascii="Times New Roman"/>
          <w:sz w:val="24"/>
          <w:szCs w:val="24"/>
        </w:rPr>
        <w:t xml:space="preserve"> 119</w:t>
      </w:r>
      <w:r w:rsidR="00100A09">
        <w:rPr>
          <w:rFonts w:cs="Times New Roman" w:hAnsi="Times New Roman" w:ascii="Times New Roman"/>
          <w:sz w:val="24"/>
          <w:szCs w:val="24"/>
        </w:rPr>
        <w:t>. st</w:t>
      </w:r>
      <w:r w:rsidR="0036235C">
        <w:rPr>
          <w:rFonts w:cs="Times New Roman" w:hAnsi="Times New Roman" w:ascii="Times New Roman"/>
          <w:sz w:val="24"/>
          <w:szCs w:val="24"/>
        </w:rPr>
        <w:t>avka</w:t>
      </w:r>
      <w:r w:rsidR="00100A09">
        <w:rPr>
          <w:rFonts w:cs="Times New Roman" w:hAnsi="Times New Roman" w:ascii="Times New Roman"/>
          <w:sz w:val="24"/>
          <w:szCs w:val="24"/>
        </w:rPr>
        <w:t xml:space="preserve">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593071" w:rsidR="005C0FD5">
      <w:pPr>
        <w:pStyle w:val="Bezproreda"/>
        <w:spacing w:before="140"/>
        <w:ind w:firstLine="709"/>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36235C">
        <w:rPr>
          <w:rFonts w:cs="Times New Roman" w:hAnsi="Times New Roman" w:ascii="Times New Roman"/>
          <w:sz w:val="24"/>
          <w:szCs w:val="24"/>
        </w:rPr>
        <w:t>e stečaja nad dužnikom po članka</w:t>
      </w:r>
      <w:r w:rsidR="00C24990">
        <w:rPr>
          <w:rFonts w:cs="Times New Roman" w:hAnsi="Times New Roman" w:ascii="Times New Roman"/>
          <w:sz w:val="24"/>
          <w:szCs w:val="24"/>
        </w:rPr>
        <w:t xml:space="preserve">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593071" w:rsidR="005F6849">
      <w:pPr>
        <w:pStyle w:val="Bezproreda"/>
        <w:spacing w:before="140"/>
        <w:ind w:firstLine="709"/>
        <w:jc w:val="both"/>
        <w:rPr>
          <w:rFonts w:cs="Times New Roman" w:hAnsi="Times New Roman" w:ascii="Times New Roman"/>
          <w:sz w:val="24"/>
          <w:szCs w:val="24"/>
        </w:rPr>
      </w:pPr>
      <w:r w:rsidRPr="005F6849">
        <w:rPr>
          <w:rFonts w:cs="Times New Roman" w:hAnsi="Times New Roman" w:ascii="Times New Roman"/>
          <w:sz w:val="24"/>
          <w:szCs w:val="24"/>
        </w:rPr>
        <w:t>Privremen</w:t>
      </w:r>
      <w:r w:rsidR="0036235C">
        <w:rPr>
          <w:rFonts w:cs="Times New Roman" w:hAnsi="Times New Roman" w:ascii="Times New Roman"/>
          <w:sz w:val="24"/>
          <w:szCs w:val="24"/>
        </w:rPr>
        <w:t>i stečajni</w:t>
      </w:r>
      <w:r w:rsidR="00E36906">
        <w:rPr>
          <w:rFonts w:cs="Times New Roman" w:hAnsi="Times New Roman" w:ascii="Times New Roman"/>
          <w:sz w:val="24"/>
          <w:szCs w:val="24"/>
        </w:rPr>
        <w:t xml:space="preserve"> </w:t>
      </w:r>
      <w:r w:rsidR="001872F9" w:rsidRPr="00DB27DC">
        <w:rPr>
          <w:rFonts w:cs="Times New Roman" w:hAnsi="Times New Roman" w:ascii="Times New Roman"/>
          <w:sz w:val="24"/>
          <w:szCs w:val="24"/>
        </w:rPr>
        <w:t>upravitel</w:t>
      </w:r>
      <w:r w:rsidR="0036235C">
        <w:rPr>
          <w:rFonts w:cs="Times New Roman" w:hAnsi="Times New Roman" w:ascii="Times New Roman"/>
          <w:sz w:val="24"/>
          <w:szCs w:val="24"/>
        </w:rPr>
        <w:t>j</w:t>
      </w:r>
      <w:r w:rsidR="006A5F54">
        <w:rPr>
          <w:rFonts w:cs="Times New Roman" w:hAnsi="Times New Roman" w:ascii="Times New Roman"/>
          <w:sz w:val="24"/>
          <w:szCs w:val="24"/>
        </w:rPr>
        <w:t xml:space="preserve"> </w:t>
      </w:r>
      <w:r w:rsidR="00D857CE">
        <w:rPr>
          <w:rFonts w:cs="Times New Roman" w:hAnsi="Times New Roman" w:ascii="Times New Roman"/>
          <w:sz w:val="24"/>
          <w:szCs w:val="24"/>
        </w:rPr>
        <w:t>Marko Fak</w:t>
      </w:r>
      <w:r w:rsidR="001872F9" w:rsidRPr="00DB27DC">
        <w:rPr>
          <w:rFonts w:cs="Times New Roman" w:hAnsi="Times New Roman" w:ascii="Times New Roman"/>
          <w:sz w:val="24"/>
          <w:szCs w:val="24"/>
        </w:rPr>
        <w:t xml:space="preserve"> </w:t>
      </w:r>
      <w:r w:rsidR="00E94F37" w:rsidRPr="00DB27DC">
        <w:rPr>
          <w:rFonts w:cs="Times New Roman" w:hAnsi="Times New Roman" w:ascii="Times New Roman"/>
          <w:sz w:val="24"/>
          <w:szCs w:val="24"/>
        </w:rPr>
        <w:t>imenovan</w:t>
      </w:r>
      <w:r w:rsidRPr="005F6849">
        <w:rPr>
          <w:rFonts w:cs="Times New Roman" w:hAnsi="Times New Roman" w:ascii="Times New Roman"/>
          <w:sz w:val="24"/>
          <w:szCs w:val="24"/>
        </w:rPr>
        <w:t xml:space="preserve"> je metodom slučajnog odabira sa liste A stečajnih upravitelja za područje Trgovačkog suda u Splitu u smislu odredbe čl</w:t>
      </w:r>
      <w:r w:rsidR="001D6B64">
        <w:rPr>
          <w:rFonts w:cs="Times New Roman" w:hAnsi="Times New Roman" w:ascii="Times New Roman"/>
          <w:sz w:val="24"/>
          <w:szCs w:val="24"/>
        </w:rPr>
        <w:t>anka</w:t>
      </w:r>
      <w:r w:rsidRPr="005F6849">
        <w:rPr>
          <w:rFonts w:cs="Times New Roman" w:hAnsi="Times New Roman" w:ascii="Times New Roman"/>
          <w:sz w:val="24"/>
          <w:szCs w:val="24"/>
        </w:rPr>
        <w:t xml:space="preserve"> 119. st</w:t>
      </w:r>
      <w:r w:rsidR="001D6B64">
        <w:rPr>
          <w:rFonts w:cs="Times New Roman" w:hAnsi="Times New Roman" w:ascii="Times New Roman"/>
          <w:sz w:val="24"/>
          <w:szCs w:val="24"/>
        </w:rPr>
        <w:t>avka</w:t>
      </w:r>
      <w:r w:rsidR="00B70326">
        <w:rPr>
          <w:rFonts w:cs="Times New Roman" w:hAnsi="Times New Roman" w:ascii="Times New Roman"/>
          <w:sz w:val="24"/>
          <w:szCs w:val="24"/>
        </w:rPr>
        <w:t xml:space="preserve"> 6. i članka</w:t>
      </w:r>
      <w:r w:rsidRPr="005F6849">
        <w:rPr>
          <w:rFonts w:cs="Times New Roman" w:hAnsi="Times New Roman" w:ascii="Times New Roman"/>
          <w:sz w:val="24"/>
          <w:szCs w:val="24"/>
        </w:rPr>
        <w:t xml:space="preserve"> 85. SZ-</w:t>
      </w:r>
      <w:r>
        <w:rPr>
          <w:rFonts w:cs="Times New Roman" w:hAnsi="Times New Roman" w:ascii="Times New Roman"/>
          <w:sz w:val="24"/>
          <w:szCs w:val="24"/>
        </w:rPr>
        <w:t>a.</w:t>
      </w:r>
    </w:p>
    <w:p w:rsidRDefault="00874E96" w:rsidP="00593071" w:rsidR="00B32D61">
      <w:pPr>
        <w:pStyle w:val="Bezproreda"/>
        <w:spacing w:before="14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B70326">
        <w:rPr>
          <w:rFonts w:cs="Times New Roman" w:hAnsi="Times New Roman" w:ascii="Times New Roman"/>
          <w:sz w:val="24"/>
          <w:szCs w:val="24"/>
        </w:rPr>
        <w:t xml:space="preserve"> članaka </w:t>
      </w:r>
      <w:r w:rsidR="00C24990">
        <w:rPr>
          <w:rFonts w:cs="Times New Roman" w:hAnsi="Times New Roman" w:ascii="Times New Roman"/>
          <w:sz w:val="24"/>
          <w:szCs w:val="24"/>
        </w:rPr>
        <w:t>118. i 119</w:t>
      </w:r>
      <w:r>
        <w:rPr>
          <w:rFonts w:cs="Times New Roman" w:hAnsi="Times New Roman" w:ascii="Times New Roman"/>
          <w:sz w:val="24"/>
          <w:szCs w:val="24"/>
        </w:rPr>
        <w:t>. SZ-a odlučeno je kao u izreci ovog rješenja.</w:t>
      </w:r>
    </w:p>
    <w:p w:rsidRDefault="00624775" w:rsidP="00593071" w:rsidR="00274174">
      <w:pPr>
        <w:spacing w:before="100"/>
        <w:jc w:val="center"/>
      </w:pPr>
      <w:r w:rsidRPr="00D25C4A">
        <w:t>U Spli</w:t>
      </w:r>
      <w:r w:rsidR="00122E18">
        <w:t xml:space="preserve">tu </w:t>
      </w:r>
      <w:r w:rsidR="00D857CE">
        <w:t>24</w:t>
      </w:r>
      <w:r w:rsidR="00B70326">
        <w:t>. prosinca</w:t>
      </w:r>
      <w:r w:rsidR="00122E18">
        <w:t xml:space="preserve"> 2018.</w:t>
      </w:r>
    </w:p>
    <w:p w:rsidRDefault="00122E18" w:rsidP="00593071" w:rsidR="0033288D">
      <w:pPr>
        <w:spacing w:before="100"/>
        <w:ind w:left="6372"/>
        <w:jc w:val="center"/>
      </w:pPr>
      <w:r>
        <w:t>Sutkinja</w:t>
      </w:r>
    </w:p>
    <w:p w:rsidRDefault="00122E18" w:rsidP="0094096C" w:rsidR="00593071">
      <w:pPr>
        <w:ind w:left="6372"/>
        <w:jc w:val="center"/>
      </w:pPr>
      <w:r>
        <w:t>Ana Golub Gruić</w:t>
      </w:r>
      <w:r w:rsidR="00593071">
        <w:t>, v.r.</w:t>
      </w:r>
    </w:p>
    <w:p w:rsidRDefault="00593071" w:rsidP="008832A6" w:rsidR="00593071">
      <w:pPr>
        <w:jc w:val="right"/>
      </w:pPr>
      <w:r>
        <w:t>za točnost otpravka – ovlašteni službenik</w:t>
      </w:r>
    </w:p>
    <w:p w:rsidRDefault="00593071" w:rsidP="008832A6" w:rsidR="00593071">
      <w:pPr>
        <w:ind w:firstLine="708" w:left="4956"/>
        <w:jc w:val="center"/>
      </w:pPr>
      <w:r>
        <w:t>Ana Bosančić</w:t>
      </w:r>
    </w:p>
    <w:p w:rsidRDefault="0033288D" w:rsidP="00E36906" w:rsidR="0033288D">
      <w:pPr>
        <w:pStyle w:val="Tijeloteksta"/>
        <w:ind w:left="6372"/>
        <w:jc w:val="center"/>
      </w:pPr>
    </w:p>
    <w:p w:rsidRDefault="00E36906" w:rsidP="00E36906" w:rsidR="00E36906">
      <w:pPr>
        <w:pStyle w:val="Tijeloteksta"/>
        <w:ind w:left="6372"/>
        <w:jc w:val="center"/>
      </w:pPr>
    </w:p>
    <w:p w:rsidRDefault="00122E18" w:rsidP="0033288D" w:rsidR="0033288D">
      <w:pPr>
        <w:spacing w:before="180"/>
        <w:jc w:val="both"/>
        <w:rPr>
          <w:lang w:eastAsia="en-US"/>
        </w:rPr>
      </w:pPr>
      <w:r>
        <w:rPr>
          <w:lang w:eastAsia="en-US"/>
        </w:rPr>
        <w:t>Uputa o pravnom lijeku</w:t>
      </w:r>
      <w:r w:rsidR="0033288D">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83F7C" w:rsidP="0033288D" w:rsidR="00D83F7C">
      <w:pPr>
        <w:spacing w:before="180"/>
        <w:jc w:val="both"/>
        <w:rPr>
          <w:lang w:eastAsia="en-US"/>
        </w:rPr>
      </w:pPr>
    </w:p>
    <w:sectPr w:rsidSect="001D6B64" w:rsidR="00D83F7C">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593071">
      <w:rPr>
        <w:rStyle w:val="Brojstranice"/>
        <w:noProof/>
      </w:rPr>
      <w:t>3</w:t>
    </w:r>
    <w:r>
      <w:rPr>
        <w:rStyle w:val="Brojstranice"/>
      </w:rPr>
      <w:fldChar w:fldCharType="end"/>
    </w:r>
  </w:p>
  <w:p w:rsidRDefault="00122E18" w:rsidP="00122E18" w:rsidR="00622B52">
    <w:pPr>
      <w:pStyle w:val="Zaglavlje"/>
      <w:jc w:val="right"/>
    </w:pPr>
    <w:r>
      <w:t xml:space="preserve">Poslovni broj: </w:t>
    </w:r>
    <w:r w:rsidR="001B3F30">
      <w:t>11.</w:t>
    </w:r>
    <w:r w:rsidR="00622B52">
      <w:t>St</w:t>
    </w:r>
    <w:r w:rsidR="001872F9">
      <w:t>-</w:t>
    </w:r>
    <w:r w:rsidR="00D857CE">
      <w:t>550/2018-13</w:t>
    </w:r>
  </w:p>
  <w:p w:rsidRDefault="007A053B" w:rsidP="007A053B" w:rsidR="007A053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1433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0128"/>
    <w:rsid w:val="00032A0A"/>
    <w:rsid w:val="0003320E"/>
    <w:rsid w:val="00036386"/>
    <w:rsid w:val="00044534"/>
    <w:rsid w:val="00071FC6"/>
    <w:rsid w:val="00073D39"/>
    <w:rsid w:val="00090C84"/>
    <w:rsid w:val="0009497C"/>
    <w:rsid w:val="000A1804"/>
    <w:rsid w:val="000A6287"/>
    <w:rsid w:val="000C2B16"/>
    <w:rsid w:val="000C6B76"/>
    <w:rsid w:val="000D5751"/>
    <w:rsid w:val="000D6238"/>
    <w:rsid w:val="000D6985"/>
    <w:rsid w:val="000E68B0"/>
    <w:rsid w:val="000F4DBC"/>
    <w:rsid w:val="00100A09"/>
    <w:rsid w:val="0010141B"/>
    <w:rsid w:val="001042C7"/>
    <w:rsid w:val="00104F7D"/>
    <w:rsid w:val="00122E18"/>
    <w:rsid w:val="00134C93"/>
    <w:rsid w:val="00136BB4"/>
    <w:rsid w:val="00142D71"/>
    <w:rsid w:val="001437F0"/>
    <w:rsid w:val="00152E22"/>
    <w:rsid w:val="00164D3C"/>
    <w:rsid w:val="00173FAA"/>
    <w:rsid w:val="00183A95"/>
    <w:rsid w:val="00184DC9"/>
    <w:rsid w:val="001872F9"/>
    <w:rsid w:val="001A0C3F"/>
    <w:rsid w:val="001A4936"/>
    <w:rsid w:val="001B3F30"/>
    <w:rsid w:val="001B69C1"/>
    <w:rsid w:val="001C3899"/>
    <w:rsid w:val="001D0722"/>
    <w:rsid w:val="001D4BCF"/>
    <w:rsid w:val="001D6B64"/>
    <w:rsid w:val="001D765A"/>
    <w:rsid w:val="001E16FE"/>
    <w:rsid w:val="001E3BD5"/>
    <w:rsid w:val="001F5C0E"/>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21EE"/>
    <w:rsid w:val="002B4F3F"/>
    <w:rsid w:val="002C052E"/>
    <w:rsid w:val="002C0DC8"/>
    <w:rsid w:val="002C2C6D"/>
    <w:rsid w:val="002C5AB8"/>
    <w:rsid w:val="002C7ECE"/>
    <w:rsid w:val="002E2F58"/>
    <w:rsid w:val="002E4478"/>
    <w:rsid w:val="002E67E8"/>
    <w:rsid w:val="002F0942"/>
    <w:rsid w:val="002F2612"/>
    <w:rsid w:val="00300B89"/>
    <w:rsid w:val="003018C4"/>
    <w:rsid w:val="0030195D"/>
    <w:rsid w:val="00310B43"/>
    <w:rsid w:val="00317000"/>
    <w:rsid w:val="00322DED"/>
    <w:rsid w:val="00326A90"/>
    <w:rsid w:val="0033288D"/>
    <w:rsid w:val="00334F76"/>
    <w:rsid w:val="003370AF"/>
    <w:rsid w:val="00337473"/>
    <w:rsid w:val="00337E7C"/>
    <w:rsid w:val="0034751D"/>
    <w:rsid w:val="0036235C"/>
    <w:rsid w:val="003626BF"/>
    <w:rsid w:val="00376375"/>
    <w:rsid w:val="003948F1"/>
    <w:rsid w:val="003A1AD9"/>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4770D"/>
    <w:rsid w:val="00552EA4"/>
    <w:rsid w:val="005679DF"/>
    <w:rsid w:val="00571EFF"/>
    <w:rsid w:val="00574155"/>
    <w:rsid w:val="00587DEB"/>
    <w:rsid w:val="00591EFC"/>
    <w:rsid w:val="00593071"/>
    <w:rsid w:val="00597E79"/>
    <w:rsid w:val="005A4A13"/>
    <w:rsid w:val="005B02E1"/>
    <w:rsid w:val="005B6B4C"/>
    <w:rsid w:val="005B7DF7"/>
    <w:rsid w:val="005C0FD5"/>
    <w:rsid w:val="005D1238"/>
    <w:rsid w:val="005D2A88"/>
    <w:rsid w:val="005E33DE"/>
    <w:rsid w:val="005F0FF0"/>
    <w:rsid w:val="005F6849"/>
    <w:rsid w:val="006045CF"/>
    <w:rsid w:val="00612582"/>
    <w:rsid w:val="00615BDB"/>
    <w:rsid w:val="00622B52"/>
    <w:rsid w:val="00624775"/>
    <w:rsid w:val="00625C97"/>
    <w:rsid w:val="0063119E"/>
    <w:rsid w:val="00632AE9"/>
    <w:rsid w:val="0063302A"/>
    <w:rsid w:val="00634026"/>
    <w:rsid w:val="00644F0A"/>
    <w:rsid w:val="00645B15"/>
    <w:rsid w:val="00650552"/>
    <w:rsid w:val="00652CF7"/>
    <w:rsid w:val="00656371"/>
    <w:rsid w:val="0067248A"/>
    <w:rsid w:val="0067383E"/>
    <w:rsid w:val="00687FCE"/>
    <w:rsid w:val="00691E2D"/>
    <w:rsid w:val="006A06E9"/>
    <w:rsid w:val="006A5F54"/>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34609"/>
    <w:rsid w:val="00737CEC"/>
    <w:rsid w:val="00744D51"/>
    <w:rsid w:val="007557C2"/>
    <w:rsid w:val="00760AFF"/>
    <w:rsid w:val="0076471E"/>
    <w:rsid w:val="00770D0C"/>
    <w:rsid w:val="00773597"/>
    <w:rsid w:val="00783EAE"/>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405A3"/>
    <w:rsid w:val="0087231D"/>
    <w:rsid w:val="00874E67"/>
    <w:rsid w:val="00874E96"/>
    <w:rsid w:val="008753A1"/>
    <w:rsid w:val="008776D1"/>
    <w:rsid w:val="00891AF6"/>
    <w:rsid w:val="008B1CB2"/>
    <w:rsid w:val="008B1D1B"/>
    <w:rsid w:val="008B5761"/>
    <w:rsid w:val="008D04C8"/>
    <w:rsid w:val="008D1D94"/>
    <w:rsid w:val="008D670B"/>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0C4A"/>
    <w:rsid w:val="00975497"/>
    <w:rsid w:val="00976EE9"/>
    <w:rsid w:val="009824E9"/>
    <w:rsid w:val="00982E0B"/>
    <w:rsid w:val="00986004"/>
    <w:rsid w:val="00996540"/>
    <w:rsid w:val="00997768"/>
    <w:rsid w:val="009A4850"/>
    <w:rsid w:val="009A51CA"/>
    <w:rsid w:val="009A575E"/>
    <w:rsid w:val="009C35C6"/>
    <w:rsid w:val="009C3999"/>
    <w:rsid w:val="009C5B47"/>
    <w:rsid w:val="009D3964"/>
    <w:rsid w:val="009D50CD"/>
    <w:rsid w:val="009D5518"/>
    <w:rsid w:val="009E5F19"/>
    <w:rsid w:val="009E6815"/>
    <w:rsid w:val="00A05C0B"/>
    <w:rsid w:val="00A05F49"/>
    <w:rsid w:val="00A1784B"/>
    <w:rsid w:val="00A21CC9"/>
    <w:rsid w:val="00A25FC5"/>
    <w:rsid w:val="00A44245"/>
    <w:rsid w:val="00A479A1"/>
    <w:rsid w:val="00A67C46"/>
    <w:rsid w:val="00A82F19"/>
    <w:rsid w:val="00A85A47"/>
    <w:rsid w:val="00A862E1"/>
    <w:rsid w:val="00A96A74"/>
    <w:rsid w:val="00AA2378"/>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70326"/>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5968"/>
    <w:rsid w:val="00CC66EC"/>
    <w:rsid w:val="00CD130B"/>
    <w:rsid w:val="00CD24D7"/>
    <w:rsid w:val="00CE0E84"/>
    <w:rsid w:val="00CF4217"/>
    <w:rsid w:val="00CF528D"/>
    <w:rsid w:val="00D133E7"/>
    <w:rsid w:val="00D25C4A"/>
    <w:rsid w:val="00D270B4"/>
    <w:rsid w:val="00D53C14"/>
    <w:rsid w:val="00D62B20"/>
    <w:rsid w:val="00D67749"/>
    <w:rsid w:val="00D6793E"/>
    <w:rsid w:val="00D7242A"/>
    <w:rsid w:val="00D83F7C"/>
    <w:rsid w:val="00D84696"/>
    <w:rsid w:val="00D857CE"/>
    <w:rsid w:val="00D92816"/>
    <w:rsid w:val="00D97C04"/>
    <w:rsid w:val="00DB27DC"/>
    <w:rsid w:val="00DB35B4"/>
    <w:rsid w:val="00DB730F"/>
    <w:rsid w:val="00DC434F"/>
    <w:rsid w:val="00DC599E"/>
    <w:rsid w:val="00DD0D7D"/>
    <w:rsid w:val="00DD2508"/>
    <w:rsid w:val="00DD375D"/>
    <w:rsid w:val="00DD58C6"/>
    <w:rsid w:val="00DD6489"/>
    <w:rsid w:val="00DE0390"/>
    <w:rsid w:val="00DF6583"/>
    <w:rsid w:val="00DF7080"/>
    <w:rsid w:val="00E07AF7"/>
    <w:rsid w:val="00E11976"/>
    <w:rsid w:val="00E17605"/>
    <w:rsid w:val="00E20482"/>
    <w:rsid w:val="00E27C7D"/>
    <w:rsid w:val="00E304D9"/>
    <w:rsid w:val="00E36906"/>
    <w:rsid w:val="00E40216"/>
    <w:rsid w:val="00E439F9"/>
    <w:rsid w:val="00E44EB9"/>
    <w:rsid w:val="00E4525D"/>
    <w:rsid w:val="00E47AF4"/>
    <w:rsid w:val="00E52E3C"/>
    <w:rsid w:val="00E5386F"/>
    <w:rsid w:val="00E56435"/>
    <w:rsid w:val="00E56551"/>
    <w:rsid w:val="00E61F7E"/>
    <w:rsid w:val="00E77C4A"/>
    <w:rsid w:val="00E94F37"/>
    <w:rsid w:val="00EA3831"/>
    <w:rsid w:val="00EB4356"/>
    <w:rsid w:val="00EB61A8"/>
    <w:rsid w:val="00ED613B"/>
    <w:rsid w:val="00ED730A"/>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71D2B"/>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93071"/>
    <w:rPr>
      <w:color w:val="808080"/>
      <w:bdr w:space="0" w:sz="0" w:color="auto" w:val="none"/>
      <w:shd w:fill="auto" w:color="auto" w:val="clear"/>
    </w:rPr>
  </w:style>
  <w:style w:customStyle="true" w:styleId="eSPISCCParagraphDefaultFont" w:type="character">
    <w:name w:val="eSPIS_CC_Paragraph Default Font"/>
    <w:basedOn w:val="Zadanifontodlomka"/>
    <w:rsid w:val="005930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3071"/>
    <w:rPr>
      <w:bdr w:space="0" w:sz="0" w:color="auto" w:val="none"/>
      <w:shd w:fill="FFFFCC" w:color="auto" w:val="clear"/>
      <w:lang w:val="hr-HR"/>
    </w:rPr>
  </w:style>
  <w:style w:customStyle="true" w:styleId="PozadinaSvijetloCrvena" w:type="character">
    <w:name w:val="Pozadina_SvijetloCrvena"/>
    <w:basedOn w:val="eSPISCCParagraphDefaultFont"/>
    <w:rsid w:val="005930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307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93071"/>
    <w:rPr>
      <w:color w:val="808080"/>
      <w:bdr w:color="auto" w:space="0" w:sz="0" w:val="none"/>
      <w:shd w:color="auto" w:fill="auto" w:val="clear"/>
    </w:rPr>
  </w:style>
  <w:style w:customStyle="1" w:styleId="eSPISCCParagraphDefaultFont" w:type="character">
    <w:name w:val="eSPIS_CC_Paragraph Default Font"/>
    <w:basedOn w:val="Zadanifontodlomka"/>
    <w:rsid w:val="005930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3071"/>
    <w:rPr>
      <w:bdr w:color="auto" w:space="0" w:sz="0" w:val="none"/>
      <w:shd w:color="auto" w:fill="FFFFCC" w:val="clear"/>
      <w:lang w:val="hr-HR"/>
    </w:rPr>
  </w:style>
  <w:style w:customStyle="1" w:styleId="PozadinaSvijetloCrvena" w:type="character">
    <w:name w:val="Pozadina_SvijetloCrvena"/>
    <w:basedOn w:val="eSPISCCParagraphDefaultFont"/>
    <w:rsid w:val="005930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307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834518">
      <w:bodyDiv w:val="true"/>
      <w:marLeft w:val="0"/>
      <w:marRight w:val="0"/>
      <w:marTop w:val="0"/>
      <w:marBottom w:val="0"/>
      <w:divBdr>
        <w:top w:space="0" w:sz="0" w:color="auto" w:val="none"/>
        <w:left w:space="0" w:sz="0" w:color="auto" w:val="none"/>
        <w:bottom w:space="0" w:sz="0" w:color="auto" w:val="none"/>
        <w:right w:space="0" w:sz="0" w:color="auto" w:val="none"/>
      </w:divBdr>
    </w:div>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prosinca 2018.</izvorni_sadrzaj>
    <derivirana_varijabla naziv="DomainObject.DatumDonosenjaOdluke_1">24.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550</izvorni_sadrzaj>
    <derivirana_varijabla naziv="DomainObject.Predmet.Broj_1">550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2018.</izvorni_sadrzaj>
    <derivirana_varijabla naziv="DomainObject.Predmet.DatumOsnivanja_1">31.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St-550/2018</izvorni_sadrzaj>
    <derivirana_varijabla naziv="DomainObject.Predmet.OznakaBroj_1">St-550/2018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zaposlenih</izvorni_sadrzaj>
    <derivirana_varijabla naziv="DomainObject.Predmet.PrimjedbaSuca_1">5 zaposlenih</derivirana_varijabla>
  </DomainObject.Predmet.PrimjedbaSuca>
  <DomainObject.Predmet.ProtustrankaFormated>
    <izvorni_sadrzaj>  GULIN Co društvo s ograničenom odgovornošću za trgovinu i poslovne usluge</izvorni_sadrzaj>
    <derivirana_varijabla naziv="DomainObject.Predmet.ProtustrankaFormated_1">  GULIN Co društvo s ograničenom odgovornošću za trgovinu i poslovne usluge</derivirana_varijabla>
  </DomainObject.Predmet.ProtustrankaFormated>
  <DomainObject.Predmet.ProtustrankaFormatedOIB>
    <izvorni_sadrzaj>  GULIN Co društvo s ograničenom odgovornošću za trgovinu i poslovne usluge, OIB 41929743162</izvorni_sadrzaj>
    <derivirana_varijabla naziv="DomainObject.Predmet.ProtustrankaFormatedOIB_1">  GULIN Co društvo s ograničenom odgovornošću za trgovinu i poslovne usluge, OIB 41929743162</derivirana_varijabla>
  </DomainObject.Predmet.ProtustrankaFormatedOIB>
  <DomainObject.Predmet.ProtustrankaFormatedWithAdress>
    <izvorni_sadrzaj> GULIN Co društvo s ograničenom odgovornošću za trgovinu i poslovne usluge, Tučepska 6, 21000 Split</izvorni_sadrzaj>
    <derivirana_varijabla naziv="DomainObject.Predmet.ProtustrankaFormatedWithAdress_1"> GULIN Co društvo s ograničenom odgovornošću za trgovinu i poslovne usluge, Tučepska 6, 21000 Split</derivirana_varijabla>
  </DomainObject.Predmet.ProtustrankaFormatedWithAdress>
  <DomainObject.Predmet.ProtustrankaFormatedWithAdressOIB>
    <izvorni_sadrzaj> GULIN Co društvo s ograničenom odgovornošću za trgovinu i poslovne usluge, OIB 41929743162, Tučepska 6, 21000 Split</izvorni_sadrzaj>
    <derivirana_varijabla naziv="DomainObject.Predmet.ProtustrankaFormatedWithAdressOIB_1"> GULIN Co društvo s ograničenom odgovornošću za trgovinu i poslovne usluge, OIB 41929743162, Tučepska 6, 21000 Split</derivirana_varijabla>
  </DomainObject.Predmet.ProtustrankaFormatedWithAdressOIB>
  <DomainObject.Predmet.ProtustrankaWithAdress>
    <izvorni_sadrzaj>GULIN Co društvo s ograničenom odgovornošću za trgovinu i poslovne usluge Tučepska 6, 21000 Split</izvorni_sadrzaj>
    <derivirana_varijabla naziv="DomainObject.Predmet.ProtustrankaWithAdress_1">GULIN Co društvo s ograničenom odgovornošću za trgovinu i poslovne usluge Tučepska 6, 21000 Split</derivirana_varijabla>
  </DomainObject.Predmet.ProtustrankaWithAdress>
  <DomainObject.Predmet.ProtustrankaWithAdressOIB>
    <izvorni_sadrzaj>GULIN Co društvo s ograničenom odgovornošću za trgovinu i poslovne usluge, OIB 41929743162, Tučepska 6, 21000 Split</izvorni_sadrzaj>
    <derivirana_varijabla naziv="DomainObject.Predmet.ProtustrankaWithAdressOIB_1">GULIN Co društvo s ograničenom odgovornošću za trgovinu i poslovne usluge, OIB 41929743162, Tučepska 6, 21000 Split</derivirana_varijabla>
  </DomainObject.Predmet.ProtustrankaWithAdressOIB>
  <DomainObject.Predmet.ProtustrankaNazivFormated>
    <izvorni_sadrzaj>GULIN Co društvo s ograničenom odgovornošću za trgovinu i poslovne usluge</izvorni_sadrzaj>
    <derivirana_varijabla naziv="DomainObject.Predmet.ProtustrankaNazivFormated_1">GULIN Co društvo s ograničenom odgovornošću za trgovinu i poslovne usluge</derivirana_varijabla>
  </DomainObject.Predmet.ProtustrankaNazivFormated>
  <DomainObject.Predmet.ProtustrankaNazivFormatedOIB>
    <izvorni_sadrzaj>GULIN Co društvo s ograničenom odgovornošću za trgovinu i poslovne usluge, OIB 41929743162</izvorni_sadrzaj>
    <derivirana_varijabla naziv="DomainObject.Predmet.ProtustrankaNazivFormatedOIB_1">GULIN Co društvo s ograničenom odgovornošću za trgovinu i poslovne usluge, OIB 41929743162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92436.68</izvorni_sadrzaj>
    <derivirana_varijabla naziv="DomainObject.Predmet.TrenutnaVrijednost_1">92436.68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GULIN Co društvo s ograničenom odgovornošću za trgovinu i poslovne usluge</item>
    </izvorni_sadrzaj>
    <derivirana_varijabla naziv="DomainObject.Predmet.ProtuStrankaListFormated_1">
      <item>GULIN Co društvo s ograničenom odgovornošću za trgovinu i poslovne usluge</item>
    </derivirana_varijabla>
  </DomainObject.Predmet.ProtuStrankaListFormated>
  <DomainObject.Predmet.ProtuStrankaListFormatedOIB>
    <izvorni_sadrzaj>
      <item>GULIN Co društvo s ograničenom odgovornošću za trgovinu i poslovne usluge, OIB 41929743162</item>
    </izvorni_sadrzaj>
    <derivirana_varijabla naziv="DomainObject.Predmet.ProtuStrankaListFormatedOIB_1">
      <item>GULIN Co društvo s ograničenom odgovornošću za trgovinu i poslovne usluge, OIB 41929743162</item>
    </derivirana_varijabla>
  </DomainObject.Predmet.ProtuStrankaListFormatedOIB>
  <DomainObject.Predmet.ProtuStrankaListFormatedWithAdress>
    <izvorni_sadrzaj>
      <item>GULIN Co društvo s ograničenom odgovornošću za trgovinu i poslovne usluge, Tučepska 6, 21000 Split</item>
    </izvorni_sadrzaj>
    <derivirana_varijabla naziv="DomainObject.Predmet.ProtuStrankaListFormatedWithAdress_1">
      <item>GULIN Co društvo s ograničenom odgovornošću za trgovinu i poslovne usluge, Tučepska 6, 21000 Split</item>
    </derivirana_varijabla>
  </DomainObject.Predmet.ProtuStrankaListFormatedWithAdress>
  <DomainObject.Predmet.ProtuStrankaListFormatedWithAdressOIB>
    <izvorni_sadrzaj>
      <item>GULIN Co društvo s ograničenom odgovornošću za trgovinu i poslovne usluge, OIB 41929743162, Tučepska 6, 21000 Split</item>
    </izvorni_sadrzaj>
    <derivirana_varijabla naziv="DomainObject.Predmet.ProtuStrankaListFormatedWithAdressOIB_1">
      <item>GULIN Co društvo s ograničenom odgovornošću za trgovinu i poslovne usluge, OIB 41929743162, Tučepska 6, 21000 Split</item>
    </derivirana_varijabla>
  </DomainObject.Predmet.ProtuStrankaListFormatedWithAdressOIB>
  <DomainObject.Predmet.ProtuStrankaListNazivFormated>
    <izvorni_sadrzaj>
      <item>GULIN Co društvo s ograničenom odgovornošću za trgovinu i poslovne usluge</item>
    </izvorni_sadrzaj>
    <derivirana_varijabla naziv="DomainObject.Predmet.ProtuStrankaListNazivFormated_1">
      <item>GULIN Co društvo s ograničenom odgovornošću za trgovinu i poslovne usluge</item>
    </derivirana_varijabla>
  </DomainObject.Predmet.ProtuStrankaListNazivFormated>
  <DomainObject.Predmet.ProtuStrankaListNazivFormatedOIB>
    <izvorni_sadrzaj>
      <item>GULIN Co društvo s ograničenom odgovornošću za trgovinu i poslovne usluge, OIB 41929743162</item>
    </izvorni_sadrzaj>
    <derivirana_varijabla naziv="DomainObject.Predmet.ProtuStrankaListNazivFormatedOIB_1">
      <item>GULIN Co društvo s ograničenom odgovornošću za trgovinu i poslovne usluge, OIB 41929743162</item>
    </derivirana_varijabla>
  </DomainObject.Predmet.ProtuStrankaListNazivFormatedOIB>
  <DomainObject.Predmet.OstaliListFormated>
    <izvorni_sadrzaj>
      <item>Ružica Angelov</item>
    </izvorni_sadrzaj>
    <derivirana_varijabla naziv="DomainObject.Predmet.OstaliListFormated_1">
      <item>Ružica Angelov</item>
    </derivirana_varijabla>
  </DomainObject.Predmet.OstaliListFormated>
  <DomainObject.Predmet.OstaliListFormatedOIB>
    <izvorni_sadrzaj>
      <item>Ružica Angelov, OIB 33565874466</item>
    </izvorni_sadrzaj>
    <derivirana_varijabla naziv="DomainObject.Predmet.OstaliListFormatedOIB_1">
      <item>Ružica Angelov, OIB 33565874466</item>
    </derivirana_varijabla>
  </DomainObject.Predmet.OstaliListFormatedOIB>
  <DomainObject.Predmet.OstaliListFormatedWithAdress>
    <izvorni_sadrzaj>
      <item>Ružica Angelov, Tučepska Ulica 6, 21000 Split</item>
    </izvorni_sadrzaj>
    <derivirana_varijabla naziv="DomainObject.Predmet.OstaliListFormatedWithAdress_1">
      <item>Ružica Angelov, Tučepska Ulica 6, 21000 Split</item>
    </derivirana_varijabla>
  </DomainObject.Predmet.OstaliListFormatedWithAdress>
  <DomainObject.Predmet.OstaliListFormatedWithAdressOIB>
    <izvorni_sadrzaj>
      <item>Ružica Angelov, OIB 33565874466, Tučepska Ulica 6, 21000 Split</item>
    </izvorni_sadrzaj>
    <derivirana_varijabla naziv="DomainObject.Predmet.OstaliListFormatedWithAdressOIB_1">
      <item>Ružica Angelov, OIB 33565874466, Tučepska Ulica 6, 21000 Split</item>
    </derivirana_varijabla>
  </DomainObject.Predmet.OstaliListFormatedWithAdressOIB>
  <DomainObject.Predmet.OstaliListNazivFormated>
    <izvorni_sadrzaj>
      <item>Ružica Angelov</item>
    </izvorni_sadrzaj>
    <derivirana_varijabla naziv="DomainObject.Predmet.OstaliListNazivFormated_1">
      <item>Ružica Angelov</item>
    </derivirana_varijabla>
  </DomainObject.Predmet.OstaliListNazivFormated>
  <DomainObject.Predmet.OstaliListNazivFormatedOIB>
    <izvorni_sadrzaj>
      <item>Ružica Angelov, OIB 33565874466</item>
    </izvorni_sadrzaj>
    <derivirana_varijabla naziv="DomainObject.Predmet.OstaliListNazivFormatedOIB_1">
      <item>Ružica Angelov, OIB 33565874466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prosinca 2018.</izvorni_sadrzaj>
    <derivirana_varijabla naziv="DomainObject.Datum_1">24. prosinca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GULIN Co društvo s ograničenom odgovornošću za trgovinu i poslovne usluge</izvorni_sadrzaj>
    <derivirana_varijabla naziv="DomainObject.Predmet.ProtustrankaIDrugi_1">GULIN Co društvo s ograničenom odgovornošću za trgovinu i poslovne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GULIN Co društvo s ograničenom odgovornošću za trgovinu i poslovne usluge, OIB 41929743162, Tučepska 6, 21000 Split</izvorni_sadrzaj>
    <derivirana_varijabla naziv="DomainObject.Predmet.ProtustrankaIDrugiAdressOIB_1">GULIN Co društvo s ograničenom odgovornošću za trgovinu i poslovne usluge, OIB 41929743162, Tučepska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GULIN Co društvo s ograničenom odgovornošću za trgovinu i poslovne usluge</item>
      <item>FINANCIJSKA AGENCIJA, RC SPLIT</item>
      <item>Ružica Angelov</item>
    </izvorni_sadrzaj>
    <derivirana_varijabla naziv="DomainObject.Predmet.SudioniciListNaziv_1">
      <item>GULIN Co društvo s ograničenom odgovornošću za trgovinu i poslovne usluge</item>
      <item>FINANCIJSKA AGENCIJA, RC SPLIT</item>
      <item>Ružica Angelov</item>
    </derivirana_varijabla>
  </DomainObject.Predmet.SudioniciListNaziv>
  <DomainObject.Predmet.SudioniciListAdressOIB>
    <izvorni_sadrzaj>
      <item>GULIN Co društvo s ograničenom odgovornošću za trgovinu i poslovne usluge, OIB 41929743162, Tučepska 6,21000 Split</item>
      <item>FINANCIJSKA AGENCIJA, RC SPLIT, OIB 85821130368, Mažuranićevo šetalište 24 b,21000 Split</item>
      <item>Ružica Angelov, OIB 33565874466, Tučepska Ulica 6,21000 Split</item>
    </izvorni_sadrzaj>
    <derivirana_varijabla naziv="DomainObject.Predmet.SudioniciListAdressOIB_1">
      <item>GULIN Co društvo s ograničenom odgovornošću za trgovinu i poslovne usluge, OIB 41929743162, Tučepska 6,21000 Split</item>
      <item>FINANCIJSKA AGENCIJA, RC SPLIT, OIB 85821130368, Mažuranićevo šetalište 24 b,21000 Split</item>
      <item>Ružica Angelov, OIB 33565874466, Tučepska Ulica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41929743162</item>
      <item>, OIB 85821130368</item>
      <item>, OIB 33565874466</item>
    </izvorni_sadrzaj>
    <derivirana_varijabla naziv="DomainObject.Predmet.SudioniciListNazivOIB_1">
      <item>, OIB 41929743162</item>
      <item>, OIB 85821130368</item>
      <item>, OIB 33565874466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Fak, OIB 25300508272, Petrinjska 28, 10000 Zagreb</item>
    </izvorni_sadrzaj>
    <derivirana_varijabla naziv="DomainObject.Predmet.StecajniUpraviteljiListAddressOIB_1">
      <item>Marko Fak, OIB 25300508272, Petrinjska 28,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prosinca 2018.</izvorni_sadrzaj>
    <derivirana_varijabla naziv="DomainObject.Predmet.DatumZadnjeOdrzaneSudskeRadnje_1">18. prosinca 2018.</derivirana_varijabla>
  </DomainObject.Predmet.DatumZadnjeOdrzaneSudskeRadnje>
  <DomainObject.PredzadnjaOdlukaIzPredmeta.DatumDonosenjaOdluke>
    <izvorni_sadrzaj>12. rujna 2018.</izvorni_sadrzaj>
    <derivirana_varijabla naziv="DomainObject.PredzadnjaOdlukaIzPredmeta.DatumDonosenjaOdluke_1">12. rujna 2018.</derivirana_varijabla>
  </DomainObject.PredzadnjaOdlukaIzPredmeta.DatumDonosenjaOdluke>
  <DomainObject.PredzadnjaOdlukaIzPredmeta.Oznaka>
    <izvorni_sadrzaj>St-550/2018-4</izvorni_sadrzaj>
    <derivirana_varijabla naziv="DomainObject.PredzadnjaOdlukaIzPredmeta.Oznaka_1">St-550/2018-4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3FCD58-CDA6-4967-A621-78CF396F1E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848</properties:Words>
  <properties:Characters>4901</properties:Characters>
  <properties:Lines>96</properties:Lines>
  <properties:Paragraphs>34</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5751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2018-05-29T12:49:00Z</dcterms:created>
  <dc:creator>Trgovački sud Split</dc:creator>
  <cp:lastModifiedBy>Ana Golub Gruić</cp:lastModifiedBy>
  <cp:lastPrinted>2018-12-24T09:22:00Z</cp:lastPrinted>
  <dcterms:modified xmlns:xsi="http://www.w3.org/2001/XMLSchema-instance" xsi:type="dcterms:W3CDTF">2018-12-24T09:22:00Z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(St-550-2018  RJEŠENJE postavljanje privremenog steč upravitelja.docx)</vt:lpwstr>
  </prop:property>
  <prop:property name="CC_coloring" pid="4" fmtid="{D5CDD505-2E9C-101B-9397-08002B2CF9AE}">
    <vt:bool>false</vt:bool>
  </prop:property>
  <prop:property name="BrojStranica" pid="5" fmtid="{D5CDD505-2E9C-101B-9397-08002B2CF9AE}">
    <vt:i4>3</vt:i4>
  </prop:property>
</prop:Properties>
</file>