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1c12" w14:paraId="a3e1c1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C0706">
        <w:t>2228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C0706">
        <w:t>HRVATSKO-FRANCUSKI FORUM, Zagreb, Stjepana Ladiše 7, OIB: 63720029143</w:t>
      </w:r>
      <w:r w:rsidR="00FC4E80">
        <w:t>,</w:t>
      </w:r>
      <w:r w:rsidR="004B7DCF">
        <w:t xml:space="preserve"> </w:t>
      </w:r>
      <w:r w:rsidRPr="00AF1EFD">
        <w:t xml:space="preserve">dana </w:t>
      </w:r>
      <w:r w:rsidR="000F50C7">
        <w:t>1</w:t>
      </w:r>
      <w:r w:rsidR="00FC4E80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FC0706">
        <w:t>HRVATSKO-FRANCUSKI FORUM, Zagreb, Stjepana Ladiše 7, OIB: 63720029143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FC4E80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FC4E80">
        <w:t>1</w:t>
      </w:r>
      <w:r w:rsidR="00FC0706">
        <w:t>2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C0706">
        <w:t>Marko Marić, Zagreb, Petrinjska 59a, OIB: 40578632064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F257D4">
        <w:t>d dužnikom</w:t>
      </w:r>
      <w:r w:rsidR="00195338" w:rsidRPr="00195338">
        <w:t xml:space="preserve"> </w:t>
      </w:r>
      <w:r w:rsidR="00FC0706">
        <w:t>HRVATSKO-FRANCUSKI FORUM, Zagreb, Stjepana Ladiše 7, OIB: 63720029143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FC4E80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C0706">
        <w:t>HRVATSKO-FRANCUSKI FORUM, Zagreb, Stjepana Ladiše 7, OIB: 63720029143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F257D4">
        <w:t>Registra udruga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FC0706">
        <w:t>HRVATSKO-FRANCUSKI FORUM, Zagreb, Stjepana Ladiše 7, OIB: 63720029143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F257D4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FC4E80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</w:t>
      </w:r>
      <w:r w:rsidR="00FC4E80">
        <w:t xml:space="preserve">              </w:t>
      </w:r>
      <w:r w:rsidR="00AA7637" w:rsidRPr="00AF1EFD">
        <w:t xml:space="preserve"> </w:t>
      </w:r>
      <w:r w:rsidR="00FC4E80">
        <w:t xml:space="preserve">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</w:t>
      </w:r>
      <w:r w:rsidR="00FC4E80">
        <w:t xml:space="preserve">                 </w:t>
      </w:r>
      <w:r w:rsidR="00000B15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1F3DD1" w:rsidR="001F3DD1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FC4E80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C0706">
        <w:t>Marko Marić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090" w:rsidR="00F27090">
      <w:r>
        <w:separator/>
      </w:r>
    </w:p>
  </w:endnote>
  <w:endnote w:id="0" w:type="continuationSeparator">
    <w:p w:rsidRDefault="00F27090" w:rsidR="00F27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090" w:rsidR="00F27090">
      <w:r>
        <w:separator/>
      </w:r>
    </w:p>
  </w:footnote>
  <w:footnote w:id="0" w:type="continuationSeparator">
    <w:p w:rsidRDefault="00F27090" w:rsidR="00F27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D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C0706">
      <w:t>2228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1F3DD1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57F94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C4F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257D4"/>
    <w:rsid w:val="00F27090"/>
    <w:rsid w:val="00F36D2D"/>
    <w:rsid w:val="00F40956"/>
    <w:rsid w:val="00F45029"/>
    <w:rsid w:val="00F60C93"/>
    <w:rsid w:val="00F64C00"/>
    <w:rsid w:val="00FC0706"/>
    <w:rsid w:val="00FC4E8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St-2228/2015</izvorni_sadrzaj>
    <derivirana_varijabla naziv="DomainObject.Predmet.OznakaBroj_1">St-2228/2015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HRVATSKO-FRANCUSKI FORUM</izvorni_sadrzaj>
    <derivirana_varijabla naziv="DomainObject.Predmet.ProtustrankaFormated_1">  HRVATSKO-FRANCUSKI FORUM</derivirana_varijabla>
  </DomainObject.Predmet.ProtustrankaFormated>
  <DomainObject.Predmet.ProtustrankaFormatedOIB>
    <izvorni_sadrzaj>  HRVATSKO-FRANCUSKI FORUM, OIB 63720029143</izvorni_sadrzaj>
    <derivirana_varijabla naziv="DomainObject.Predmet.ProtustrankaFormatedOIB_1">  HRVATSKO-FRANCUSKI FORUM, OIB 63720029143</derivirana_varijabla>
  </DomainObject.Predmet.ProtustrankaFormatedOIB>
  <DomainObject.Predmet.ProtustrankaFormatedWithAdress>
    <izvorni_sadrzaj> HRVATSKO-FRANCUSKI FORUM, Stjepana Ladiše 7, 10000 Zagreb</izvorni_sadrzaj>
    <derivirana_varijabla naziv="DomainObject.Predmet.ProtustrankaFormatedWithAdress_1"> HRVATSKO-FRANCUSKI FORUM, Stjepana Ladiše 7, 10000 Zagreb</derivirana_varijabla>
  </DomainObject.Predmet.ProtustrankaFormatedWithAdress>
  <DomainObject.Predmet.ProtustrankaFormatedWithAdressOIB>
    <izvorni_sadrzaj> HRVATSKO-FRANCUSKI FORUM, OIB 63720029143, Stjepana Ladiše 7, 10000 Zagreb</izvorni_sadrzaj>
    <derivirana_varijabla naziv="DomainObject.Predmet.ProtustrankaFormatedWithAdressOIB_1"> HRVATSKO-FRANCUSKI FORUM, OIB 63720029143, Stjepana Ladiše 7, 10000 Zagreb</derivirana_varijabla>
  </DomainObject.Predmet.ProtustrankaFormatedWithAdressOIB>
  <DomainObject.Predmet.ProtustrankaWithAdress>
    <izvorni_sadrzaj>HRVATSKO-FRANCUSKI FORUM Stjepana Ladiše 7, 10000 Zagreb</izvorni_sadrzaj>
    <derivirana_varijabla naziv="DomainObject.Predmet.ProtustrankaWithAdress_1">HRVATSKO-FRANCUSKI FORUM Stjepana Ladiše 7, 10000 Zagreb</derivirana_varijabla>
  </DomainObject.Predmet.ProtustrankaWithAdress>
  <DomainObject.Predmet.ProtustrankaWithAdressOIB>
    <izvorni_sadrzaj>HRVATSKO-FRANCUSKI FORUM, OIB 63720029143, Stjepana Ladiše 7, 10000 Zagreb</izvorni_sadrzaj>
    <derivirana_varijabla naziv="DomainObject.Predmet.ProtustrankaWithAdressOIB_1">HRVATSKO-FRANCUSKI FORUM, OIB 63720029143, Stjepana Ladiše 7, 10000 Zagreb</derivirana_varijabla>
  </DomainObject.Predmet.ProtustrankaWithAdressOIB>
  <DomainObject.Predmet.ProtustrankaNazivFormated>
    <izvorni_sadrzaj>HRVATSKO-FRANCUSKI FORUM</izvorni_sadrzaj>
    <derivirana_varijabla naziv="DomainObject.Predmet.ProtustrankaNazivFormated_1">HRVATSKO-FRANCUSKI FORUM</derivirana_varijabla>
  </DomainObject.Predmet.ProtustrankaNazivFormated>
  <DomainObject.Predmet.ProtustrankaNazivFormatedOIB>
    <izvorni_sadrzaj>HRVATSKO-FRANCUSKI FORUM, OIB 63720029143</izvorni_sadrzaj>
    <derivirana_varijabla naziv="DomainObject.Predmet.ProtustrankaNazivFormatedOIB_1">HRVATSKO-FRANCUSKI FORUM, OIB 63720029143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HRVATSKO-FRANCUSKI FORUM</item>
    </izvorni_sadrzaj>
    <derivirana_varijabla naziv="DomainObject.Predmet.ProtuStrankaListFormated_1">
      <item>HRVATSKO-FRANCUSKI FORUM</item>
    </derivirana_varijabla>
  </DomainObject.Predmet.ProtuStrankaListFormated>
  <DomainObject.Predmet.ProtuStrankaListFormatedOIB>
    <izvorni_sadrzaj>
      <item>HRVATSKO-FRANCUSKI FORUM, OIB 63720029143</item>
    </izvorni_sadrzaj>
    <derivirana_varijabla naziv="DomainObject.Predmet.ProtuStrankaListFormatedOIB_1">
      <item>HRVATSKO-FRANCUSKI FORUM, OIB 63720029143</item>
    </derivirana_varijabla>
  </DomainObject.Predmet.ProtuStrankaListFormatedOIB>
  <DomainObject.Predmet.ProtuStrankaListFormatedWithAdress>
    <izvorni_sadrzaj>
      <item>HRVATSKO-FRANCUSKI FORUM, Stjepana Ladiše 7, 10000 Zagreb</item>
    </izvorni_sadrzaj>
    <derivirana_varijabla naziv="DomainObject.Predmet.ProtuStrankaListFormatedWithAdress_1">
      <item>HRVATSKO-FRANCUSKI FORUM, Stjepana Ladiše 7, 10000 Zagreb</item>
    </derivirana_varijabla>
  </DomainObject.Predmet.ProtuStrankaListFormatedWithAdress>
  <DomainObject.Predmet.ProtuStrankaListFormatedWithAdressOIB>
    <izvorni_sadrzaj>
      <item>HRVATSKO-FRANCUSKI FORUM, OIB 63720029143, Stjepana Ladiše 7, 10000 Zagreb</item>
    </izvorni_sadrzaj>
    <derivirana_varijabla naziv="DomainObject.Predmet.ProtuStrankaListFormatedWithAdressOIB_1">
      <item>HRVATSKO-FRANCUSKI FORUM, OIB 63720029143, Stjepana Ladiše 7, 10000 Zagreb</item>
    </derivirana_varijabla>
  </DomainObject.Predmet.ProtuStrankaListFormatedWithAdressOIB>
  <DomainObject.Predmet.ProtuStrankaListNazivFormated>
    <izvorni_sadrzaj>
      <item>HRVATSKO-FRANCUSKI FORUM</item>
    </izvorni_sadrzaj>
    <derivirana_varijabla naziv="DomainObject.Predmet.ProtuStrankaListNazivFormated_1">
      <item>HRVATSKO-FRANCUSKI FORUM</item>
    </derivirana_varijabla>
  </DomainObject.Predmet.ProtuStrankaListNazivFormated>
  <DomainObject.Predmet.ProtuStrankaListNazivFormatedOIB>
    <izvorni_sadrzaj>
      <item>HRVATSKO-FRANCUSKI FORUM, OIB 63720029143</item>
    </izvorni_sadrzaj>
    <derivirana_varijabla naziv="DomainObject.Predmet.ProtuStrankaListNazivFormatedOIB_1">
      <item>HRVATSKO-FRANCUSKI FORUM, OIB 63720029143</item>
    </derivirana_varijabla>
  </DomainObject.Predmet.ProtuStrankaListNazivFormatedOIB>
  <DomainObject.Predmet.OstaliListFormated>
    <izvorni_sadrzaj>
      <item>Marijan Biskup</item>
    </izvorni_sadrzaj>
    <derivirana_varijabla naziv="DomainObject.Predmet.OstaliListFormated_1">
      <item>Marijan Biskup</item>
    </derivirana_varijabla>
  </DomainObject.Predmet.OstaliListFormated>
  <DomainObject.Predmet.OstaliListFormatedOIB>
    <izvorni_sadrzaj>
      <item>Marijan Biskup</item>
    </izvorni_sadrzaj>
    <derivirana_varijabla naziv="DomainObject.Predmet.OstaliListFormatedOIB_1">
      <item>Marijan Biskup</item>
    </derivirana_varijabla>
  </DomainObject.Predmet.OstaliListFormatedOIB>
  <DomainObject.Predmet.OstaliListFormatedWithAdress>
    <izvorni_sadrzaj>
      <item>Marijan Biskup, Stjepana Ladiše 7, 10000 Zagreb</item>
    </izvorni_sadrzaj>
    <derivirana_varijabla naziv="DomainObject.Predmet.OstaliListFormatedWithAdress_1">
      <item>Marijan Biskup, Stjepana Ladiše 7, 10000 Zagreb</item>
    </derivirana_varijabla>
  </DomainObject.Predmet.OstaliListFormatedWithAdress>
  <DomainObject.Predmet.OstaliListFormatedWithAdressOIB>
    <izvorni_sadrzaj>
      <item>Marijan Biskup, Stjepana Ladiše 7, 10000 Zagreb</item>
    </izvorni_sadrzaj>
    <derivirana_varijabla naziv="DomainObject.Predmet.OstaliListFormatedWithAdressOIB_1">
      <item>Marijan Biskup, Stjepana Ladiše 7, 10000 Zagreb</item>
    </derivirana_varijabla>
  </DomainObject.Predmet.OstaliListFormatedWithAdressOIB>
  <DomainObject.Predmet.OstaliListNazivFormated>
    <izvorni_sadrzaj>
      <item>Marijan Biskup</item>
    </izvorni_sadrzaj>
    <derivirana_varijabla naziv="DomainObject.Predmet.OstaliListNazivFormated_1">
      <item>Marijan Biskup</item>
    </derivirana_varijabla>
  </DomainObject.Predmet.OstaliListNazivFormated>
  <DomainObject.Predmet.OstaliListNazivFormatedOIB>
    <izvorni_sadrzaj>
      <item>Marijan Biskup</item>
    </izvorni_sadrzaj>
    <derivirana_varijabla naziv="DomainObject.Predmet.OstaliListNazivFormatedOIB_1">
      <item>Marijan Biskup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HRVATSKO-FRANCUSKI FORUM</izvorni_sadrzaj>
    <derivirana_varijabla naziv="DomainObject.Predmet.ProtustrankaIDrugi_1">HRVATSKO-FRANCUSKI FORUM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HRVATSKO-FRANCUSKI FORUM, OIB 63720029143, Stjepana Ladiše 7, 10000 Zagreb</izvorni_sadrzaj>
    <derivirana_varijabla naziv="DomainObject.Predmet.ProtustrankaIDrugiAdressOIB_1">HRVATSKO-FRANCUSKI FORUM, OIB 63720029143, Stjepana Ladiše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HRVATSKO-FRANCUSKI FORUM</item>
      <item>FINA Regionalni centar Zagreb</item>
      <item>Marijan Biskup</item>
    </izvorni_sadrzaj>
    <derivirana_varijabla naziv="DomainObject.Predmet.SudioniciListNaziv_1">
      <item>HRVATSKO-FRANCUSKI FORUM</item>
      <item>FINA Regionalni centar Zagreb</item>
      <item>Marijan Biskup</item>
    </derivirana_varijabla>
  </DomainObject.Predmet.SudioniciListNaziv>
  <DomainObject.Predmet.SudioniciListAdressOIB>
    <izvorni_sadrzaj>
      <item>HRVATSKO-FRANCUSKI FORUM, OIB 63720029143, Stjepana Ladiše 7,10000 Zagreb</item>
      <item>FINA Regionalni centar Zagreb, OIB 85821130368, Trg Svibanjskih žrtava 1995 br. 1,10000 Zagreb</item>
      <item>Marijan Biskup, Stjepana Ladiše 7,10000 Zagreb</item>
    </izvorni_sadrzaj>
    <derivirana_varijabla naziv="DomainObject.Predmet.SudioniciListAdressOIB_1">
      <item>HRVATSKO-FRANCUSKI FORUM, OIB 63720029143, Stjepana Ladiše 7,10000 Zagreb</item>
      <item>FINA Regionalni centar Zagreb, OIB 85821130368, Trg Svibanjskih žrtava 1995 br. 1,10000 Zagreb</item>
      <item>Marijan Biskup, Stjepana Ladiše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63720029143</item>
      <item>, OIB 85821130368</item>
      <item>, OIB null</item>
    </izvorni_sadrzaj>
    <derivirana_varijabla naziv="DomainObject.Predmet.SudioniciListNazivOIB_1">
      <item>, OIB 63720029143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493</properties:Words>
  <properties:Characters>2732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2016-02-15T10:59:00Z</dcterms:created>
  <dc:creator>Korisnik</dc:creator>
  <cp:lastModifiedBy>Draženka Prpić</cp:lastModifiedBy>
  <cp:lastPrinted>2016-02-15T10:59:00Z</cp:lastPrinted>
  <dcterms:modified xmlns:xsi="http://www.w3.org/2001/XMLSchema-instance" xsi:type="dcterms:W3CDTF">2016-02-15T11:00:00Z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