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73e8" w14:paraId="a8273e8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9151FE">
        <w:rPr>
          <w:szCs w:val="24"/>
          <w:lang w:val="hr-HR"/>
        </w:rPr>
        <w:t>735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9151FE" w:rsidRPr="00305265">
        <w:rPr>
          <w:lang w:val="hr-HR"/>
        </w:rPr>
        <w:t>DANČ-PROMET</w:t>
      </w:r>
      <w:r w:rsidR="009151FE">
        <w:rPr>
          <w:lang w:val="hr-HR"/>
        </w:rPr>
        <w:t xml:space="preserve"> društvo s ograničenom odgovornošću za trgovinu, Zagreb, Adamićeva 7, </w:t>
      </w:r>
      <w:r w:rsidR="009151FE" w:rsidRPr="000664E3">
        <w:rPr>
          <w:lang w:val="hr-HR"/>
        </w:rPr>
        <w:t>MB</w:t>
      </w:r>
      <w:r w:rsidR="009151FE">
        <w:rPr>
          <w:lang w:val="hr-HR"/>
        </w:rPr>
        <w:t>S: 080389224, OIB: 40245526043</w:t>
      </w:r>
      <w:r>
        <w:rPr>
          <w:lang w:val="hr-HR"/>
        </w:rPr>
        <w:t xml:space="preserve">, dana </w:t>
      </w:r>
      <w:r w:rsidR="00954E36">
        <w:rPr>
          <w:lang w:val="hr-HR"/>
        </w:rPr>
        <w:t>10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9151FE" w:rsidRPr="00305265">
        <w:rPr>
          <w:lang w:val="hr-HR"/>
        </w:rPr>
        <w:t>DANČ-PROMET</w:t>
      </w:r>
      <w:r w:rsidR="009151FE">
        <w:rPr>
          <w:lang w:val="hr-HR"/>
        </w:rPr>
        <w:t xml:space="preserve"> društvo s ograničenom odgovornošću za trgovinu, Zagreb, Adamićeva 7, </w:t>
      </w:r>
      <w:r w:rsidR="009151FE" w:rsidRPr="000664E3">
        <w:rPr>
          <w:lang w:val="hr-HR"/>
        </w:rPr>
        <w:t>MB</w:t>
      </w:r>
      <w:r w:rsidR="009151FE">
        <w:rPr>
          <w:lang w:val="hr-HR"/>
        </w:rPr>
        <w:t>S: 080389224, OIB: 40245526043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E012A4">
        <w:rPr>
          <w:szCs w:val="24"/>
          <w:lang w:val="hr-HR"/>
        </w:rPr>
        <w:t>MARIJAN DRLJANOVČAN, Miholjanec, Antuna Mihanovića 131, OIB:49708160625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9151FE" w:rsidRPr="00305265">
        <w:rPr>
          <w:lang w:val="hr-HR"/>
        </w:rPr>
        <w:t>DANČ-PROMET</w:t>
      </w:r>
      <w:r w:rsidR="009151FE">
        <w:rPr>
          <w:lang w:val="hr-HR"/>
        </w:rPr>
        <w:t xml:space="preserve"> društvo s ograničenom odgovornošću za trgovinu, Zagreb, Adamićeva 7, </w:t>
      </w:r>
      <w:r w:rsidR="009151FE" w:rsidRPr="000664E3">
        <w:rPr>
          <w:lang w:val="hr-HR"/>
        </w:rPr>
        <w:t>MB</w:t>
      </w:r>
      <w:r w:rsidR="009151FE">
        <w:rPr>
          <w:lang w:val="hr-HR"/>
        </w:rPr>
        <w:t>S: 080389224, OIB: 40245526043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9151FE">
        <w:rPr>
          <w:szCs w:val="24"/>
          <w:lang w:val="hr-HR"/>
        </w:rPr>
        <w:t>735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E4C4F"/>
    <w:rsid w:val="000E5844"/>
    <w:rsid w:val="000F6567"/>
    <w:rsid w:val="000F7662"/>
    <w:rsid w:val="001277DF"/>
    <w:rsid w:val="00174F97"/>
    <w:rsid w:val="001853BA"/>
    <w:rsid w:val="001C11A2"/>
    <w:rsid w:val="001F5FA1"/>
    <w:rsid w:val="00221BE3"/>
    <w:rsid w:val="002240B7"/>
    <w:rsid w:val="002259B9"/>
    <w:rsid w:val="002527D0"/>
    <w:rsid w:val="00281774"/>
    <w:rsid w:val="00315336"/>
    <w:rsid w:val="00327C2F"/>
    <w:rsid w:val="003323CC"/>
    <w:rsid w:val="00373185"/>
    <w:rsid w:val="003C095D"/>
    <w:rsid w:val="003D79F5"/>
    <w:rsid w:val="003E6298"/>
    <w:rsid w:val="00400AFB"/>
    <w:rsid w:val="00431599"/>
    <w:rsid w:val="0045032A"/>
    <w:rsid w:val="0045634D"/>
    <w:rsid w:val="004655AD"/>
    <w:rsid w:val="0047162A"/>
    <w:rsid w:val="004755E8"/>
    <w:rsid w:val="004B4BC0"/>
    <w:rsid w:val="004F1638"/>
    <w:rsid w:val="004F39E3"/>
    <w:rsid w:val="00552523"/>
    <w:rsid w:val="005526B8"/>
    <w:rsid w:val="00597456"/>
    <w:rsid w:val="00601761"/>
    <w:rsid w:val="00606200"/>
    <w:rsid w:val="00617799"/>
    <w:rsid w:val="006257D4"/>
    <w:rsid w:val="00681190"/>
    <w:rsid w:val="006815A7"/>
    <w:rsid w:val="00686288"/>
    <w:rsid w:val="006A4860"/>
    <w:rsid w:val="006C4FE4"/>
    <w:rsid w:val="006D02A9"/>
    <w:rsid w:val="006E51DC"/>
    <w:rsid w:val="006F510B"/>
    <w:rsid w:val="006F6AA7"/>
    <w:rsid w:val="00703FBC"/>
    <w:rsid w:val="007064A2"/>
    <w:rsid w:val="00752C85"/>
    <w:rsid w:val="00760A56"/>
    <w:rsid w:val="0078090C"/>
    <w:rsid w:val="007C3F0A"/>
    <w:rsid w:val="007C5F7E"/>
    <w:rsid w:val="007E1D1C"/>
    <w:rsid w:val="00810A6B"/>
    <w:rsid w:val="00852587"/>
    <w:rsid w:val="00865844"/>
    <w:rsid w:val="0088713A"/>
    <w:rsid w:val="00887739"/>
    <w:rsid w:val="00897F41"/>
    <w:rsid w:val="008D11EB"/>
    <w:rsid w:val="008E1710"/>
    <w:rsid w:val="009151FE"/>
    <w:rsid w:val="00926723"/>
    <w:rsid w:val="009409AE"/>
    <w:rsid w:val="00954E36"/>
    <w:rsid w:val="00965400"/>
    <w:rsid w:val="00973645"/>
    <w:rsid w:val="00990B24"/>
    <w:rsid w:val="009953FF"/>
    <w:rsid w:val="009A412E"/>
    <w:rsid w:val="009B2393"/>
    <w:rsid w:val="009B6D5B"/>
    <w:rsid w:val="00A26502"/>
    <w:rsid w:val="00A34F9E"/>
    <w:rsid w:val="00A35E9B"/>
    <w:rsid w:val="00A428C4"/>
    <w:rsid w:val="00A71FB6"/>
    <w:rsid w:val="00B07175"/>
    <w:rsid w:val="00B52E0C"/>
    <w:rsid w:val="00B6564A"/>
    <w:rsid w:val="00B75808"/>
    <w:rsid w:val="00B773EF"/>
    <w:rsid w:val="00B970D3"/>
    <w:rsid w:val="00BA6036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11EFC"/>
    <w:rsid w:val="00D45DC5"/>
    <w:rsid w:val="00D81EE5"/>
    <w:rsid w:val="00DC0507"/>
    <w:rsid w:val="00DD2D39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01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7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76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7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7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01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7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76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7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7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DANČ-PROMET d.o.o. zastupanog po punomoćniku Jurica Pavković</izvorni_sadrzaj>
    <derivirana_varijabla naziv="DomainObject.Predmet.ProtustrankaFormated_1">  DANČ-PROMET d.o.o. zastupanog po punomoćniku Jurica Pavković</derivirana_varijabla>
  </DomainObject.Predmet.ProtustrankaFormated>
  <DomainObject.Predmet.ProtustrankaFormatedOIB>
    <izvorni_sadrzaj>  DANČ-PROMET d.o.o., OIB 40245526043 zastupanog po punomoćniku Jurica Pavković</izvorni_sadrzaj>
    <derivirana_varijabla naziv="DomainObject.Predmet.ProtustrankaFormatedOIB_1">  DANČ-PROMET d.o.o., OIB 40245526043 zastupanog po punomoćniku Jurica Pavković</derivirana_varijabla>
  </DomainObject.Predmet.ProtustrankaFormatedOIB>
  <DomainObject.Predmet.ProtustrankaFormatedWithAdress>
    <izvorni_sadrzaj> DANČ-PROMET d.o.o., Adamićeva 7, 10000 Zagreb zastupanog po punomoćniku Jurica Pavković</izvorni_sadrzaj>
    <derivirana_varijabla naziv="DomainObject.Predmet.ProtustrankaFormatedWithAdress_1"> DANČ-PROMET d.o.o., Adamićeva 7, 10000 Zagreb zastupanog po punomoćniku Jurica Pavković</derivirana_varijabla>
  </DomainObject.Predmet.ProtustrankaFormatedWithAdress>
  <DomainObject.Predmet.ProtustrankaFormatedWithAdressOIB>
    <izvorni_sadrzaj> DANČ-PROMET d.o.o., OIB 40245526043, Adamićeva 7, 10000 Zagreb zastupanog po punomoćniku Jurica Pavković</izvorni_sadrzaj>
    <derivirana_varijabla naziv="DomainObject.Predmet.ProtustrankaFormatedWithAdressOIB_1"> DANČ-PROMET d.o.o., OIB 40245526043, Adamićeva 7, 10000 Zagreb zastupanog po punomoćniku Jurica Pavković</derivirana_varijabla>
  </DomainObject.Predmet.ProtustrankaFormatedWithAdressOIB>
  <DomainObject.Predmet.ProtustrankaWithAdress>
    <izvorni_sadrzaj>DANČ-PROMET d.o.o. Adamićeva 7, 10000 Zagreb</izvorni_sadrzaj>
    <derivirana_varijabla naziv="DomainObject.Predmet.ProtustrankaWithAdress_1">DANČ-PROMET d.o.o. Adamićeva 7, 10000 Zagreb</derivirana_varijabla>
  </DomainObject.Predmet.ProtustrankaWithAdress>
  <DomainObject.Predmet.ProtustrankaWithAdressOIB>
    <izvorni_sadrzaj>DANČ-PROMET d.o.o., OIB 40245526043, Adamićeva 7, 10000 Zagreb</izvorni_sadrzaj>
    <derivirana_varijabla naziv="DomainObject.Predmet.ProtustrankaWithAdressOIB_1">DANČ-PROMET d.o.o., OIB 40245526043, Adamićeva 7, 10000 Zagreb</derivirana_varijabla>
  </DomainObject.Predmet.ProtustrankaWithAdressOIB>
  <DomainObject.Predmet.ProtustrankaNazivFormated>
    <izvorni_sadrzaj>DANČ-PROMET d.o.o.</izvorni_sadrzaj>
    <derivirana_varijabla naziv="DomainObject.Predmet.ProtustrankaNazivFormated_1">DANČ-PROMET d.o.o.</derivirana_varijabla>
  </DomainObject.Predmet.ProtustrankaNazivFormated>
  <DomainObject.Predmet.ProtustrankaNazivFormatedOIB>
    <izvorni_sadrzaj>DANČ-PROMET d.o.o., OIB 40245526043</izvorni_sadrzaj>
    <derivirana_varijabla naziv="DomainObject.Predmet.ProtustrankaNazivFormatedOIB_1">DANČ-PROMET d.o.o., OIB 40245526043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DANČ-PROMET d.o.o. zastupanog po punomoćniku Jurica Pavković</item>
    </izvorni_sadrzaj>
    <derivirana_varijabla naziv="DomainObject.Predmet.ProtuStrankaListFormated_1">
      <item>DANČ-PROMET d.o.o. zastupanog po punomoćniku Jurica Pavković</item>
    </derivirana_varijabla>
  </DomainObject.Predmet.ProtuStrankaListFormated>
  <DomainObject.Predmet.ProtuStrankaListFormatedOIB>
    <izvorni_sadrzaj>
      <item>DANČ-PROMET d.o.o., OIB 40245526043 zastupanog po punomoćniku Jurica Pavković</item>
    </izvorni_sadrzaj>
    <derivirana_varijabla naziv="DomainObject.Predmet.ProtuStrankaListFormatedOIB_1">
      <item>DANČ-PROMET d.o.o., OIB 40245526043 zastupanog po punomoćniku Jurica Pavković</item>
    </derivirana_varijabla>
  </DomainObject.Predmet.ProtuStrankaListFormatedOIB>
  <DomainObject.Predmet.ProtuStrankaListFormatedWithAdress>
    <izvorni_sadrzaj>
      <item>DANČ-PROMET d.o.o., Adamićeva 7, 10000 Zagreb zastupanog po punomoćniku Jurica Pavković</item>
    </izvorni_sadrzaj>
    <derivirana_varijabla naziv="DomainObject.Predmet.ProtuStrankaListFormatedWithAdress_1">
      <item>DANČ-PROMET d.o.o., Adamićeva 7, 10000 Zagreb zastupanog po punomoćniku Jurica Pavković</item>
    </derivirana_varijabla>
  </DomainObject.Predmet.ProtuStrankaListFormatedWithAdress>
  <DomainObject.Predmet.ProtuStrankaListFormatedWithAdressOIB>
    <izvorni_sadrzaj>
      <item>DANČ-PROMET d.o.o., OIB 40245526043, Adamićeva 7, 10000 Zagreb zastupanog po punomoćniku Jurica Pavković</item>
    </izvorni_sadrzaj>
    <derivirana_varijabla naziv="DomainObject.Predmet.ProtuStrankaListFormatedWithAdressOIB_1">
      <item>DANČ-PROMET d.o.o., OIB 40245526043, Adamićeva 7, 10000 Zagreb zastupanog po punomoćniku Jurica Pavković</item>
    </derivirana_varijabla>
  </DomainObject.Predmet.ProtuStrankaListFormatedWithAdressOIB>
  <DomainObject.Predmet.ProtuStrankaListNazivFormated>
    <izvorni_sadrzaj>
      <item>DANČ-PROMET d.o.o.</item>
    </izvorni_sadrzaj>
    <derivirana_varijabla naziv="DomainObject.Predmet.ProtuStrankaListNazivFormated_1">
      <item>DANČ-PROMET d.o.o.</item>
    </derivirana_varijabla>
  </DomainObject.Predmet.ProtuStrankaListNazivFormated>
  <DomainObject.Predmet.ProtuStrankaListNazivFormatedOIB>
    <izvorni_sadrzaj>
      <item>DANČ-PROMET d.o.o., OIB 40245526043</item>
    </izvorni_sadrzaj>
    <derivirana_varijabla naziv="DomainObject.Predmet.ProtuStrankaListNazivFormatedOIB_1">
      <item>DANČ-PROMET d.o.o., OIB 40245526043</item>
    </derivirana_varijabla>
  </DomainObject.Predmet.ProtuStrankaListNazivFormatedOIB>
  <DomainObject.Predmet.OstaliListFormated>
    <izvorni_sadrzaj>
      <item>Jurica Pavković punomoćnik sudionika u postupku DANČ-PROMET d.o.o.</item>
    </izvorni_sadrzaj>
    <derivirana_varijabla naziv="DomainObject.Predmet.OstaliListFormated_1">
      <item>Jurica Pavković punomoćnik sudionika u postupku DANČ-PROMET d.o.o.</item>
    </derivirana_varijabla>
  </DomainObject.Predmet.OstaliListFormated>
  <DomainObject.Predmet.OstaliListFormatedOIB>
    <izvorni_sadrzaj>
      <item>Jurica Pavković, OIB 33856274426 punomoćnik sudionika u postupku DANČ-PROMET d.o.o.</item>
    </izvorni_sadrzaj>
    <derivirana_varijabla naziv="DomainObject.Predmet.OstaliListFormatedOIB_1">
      <item>Jurica Pavković, OIB 33856274426 punomoćnik sudionika u postupku DANČ-PROMET d.o.o.</item>
    </derivirana_varijabla>
  </DomainObject.Predmet.OstaliListFormatedOIB>
  <DomainObject.Predmet.OstaliListFormatedWithAdress>
    <izvorni_sadrzaj>
      <item>Jurica Pavković, Rudolfa Strohala 6, 47000 Karlovac punomoćnik sudionika u postupku DANČ-PROMET d.o.o.</item>
    </izvorni_sadrzaj>
    <derivirana_varijabla naziv="DomainObject.Predmet.OstaliListFormatedWithAdress_1">
      <item>Jurica Pavković, Rudolfa Strohala 6, 47000 Karlovac punomoćnik sudionika u postupku DANČ-PROMET d.o.o.</item>
    </derivirana_varijabla>
  </DomainObject.Predmet.OstaliListFormatedWithAdress>
  <DomainObject.Predmet.OstaliListFormatedWithAdressOIB>
    <izvorni_sadrzaj>
      <item>Jurica Pavković, OIB 33856274426, Rudolfa Strohala 6, 47000 Karlovac punomoćnik sudionika u postupku DANČ-PROMET d.o.o.</item>
    </izvorni_sadrzaj>
    <derivirana_varijabla naziv="DomainObject.Predmet.OstaliListFormatedWithAdressOIB_1">
      <item>Jurica Pavković, OIB 33856274426, Rudolfa Strohala 6, 47000 Karlovac punomoćnik sudionika u postupku DANČ-PROMET d.o.o.</item>
    </derivirana_varijabla>
  </DomainObject.Predmet.OstaliListFormatedWithAdressOIB>
  <DomainObject.Predmet.OstaliListNazivFormated>
    <izvorni_sadrzaj>
      <item>Jurica Pavković</item>
    </izvorni_sadrzaj>
    <derivirana_varijabla naziv="DomainObject.Predmet.OstaliListNazivFormated_1">
      <item>Jurica Pavković</item>
    </derivirana_varijabla>
  </DomainObject.Predmet.OstaliListNazivFormated>
  <DomainObject.Predmet.OstaliListNazivFormatedOIB>
    <izvorni_sadrzaj>
      <item>Jurica Pavković, OIB 33856274426</item>
    </izvorni_sadrzaj>
    <derivirana_varijabla naziv="DomainObject.Predmet.OstaliListNazivFormatedOIB_1">
      <item>Jurica Pavković, OIB 33856274426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DANČ-PROMET d.o.o.</izvorni_sadrzaj>
    <derivirana_varijabla naziv="DomainObject.Predmet.ProtustrankaIDrugi_1">DANČ-PROMET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DANČ-PROMET d.o.o., OIB 40245526043, Adamićeva 7, 10000 Zagreb</izvorni_sadrzaj>
    <derivirana_varijabla naziv="DomainObject.Predmet.ProtustrankaIDrugiAdressOIB_1">DANČ-PROMET d.o.o., OIB 40245526043, Adamićeva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DANČ-PROMET d.o.o.</item>
      <item>FINA Regionalni centar Zagreb</item>
      <item>Jurica Pavković</item>
    </izvorni_sadrzaj>
    <derivirana_varijabla naziv="DomainObject.Predmet.SudioniciListNaziv_1">
      <item>DANČ-PROMET d.o.o.</item>
      <item>FINA Regionalni centar Zagreb</item>
      <item>Jurica Pavković</item>
    </derivirana_varijabla>
  </DomainObject.Predmet.SudioniciListNaziv>
  <DomainObject.Predmet.SudioniciListAdressOIB>
    <izvorni_sadrzaj>
      <item>DANČ-PROMET d.o.o., OIB 40245526043, Adamićeva 7,10000 Zagreb</item>
      <item>FINA Regionalni centar Zagreb, OIB 85821130368, Trg svibanjskih žrtava 1995. br. 1,10000 Zagreb</item>
      <item>Jurica Pavković, OIB 33856274426, Rudolfa Strohala 6,47000 Karlovac</item>
    </izvorni_sadrzaj>
    <derivirana_varijabla naziv="DomainObject.Predmet.SudioniciListAdressOIB_1">
      <item>DANČ-PROMET d.o.o., OIB 40245526043, Adamićeva 7,10000 Zagreb</item>
      <item>FINA Regionalni centar Zagreb, OIB 85821130368, Trg svibanjskih žrtava 1995. br. 1,10000 Zagreb</item>
      <item>Jurica Pavković, OIB 33856274426, Rudolfa Strohala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40245526043</item>
      <item>, OIB 85821130368</item>
      <item>, OIB 33856274426</item>
    </izvorni_sadrzaj>
    <derivirana_varijabla naziv="DomainObject.Predmet.SudioniciListNazivOIB_1">
      <item>, OIB 40245526043</item>
      <item>, OIB 85821130368</item>
      <item>, OIB 33856274426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3820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2016-08-10T10:28:00Z</dcterms:created>
  <dc:creator>Miroslav Lovreković</dc:creator>
  <cp:lastModifiedBy>Miroslav Lovreković</cp:lastModifiedBy>
  <cp:lastPrinted>2016-08-10T10:31:00Z</cp:lastPrinted>
  <dcterms:modified xmlns:xsi="http://www.w3.org/2001/XMLSchema-instance" xsi:type="dcterms:W3CDTF">2016-08-10T11:21:00Z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