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c3c6e" w14:paraId="e6c3c6e" w:rsidRDefault="00936A4F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1293495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936A4F" w:rsidP="00936A4F" w:rsidR="00936A4F">
      <w:pPr>
        <w:pStyle w:val="Bezproreda"/>
      </w:pPr>
      <w:r>
        <w:t xml:space="preserve">    </w:t>
      </w:r>
    </w:p>
    <w:p w:rsidRDefault="00936A4F" w:rsidP="00936A4F" w:rsidR="00936A4F">
      <w:pPr>
        <w:pStyle w:val="Bezproreda"/>
      </w:pPr>
    </w:p>
    <w:p w:rsidRDefault="00936A4F" w:rsidP="00936A4F" w:rsidR="00AE649C">
      <w:pPr>
        <w:pStyle w:val="Bezproreda"/>
      </w:pPr>
      <w:r>
        <w:t xml:space="preserve">     Republika Hrvatska</w:t>
      </w:r>
    </w:p>
    <w:p w:rsidRDefault="00936A4F" w:rsidP="00936A4F" w:rsidR="00936A4F">
      <w:pPr>
        <w:pStyle w:val="Bezproreda"/>
      </w:pPr>
      <w:r>
        <w:t>Trgovački sud u Bjelovaru</w:t>
      </w:r>
    </w:p>
    <w:p w:rsidRDefault="00936A4F" w:rsidP="00936A4F" w:rsidR="00936A4F">
      <w:pPr>
        <w:pStyle w:val="Bezproreda"/>
      </w:pPr>
      <w:r>
        <w:t>Bjelovar, Dr. I. Lebovića 42.</w:t>
      </w:r>
    </w:p>
    <w:p w:rsidRDefault="00936A4F" w:rsidP="00936A4F" w:rsidR="00936A4F">
      <w:pPr>
        <w:pStyle w:val="Bezproreda"/>
      </w:pPr>
    </w:p>
    <w:p w:rsidRDefault="00936A4F" w:rsidP="00936A4F" w:rsidR="00936A4F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>Poslovni broj:  1 St-433/2019-2</w:t>
      </w:r>
    </w:p>
    <w:p w:rsidRDefault="00936A4F" w:rsidP="00936A4F" w:rsidR="00936A4F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936A4F" w:rsidP="00936A4F" w:rsidR="00936A4F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936A4F" w:rsidP="00936A4F" w:rsidR="00936A4F">
      <w:pPr>
        <w:pStyle w:val="Bezproreda"/>
        <w:jc w:val="center"/>
        <w:rPr>
          <w:rFonts w:cstheme="minorBidi" w:eastAsiaTheme="minorHAnsi"/>
          <w:noProof/>
        </w:rPr>
      </w:pPr>
      <w:r>
        <w:rPr>
          <w:noProof/>
        </w:rPr>
        <w:t>R E P U B L I K A  H R V A T S K A</w:t>
      </w:r>
    </w:p>
    <w:p w:rsidRDefault="00936A4F" w:rsidP="00936A4F" w:rsidR="00936A4F">
      <w:pPr>
        <w:pStyle w:val="Bezproreda"/>
        <w:jc w:val="center"/>
        <w:rPr>
          <w:noProof/>
        </w:rPr>
      </w:pPr>
    </w:p>
    <w:p w:rsidRDefault="00936A4F" w:rsidP="00936A4F" w:rsidR="00936A4F">
      <w:pPr>
        <w:pStyle w:val="Bezproreda"/>
        <w:jc w:val="center"/>
        <w:rPr>
          <w:noProof/>
        </w:rPr>
      </w:pPr>
      <w:r>
        <w:rPr>
          <w:noProof/>
        </w:rPr>
        <w:t>R J E Š E N J E</w:t>
      </w:r>
    </w:p>
    <w:p w:rsidRDefault="00936A4F" w:rsidP="00936A4F" w:rsidR="00936A4F">
      <w:pPr>
        <w:pStyle w:val="Bezproreda"/>
        <w:jc w:val="center"/>
        <w:rPr>
          <w:b/>
          <w:noProof/>
        </w:rPr>
      </w:pPr>
    </w:p>
    <w:p w:rsidRDefault="00936A4F" w:rsidP="00936A4F" w:rsidR="00936A4F">
      <w:pPr>
        <w:pStyle w:val="Bezproreda"/>
        <w:jc w:val="both"/>
        <w:rPr>
          <w:b/>
          <w:noProof/>
        </w:rPr>
      </w:pPr>
    </w:p>
    <w:p w:rsidRDefault="00936A4F" w:rsidP="00936A4F" w:rsidR="00936A4F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Trgovački sud u Bjelovaru, po  sucu Branki Pleskalt, </w:t>
      </w:r>
      <w:r>
        <w:t xml:space="preserve">povodom prijedloga Financijske agencije, OIB: 85821130368, RC ZAGREB, Podružnica Bjelovar,  za otvaranje stečajnog postupka nad dužnikom WINKEL 90 j.d.o.o. za građenje Poljanica Bistrinska, Podgorska ulica 149, OIB: 64381307093,  6. svibnja  </w:t>
      </w:r>
      <w:r>
        <w:rPr>
          <w:noProof/>
        </w:rPr>
        <w:t xml:space="preserve">2019. </w:t>
      </w:r>
    </w:p>
    <w:p w:rsidRDefault="00936A4F" w:rsidP="00936A4F" w:rsidR="00936A4F">
      <w:pPr>
        <w:pStyle w:val="Bezproreda"/>
        <w:jc w:val="both"/>
        <w:rPr>
          <w:noProof/>
        </w:rPr>
      </w:pPr>
    </w:p>
    <w:p w:rsidRDefault="00936A4F" w:rsidP="00936A4F" w:rsidR="00936A4F">
      <w:pPr>
        <w:pStyle w:val="Bezproreda"/>
        <w:jc w:val="center"/>
        <w:rPr>
          <w:noProof/>
        </w:rPr>
      </w:pPr>
      <w:r>
        <w:rPr>
          <w:noProof/>
        </w:rPr>
        <w:t>r i j e š i o    j e</w:t>
      </w:r>
    </w:p>
    <w:p w:rsidRDefault="00936A4F" w:rsidP="00936A4F" w:rsidR="00936A4F">
      <w:pPr>
        <w:pStyle w:val="Bezproreda"/>
        <w:jc w:val="both"/>
        <w:rPr>
          <w:b/>
          <w:noProof/>
        </w:rPr>
      </w:pPr>
    </w:p>
    <w:p w:rsidRDefault="00936A4F" w:rsidP="00936A4F" w:rsidR="00936A4F">
      <w:pPr>
        <w:pStyle w:val="Bezproreda"/>
        <w:ind w:firstLine="708"/>
        <w:jc w:val="both"/>
      </w:pPr>
      <w:r>
        <w:t>1.Pokreće se postupak radi očitovanja na prijedlog za otvaranje stečajnog postupka  nad dužnikom WINKEL 90 j.d.o.o. za građenje Poljanica Bistrinska, Podgorska ulica 149, OIB: 64381307093.</w:t>
      </w:r>
    </w:p>
    <w:p w:rsidRDefault="00936A4F" w:rsidP="00936A4F" w:rsidR="00936A4F">
      <w:pPr>
        <w:pStyle w:val="Bezproreda"/>
        <w:ind w:firstLine="708"/>
        <w:jc w:val="both"/>
      </w:pPr>
    </w:p>
    <w:p w:rsidRDefault="00936A4F" w:rsidP="00936A4F" w:rsidR="00936A4F">
      <w:pPr>
        <w:pStyle w:val="Bezproreda"/>
        <w:ind w:firstLine="708"/>
        <w:jc w:val="both"/>
      </w:pPr>
      <w:r>
        <w:t>2.Saziva se ročište</w:t>
      </w:r>
      <w:r>
        <w:rPr>
          <w:b/>
        </w:rPr>
        <w:t xml:space="preserve"> </w:t>
      </w:r>
      <w:r>
        <w:t>radi očitovanja na prijedlog za otvaranje stečajnog postupka za dan</w:t>
      </w:r>
    </w:p>
    <w:p w:rsidRDefault="00936A4F" w:rsidP="00936A4F" w:rsidR="00936A4F">
      <w:pPr>
        <w:pStyle w:val="Bezproreda"/>
        <w:jc w:val="both"/>
      </w:pPr>
    </w:p>
    <w:p w:rsidRDefault="00936A4F" w:rsidP="00936A4F" w:rsidR="00936A4F">
      <w:pPr>
        <w:pStyle w:val="Bezproreda"/>
        <w:jc w:val="center"/>
      </w:pPr>
      <w:r>
        <w:t>11. lipnja 2019. u 10,30 sati</w:t>
      </w:r>
    </w:p>
    <w:p w:rsidRDefault="00936A4F" w:rsidP="00936A4F" w:rsidR="00936A4F">
      <w:pPr>
        <w:pStyle w:val="Bezproreda"/>
        <w:jc w:val="both"/>
        <w:rPr>
          <w:b/>
        </w:rPr>
      </w:pPr>
    </w:p>
    <w:p w:rsidRDefault="00936A4F" w:rsidP="00936A4F" w:rsidR="00936A4F">
      <w:pPr>
        <w:pStyle w:val="Bezproreda"/>
        <w:jc w:val="both"/>
      </w:pPr>
      <w:r>
        <w:t xml:space="preserve"> u ovome sudu u Bjelovaru, Šetalište dr. Ivše Lebovića 42, sudnica br. 4, na koje se pozivaju dostavom ovoga rješenja:</w:t>
      </w:r>
    </w:p>
    <w:p w:rsidRDefault="00936A4F" w:rsidP="00936A4F" w:rsidR="00936A4F">
      <w:pPr>
        <w:pStyle w:val="Bezproreda"/>
        <w:jc w:val="both"/>
      </w:pPr>
    </w:p>
    <w:p w:rsidRDefault="00936A4F" w:rsidP="00936A4F" w:rsidR="00936A4F">
      <w:pPr>
        <w:pStyle w:val="Bezproreda"/>
        <w:jc w:val="both"/>
      </w:pPr>
      <w:r>
        <w:t xml:space="preserve">- Financijska agencija </w:t>
      </w:r>
    </w:p>
    <w:p w:rsidRDefault="00936A4F" w:rsidP="00936A4F" w:rsidR="00936A4F">
      <w:pPr>
        <w:pStyle w:val="Bezproreda"/>
        <w:jc w:val="both"/>
      </w:pPr>
      <w:r>
        <w:t>- zakonski zastupnik dužnika Vedran Šribar.</w:t>
      </w:r>
    </w:p>
    <w:p w:rsidRDefault="00936A4F" w:rsidP="00936A4F" w:rsidR="00936A4F">
      <w:pPr>
        <w:pStyle w:val="Bezproreda"/>
        <w:jc w:val="both"/>
      </w:pPr>
    </w:p>
    <w:p w:rsidRDefault="00936A4F" w:rsidP="00936A4F" w:rsidR="00936A4F">
      <w:pPr>
        <w:pStyle w:val="Bezproreda"/>
        <w:jc w:val="both"/>
      </w:pPr>
      <w:r>
        <w:t xml:space="preserve">3. Nalaže se zakonskom zastupniku dužnika Vedranu Šribar da </w:t>
      </w:r>
      <w:r>
        <w:rPr>
          <w:b/>
        </w:rPr>
        <w:t>u roku od 15 dana</w:t>
      </w:r>
      <w:r>
        <w:t xml:space="preserve"> od objave ovog rješenja na e-oglasnoj ploči suda </w:t>
      </w:r>
      <w:r>
        <w:rPr>
          <w:b/>
        </w:rPr>
        <w:t>sastavi i podnese sudu pisano izvješće o financijsko-gospodarskom stanju dužnika</w:t>
      </w:r>
      <w:r>
        <w:t>, u kom će navesti koju imovinu (pokretnu i nepokretnu) ima dužnik, gdje se ta imovina nalazi, ima li dužnik kakvu imovinsku ili drugu tražbinu odnosno prava koja čine njegovu imovinu i ima li dužnik na računima i kod koga novčana sredstva.</w:t>
      </w:r>
    </w:p>
    <w:p w:rsidRDefault="00936A4F" w:rsidP="00936A4F" w:rsidR="00936A4F">
      <w:pPr>
        <w:pStyle w:val="Bezproreda"/>
        <w:jc w:val="both"/>
      </w:pPr>
    </w:p>
    <w:p w:rsidRDefault="00936A4F" w:rsidP="00936A4F" w:rsidR="00936A4F">
      <w:pPr>
        <w:pStyle w:val="Bezproreda"/>
        <w:jc w:val="both"/>
      </w:pPr>
    </w:p>
    <w:p w:rsidRDefault="00936A4F" w:rsidP="00936A4F" w:rsidR="00936A4F">
      <w:pPr>
        <w:pStyle w:val="Bezproreda"/>
        <w:jc w:val="center"/>
      </w:pPr>
      <w:r>
        <w:t>Obrazloženje</w:t>
      </w:r>
    </w:p>
    <w:p w:rsidRDefault="00936A4F" w:rsidP="00936A4F" w:rsidR="00936A4F">
      <w:pPr>
        <w:pStyle w:val="Bezproreda"/>
        <w:jc w:val="center"/>
      </w:pPr>
    </w:p>
    <w:p w:rsidRDefault="00936A4F" w:rsidP="00936A4F" w:rsidR="00936A4F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Financijska agencija je, na temelju čl.110. st.1. Stečajnog zakona ("Narodne novine" broj 71/15, dalje: SZ), 26. studenog 2019.  podnijela prijedlog za otvaranje stečajnog postupka nad dužnikom </w:t>
      </w:r>
      <w:r>
        <w:t xml:space="preserve">WINKEL 90 j.d.o.o. za građenje Poljanica Bistrinska, Podgorska ulica 149, OIB: 64381307093. </w:t>
      </w:r>
      <w:r>
        <w:rPr>
          <w:noProof/>
        </w:rPr>
        <w:t>U</w:t>
      </w:r>
      <w:r>
        <w:t xml:space="preserve"> prijedlogu navodi da na dan 22. studenog 2018. dužnik u Očevidniku </w:t>
      </w:r>
      <w:r>
        <w:lastRenderedPageBreak/>
        <w:t xml:space="preserve">redoslijeda osnova za plaćanje ima evidentirane neizvršene osnove za plaćanje u neprekinutom razdoblju od 120 dana, u ukupnom iznosu od 20.877,89 kuna, u koji iznos je uračunata kamata i naknada Financijske agencije za provedbu ovrhe na novčanim sredstvima. Prema podacima koje je FINI dostavio Hrvatski zavod za mirovinsko osiguranje </w:t>
      </w:r>
      <w:r>
        <w:rPr>
          <w:noProof/>
        </w:rPr>
        <w:t>dužnik ima 1 zaposlenog.</w:t>
      </w:r>
    </w:p>
    <w:p w:rsidRDefault="00936A4F" w:rsidP="00936A4F" w:rsidR="00936A4F">
      <w:pPr>
        <w:pStyle w:val="Bezproreda"/>
        <w:jc w:val="both"/>
      </w:pPr>
    </w:p>
    <w:p w:rsidRDefault="00936A4F" w:rsidP="00936A4F" w:rsidR="00936A4F">
      <w:pPr>
        <w:pStyle w:val="Bezproreda"/>
        <w:ind w:firstLine="708"/>
        <w:jc w:val="both"/>
      </w:pPr>
      <w:r>
        <w:t>Sukladno čl.110. st.1. SZ-a Financijska agencija je bila dužna podnijeti prijedlog za otvaranje stečajnog postupka budući da je dužnik u Očevidniku neizvršenih osnova za plaćanje na dan 22. studenog 2018. godine ima evidentirane neizvršene osnove za plaćanje u neprekinutom razdoblju od 120 dana i 1 zaposlenog.</w:t>
      </w:r>
    </w:p>
    <w:p w:rsidRDefault="00936A4F" w:rsidP="00936A4F" w:rsidR="00936A4F">
      <w:pPr>
        <w:pStyle w:val="Bezproreda"/>
        <w:jc w:val="both"/>
      </w:pPr>
    </w:p>
    <w:p w:rsidRDefault="00936A4F" w:rsidP="00936A4F" w:rsidR="00936A4F">
      <w:pPr>
        <w:pStyle w:val="Bezproreda"/>
        <w:ind w:firstLine="708"/>
        <w:jc w:val="both"/>
      </w:pPr>
      <w:r>
        <w:t xml:space="preserve">Iz prijedloga proizlazi vjerojatnost postojanja stečajnog razloga – nesposobnosti za plaćanje iz čl.6. st.2. SZ-a pa je sud, temeljem čl.115. st.1. SZ-a, donio rješenje o pokretanju prethodnog postupka radi utvrđivanja pretpostavki za otvaranje stečajnog postupka.  </w:t>
      </w:r>
    </w:p>
    <w:p w:rsidRDefault="00936A4F" w:rsidP="00936A4F" w:rsidR="00936A4F">
      <w:pPr>
        <w:pStyle w:val="Bezproreda"/>
        <w:jc w:val="both"/>
      </w:pPr>
    </w:p>
    <w:p w:rsidRDefault="00936A4F" w:rsidP="00936A4F" w:rsidR="00936A4F">
      <w:pPr>
        <w:pStyle w:val="Bezproreda"/>
        <w:ind w:firstLine="708"/>
        <w:jc w:val="both"/>
      </w:pPr>
      <w:r>
        <w:t xml:space="preserve">Temeljem čl.123. st.1. i čl.128. st.1. i 5. SZ-a zakazano je ročište radi izjašnjenja o prijedlogu za otvaranje stečajnog postupka na koje su pozvani predlagatelj Financijska agencija i zakonski zastupnik dužnika. </w:t>
      </w:r>
    </w:p>
    <w:p w:rsidRDefault="00936A4F" w:rsidP="00936A4F" w:rsidR="00936A4F">
      <w:pPr>
        <w:pStyle w:val="Bezproreda"/>
        <w:jc w:val="both"/>
        <w:rPr>
          <w:i/>
          <w:u w:val="single"/>
        </w:rPr>
      </w:pPr>
    </w:p>
    <w:p w:rsidRDefault="00936A4F" w:rsidP="00936A4F" w:rsidR="00936A4F">
      <w:pPr>
        <w:pStyle w:val="Bezproreda"/>
        <w:ind w:firstLine="708"/>
        <w:jc w:val="both"/>
      </w:pPr>
      <w:r>
        <w:t>Kako tijekom prethodnog postupka sud mora utvrditi kojom imovinom dužnik raspolaže i hoće li ta imovina biti dovoljna za namirenje troškova kako prethodnog tako i otvorenog stečajnog postupka, zakonskim zastupnicima dužnika je, sukladno čl.117. st.2. SZ, naloženo da sastavi i podnese sudu pisano izvješće o financijsko-gospodarskom stanju dužnika.</w:t>
      </w:r>
    </w:p>
    <w:p w:rsidRDefault="00936A4F" w:rsidP="00936A4F" w:rsidR="00936A4F">
      <w:pPr>
        <w:pStyle w:val="Bezproreda"/>
        <w:jc w:val="both"/>
      </w:pPr>
    </w:p>
    <w:p w:rsidRDefault="00936A4F" w:rsidP="00936A4F" w:rsidR="00936A4F">
      <w:pPr>
        <w:pStyle w:val="Bezproreda"/>
        <w:ind w:firstLine="708"/>
        <w:jc w:val="both"/>
        <w:rPr>
          <w:noProof/>
        </w:rPr>
      </w:pPr>
      <w:r>
        <w:t xml:space="preserve">U Bjelovaru 6.  svibnja </w:t>
      </w:r>
      <w:r>
        <w:rPr>
          <w:noProof/>
        </w:rPr>
        <w:t>2019.</w:t>
      </w:r>
    </w:p>
    <w:p w:rsidRDefault="00936A4F" w:rsidP="00936A4F" w:rsidR="00936A4F">
      <w:pPr>
        <w:pStyle w:val="Bezproreda"/>
        <w:jc w:val="both"/>
        <w:rPr>
          <w:noProof/>
        </w:rPr>
      </w:pPr>
    </w:p>
    <w:p w:rsidRDefault="00936A4F" w:rsidP="00936A4F" w:rsidR="00936A4F">
      <w:pPr>
        <w:pStyle w:val="Bezproreda"/>
        <w:jc w:val="center"/>
      </w:pPr>
      <w:r>
        <w:t>S u d a c</w:t>
      </w:r>
    </w:p>
    <w:p w:rsidRDefault="00936A4F" w:rsidP="00936A4F" w:rsidR="00936A4F">
      <w:pPr>
        <w:pStyle w:val="Bezproreda"/>
        <w:jc w:val="center"/>
      </w:pPr>
    </w:p>
    <w:p w:rsidRDefault="00936A4F" w:rsidP="00936A4F" w:rsidR="00936A4F">
      <w:pPr>
        <w:pStyle w:val="Bezproreda"/>
        <w:jc w:val="center"/>
      </w:pPr>
      <w:r>
        <w:t>Branka Pleskalt v.r.</w:t>
      </w:r>
    </w:p>
    <w:p w:rsidRDefault="00936A4F" w:rsidP="00936A4F" w:rsidR="00936A4F">
      <w:pPr>
        <w:pStyle w:val="Bezproreda"/>
        <w:jc w:val="center"/>
      </w:pPr>
    </w:p>
    <w:p w:rsidRDefault="00936A4F" w:rsidP="00936A4F" w:rsidR="00936A4F">
      <w:pPr>
        <w:pStyle w:val="Bezproreda"/>
        <w:jc w:val="center"/>
      </w:pPr>
      <w:r>
        <w:t>Za točnost otpravka-ovlašteni službenik</w:t>
      </w:r>
    </w:p>
    <w:p w:rsidRDefault="00936A4F" w:rsidP="00936A4F" w:rsidR="00936A4F">
      <w:pPr>
        <w:pStyle w:val="Bezproreda"/>
        <w:jc w:val="center"/>
      </w:pPr>
      <w:r>
        <w:t>Vesna Dragišić</w:t>
      </w:r>
    </w:p>
    <w:p w:rsidRDefault="00936A4F" w:rsidP="00936A4F" w:rsidR="00936A4F">
      <w:pPr>
        <w:pStyle w:val="Bezproreda"/>
        <w:jc w:val="center"/>
      </w:pPr>
    </w:p>
    <w:p w:rsidRDefault="00936A4F" w:rsidP="00936A4F" w:rsidR="00936A4F">
      <w:pPr>
        <w:pStyle w:val="Bezproreda"/>
        <w:jc w:val="both"/>
      </w:pPr>
      <w:r>
        <w:t xml:space="preserve">  </w:t>
      </w:r>
    </w:p>
    <w:p w:rsidRDefault="00936A4F" w:rsidP="00936A4F" w:rsidR="00936A4F">
      <w:pPr>
        <w:pStyle w:val="Bezproreda"/>
        <w:jc w:val="both"/>
      </w:pPr>
      <w:r>
        <w:t xml:space="preserve"> </w:t>
      </w:r>
      <w:r>
        <w:tab/>
        <w:t>Pouka o pravnom lijeku: Protiv ovog rješenja nije dopuštena posebna žalba (čl.115. st.1. SZ).</w:t>
      </w:r>
    </w:p>
    <w:p w:rsidRDefault="00936A4F" w:rsidP="00936A4F" w:rsidR="00936A4F">
      <w:pPr>
        <w:pStyle w:val="Bezproreda"/>
      </w:pPr>
    </w:p>
    <w:p w:rsidRDefault="00936A4F" w:rsidP="00936A4F" w:rsidR="00936A4F">
      <w:pPr>
        <w:pStyle w:val="Bezproreda"/>
      </w:pPr>
    </w:p>
    <w:p w:rsidRDefault="00936A4F" w:rsidP="00936A4F" w:rsidR="00936A4F" w:rsidRPr="00936A4F">
      <w:pPr>
        <w:pStyle w:val="Bezproreda"/>
        <w:rPr>
          <w:b/>
        </w:rPr>
      </w:pPr>
    </w:p>
    <w:p w:rsidRDefault="00AE649C" w:rsidP="004F27AE" w:rsidR="00AE649C" w:rsidRPr="00B76F3C">
      <w:pPr>
        <w:pStyle w:val="NormaleSPIS"/>
      </w:pPr>
    </w:p>
    <w:sectPr w:rsidSect="00936A4F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109017716"/>
      <w:docPartObj>
        <w:docPartGallery w:val="Page Numbers (Top of Page)"/>
        <w:docPartUnique/>
      </w:docPartObj>
    </w:sdtPr>
    <w:sdtEndPr/>
    <w:sdtContent>
      <w:p w:rsidRDefault="00936A4F" w:rsidR="00936A4F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A235A">
          <w:t>2</w:t>
        </w:r>
        <w:r>
          <w:fldChar w:fldCharType="end"/>
        </w:r>
      </w:p>
    </w:sdtContent>
  </w:sdt>
  <w:p w:rsidRDefault="00936A4F" w:rsidR="008333A9">
    <w:pPr>
      <w:pStyle w:val="Zaglavlje"/>
    </w:pPr>
    <w:r>
      <w:t>Poslovni broj: 1 St-433/2019-2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235A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A4F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936A4F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936A4F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97113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svibnja 2019.</izvorni_sadrzaj>
    <derivirana_varijabla naziv="DomainObject.DatumDonosenjaOdluke_1">6.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St-433/2019-2</izvorni_sadrzaj>
    <derivirana_varijabla naziv="DomainObject.Oznaka_1">St-433/2019-2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433</izvorni_sadrzaj>
    <derivirana_varijabla naziv="DomainObject.Predmet.Broj_1">433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St-433/2019</izvorni_sadrzaj>
    <derivirana_varijabla naziv="DomainObject.Predmet.OznakaBroj_1">St-433/2019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WINKEL 90 j.d.o.o. za građenje</izvorni_sadrzaj>
    <derivirana_varijabla naziv="DomainObject.Predmet.ProtustrankaFormated_1">  WINKEL 90 j.d.o.o. za građenje</derivirana_varijabla>
  </DomainObject.Predmet.ProtustrankaFormated>
  <DomainObject.Predmet.ProtustrankaFormatedOIB>
    <izvorni_sadrzaj>  WINKEL 90 j.d.o.o. za građenje, OIB 64381307093</izvorni_sadrzaj>
    <derivirana_varijabla naziv="DomainObject.Predmet.ProtustrankaFormatedOIB_1">  WINKEL 90 j.d.o.o. za građenje, OIB 64381307093</derivirana_varijabla>
  </DomainObject.Predmet.ProtustrankaFormatedOIB>
  <DomainObject.Predmet.ProtustrankaFormatedWithAdress>
    <izvorni_sadrzaj> WINKEL 90 j.d.o.o. za građenje, Podgorska ulica 149, 10298 Poljanica Bistranska</izvorni_sadrzaj>
    <derivirana_varijabla naziv="DomainObject.Predmet.ProtustrankaFormatedWithAdress_1"> WINKEL 90 j.d.o.o. za građenje, Podgorska ulica 149, 10298 Poljanica Bistranska</derivirana_varijabla>
  </DomainObject.Predmet.ProtustrankaFormatedWithAdress>
  <DomainObject.Predmet.ProtustrankaFormatedWithAdressOIB>
    <izvorni_sadrzaj> WINKEL 90 j.d.o.o. za građenje, OIB 64381307093, Podgorska ulica 149, 10298 Poljanica Bistranska</izvorni_sadrzaj>
    <derivirana_varijabla naziv="DomainObject.Predmet.ProtustrankaFormatedWithAdressOIB_1"> WINKEL 90 j.d.o.o. za građenje, OIB 64381307093, Podgorska ulica 149, 10298 Poljanica Bistranska</derivirana_varijabla>
  </DomainObject.Predmet.ProtustrankaFormatedWithAdressOIB>
  <DomainObject.Predmet.ProtustrankaWithAdress>
    <izvorni_sadrzaj>WINKEL 90 j.d.o.o. za građenje Podgorska ulica 149, 10298 Poljanica Bistranska</izvorni_sadrzaj>
    <derivirana_varijabla naziv="DomainObject.Predmet.ProtustrankaWithAdress_1">WINKEL 90 j.d.o.o. za građenje Podgorska ulica 149, 10298 Poljanica Bistranska</derivirana_varijabla>
  </DomainObject.Predmet.ProtustrankaWithAdress>
  <DomainObject.Predmet.ProtustrankaWithAdressOIB>
    <izvorni_sadrzaj>WINKEL 90 j.d.o.o. za građenje, OIB 64381307093, Podgorska ulica 149, 10298 Poljanica Bistranska</izvorni_sadrzaj>
    <derivirana_varijabla naziv="DomainObject.Predmet.ProtustrankaWithAdressOIB_1">WINKEL 90 j.d.o.o. za građenje, OIB 64381307093, Podgorska ulica 149, 10298 Poljanica Bistranska</derivirana_varijabla>
  </DomainObject.Predmet.ProtustrankaWithAdressOIB>
  <DomainObject.Predmet.ProtustrankaNazivFormated>
    <izvorni_sadrzaj>WINKEL 90 j.d.o.o. za građenje</izvorni_sadrzaj>
    <derivirana_varijabla naziv="DomainObject.Predmet.ProtustrankaNazivFormated_1">WINKEL 90 j.d.o.o. za građenje</derivirana_varijabla>
  </DomainObject.Predmet.ProtustrankaNazivFormated>
  <DomainObject.Predmet.ProtustrankaNazivFormatedOIB>
    <izvorni_sadrzaj>WINKEL 90 j.d.o.o. za građenje, OIB 64381307093</izvorni_sadrzaj>
    <derivirana_varijabla naziv="DomainObject.Predmet.ProtustrankaNazivFormatedOIB_1">WINKEL 90 j.d.o.o. za građenje, OIB 64381307093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WINKEL 90 j.d.o.o. za građenje</item>
    </izvorni_sadrzaj>
    <derivirana_varijabla naziv="DomainObject.Predmet.ProtuStrankaListFormated_1">
      <item>WINKEL 90 j.d.o.o. za građenje</item>
    </derivirana_varijabla>
  </DomainObject.Predmet.ProtuStrankaListFormated>
  <DomainObject.Predmet.ProtuStrankaListFormatedOIB>
    <izvorni_sadrzaj>
      <item>WINKEL 90 j.d.o.o. za građenje, OIB 64381307093</item>
    </izvorni_sadrzaj>
    <derivirana_varijabla naziv="DomainObject.Predmet.ProtuStrankaListFormatedOIB_1">
      <item>WINKEL 90 j.d.o.o. za građenje, OIB 64381307093</item>
    </derivirana_varijabla>
  </DomainObject.Predmet.ProtuStrankaListFormatedOIB>
  <DomainObject.Predmet.ProtuStrankaListFormatedWithAdress>
    <izvorni_sadrzaj>
      <item>WINKEL 90 j.d.o.o. za građenje, Podgorska ulica 149, 10298 Poljanica Bistranska</item>
    </izvorni_sadrzaj>
    <derivirana_varijabla naziv="DomainObject.Predmet.ProtuStrankaListFormatedWithAdress_1">
      <item>WINKEL 90 j.d.o.o. za građenje, Podgorska ulica 149, 10298 Poljanica Bistranska</item>
    </derivirana_varijabla>
  </DomainObject.Predmet.ProtuStrankaListFormatedWithAdress>
  <DomainObject.Predmet.ProtuStrankaListFormatedWithAdressOIB>
    <izvorni_sadrzaj>
      <item>WINKEL 90 j.d.o.o. za građenje, OIB 64381307093, Podgorska ulica 149, 10298 Poljanica Bistranska</item>
    </izvorni_sadrzaj>
    <derivirana_varijabla naziv="DomainObject.Predmet.ProtuStrankaListFormatedWithAdressOIB_1">
      <item>WINKEL 90 j.d.o.o. za građenje, OIB 64381307093, Podgorska ulica 149, 10298 Poljanica Bistranska</item>
    </derivirana_varijabla>
  </DomainObject.Predmet.ProtuStrankaListFormatedWithAdressOIB>
  <DomainObject.Predmet.ProtuStrankaListNazivFormated>
    <izvorni_sadrzaj>
      <item>WINKEL 90 j.d.o.o. za građenje</item>
    </izvorni_sadrzaj>
    <derivirana_varijabla naziv="DomainObject.Predmet.ProtuStrankaListNazivFormated_1">
      <item>WINKEL 90 j.d.o.o. za građenje</item>
    </derivirana_varijabla>
  </DomainObject.Predmet.ProtuStrankaListNazivFormated>
  <DomainObject.Predmet.ProtuStrankaListNazivFormatedOIB>
    <izvorni_sadrzaj>
      <item>WINKEL 90 j.d.o.o. za građenje, OIB 64381307093</item>
    </izvorni_sadrzaj>
    <derivirana_varijabla naziv="DomainObject.Predmet.ProtuStrankaListNazivFormatedOIB_1">
      <item>WINKEL 90 j.d.o.o. za građenje, OIB 64381307093</item>
    </derivirana_varijabla>
  </DomainObject.Predmet.ProtuStrankaListNazivFormatedOIB>
  <DomainObject.Predmet.OstaliListFormated>
    <izvorni_sadrzaj>
      <item>Vedran Šribar</item>
    </izvorni_sadrzaj>
    <derivirana_varijabla naziv="DomainObject.Predmet.OstaliListFormated_1">
      <item>Vedran Šribar</item>
    </derivirana_varijabla>
  </DomainObject.Predmet.OstaliListFormated>
  <DomainObject.Predmet.OstaliListFormatedOIB>
    <izvorni_sadrzaj>
      <item>Vedran Šribar, OIB 06798228778</item>
    </izvorni_sadrzaj>
    <derivirana_varijabla naziv="DomainObject.Predmet.OstaliListFormatedOIB_1">
      <item>Vedran Šribar, OIB 06798228778</item>
    </derivirana_varijabla>
  </DomainObject.Predmet.OstaliListFormatedOIB>
  <DomainObject.Predmet.OstaliListFormatedWithAdress>
    <izvorni_sadrzaj>
      <item>Vedran Šribar, Podgorska ulica 149., 10298 Poljanica Bistranska</item>
    </izvorni_sadrzaj>
    <derivirana_varijabla naziv="DomainObject.Predmet.OstaliListFormatedWithAdress_1">
      <item>Vedran Šribar, Podgorska ulica 149., 10298 Poljanica Bistranska</item>
    </derivirana_varijabla>
  </DomainObject.Predmet.OstaliListFormatedWithAdress>
  <DomainObject.Predmet.OstaliListFormatedWithAdressOIB>
    <izvorni_sadrzaj>
      <item>Vedran Šribar, OIB 06798228778, Podgorska ulica 149., 10298 Poljanica Bistranska</item>
    </izvorni_sadrzaj>
    <derivirana_varijabla naziv="DomainObject.Predmet.OstaliListFormatedWithAdressOIB_1">
      <item>Vedran Šribar, OIB 06798228778, Podgorska ulica 149., 10298 Poljanica Bistranska</item>
    </derivirana_varijabla>
  </DomainObject.Predmet.OstaliListFormatedWithAdressOIB>
  <DomainObject.Predmet.OstaliListNazivFormated>
    <izvorni_sadrzaj>
      <item>Vedran Šribar</item>
    </izvorni_sadrzaj>
    <derivirana_varijabla naziv="DomainObject.Predmet.OstaliListNazivFormated_1">
      <item>Vedran Šribar</item>
    </derivirana_varijabla>
  </DomainObject.Predmet.OstaliListNazivFormated>
  <DomainObject.Predmet.OstaliListNazivFormatedOIB>
    <izvorni_sadrzaj>
      <item>Vedran Šribar, OIB 06798228778</item>
    </izvorni_sadrzaj>
    <derivirana_varijabla naziv="DomainObject.Predmet.OstaliListNazivFormatedOIB_1">
      <item>Vedran Šribar, OIB 06798228778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svibnja 2019.</izvorni_sadrzaj>
    <derivirana_varijabla naziv="DomainObject.Datum_1">6. svibnja 2019.</derivirana_varijabla>
  </DomainObject.Datum>
  <DomainObject.PoslovniBrojDokumenta>
    <izvorni_sadrzaj>St-433/2019-2</izvorni_sadrzaj>
    <derivirana_varijabla naziv="DomainObject.PoslovniBrojDokumenta_1">St-433/2019-2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WINKEL 90 j.d.o.o. za građenje</izvorni_sadrzaj>
    <derivirana_varijabla naziv="DomainObject.Predmet.ProtustrankaIDrugi_1">WINKEL 90 j.d.o.o. za građenje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WINKEL 90 j.d.o.o. za građenje, OIB 64381307093, Podgorska ulica 149, 10298 Poljanica Bistranska</izvorni_sadrzaj>
    <derivirana_varijabla naziv="DomainObject.Predmet.ProtustrankaIDrugiAdressOIB_1">WINKEL 90 j.d.o.o. za građenje, OIB 64381307093, Podgorska ulica 149, 10298 Poljanica Bistranska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WINKEL 90 j.d.o.o. za građenje</item>
      <item>FINA Regionalni centar Zagreb</item>
      <item>Vedran Šribar</item>
    </izvorni_sadrzaj>
    <derivirana_varijabla naziv="DomainObject.Predmet.SudioniciListNaziv_1">
      <item>WINKEL 90 j.d.o.o. za građenje</item>
      <item>FINA Regionalni centar Zagreb</item>
      <item>Vedran Šribar</item>
    </derivirana_varijabla>
  </DomainObject.Predmet.SudioniciListNaziv>
  <DomainObject.Predmet.SudioniciListAdressOIB>
    <izvorni_sadrzaj>
      <item>WINKEL 90 j.d.o.o. za građenje, OIB 64381307093, Podgorska ulica 149,10298 Poljanica Bistranska</item>
      <item>FINA Regionalni centar Zagreb, OIB 85821130368, Trg svibanjskih žrtava 1995. 1,10000 Zagreb</item>
      <item>Vedran Šribar, OIB 06798228778, Podgorska ulica 149.,10298 Poljanica Bistranska</item>
    </izvorni_sadrzaj>
    <derivirana_varijabla naziv="DomainObject.Predmet.SudioniciListAdressOIB_1">
      <item>WINKEL 90 j.d.o.o. za građenje, OIB 64381307093, Podgorska ulica 149,10298 Poljanica Bistranska</item>
      <item>FINA Regionalni centar Zagreb, OIB 85821130368, Trg svibanjskih žrtava 1995. 1,10000 Zagreb</item>
      <item>Vedran Šribar, OIB 06798228778, Podgorska ulica 149.,10298 Poljanica Bistranska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B3D7593-1F56-4107-B48A-9162F88B2B5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530</properties:Words>
  <properties:Characters>2955</properties:Characters>
  <properties:Lines>89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3490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2019-05-06T11:19:00Z</cp:lastPrinted>
  <dcterms:modified xmlns:xsi="http://www.w3.org/2001/XMLSchema-instance" xsi:type="dcterms:W3CDTF">2019-05-06T11:19:00Z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St-433/2019-2 / Odluka - Rješenje - određeno ročište radi izjašnjenja o prijedlogu za otvaranje stečajnog postupka (odluka_St-433_2019-2.docx)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