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6441" w14:paraId="ee76441" w:rsidRDefault="002C5A29" w:rsidP="00733BC3" w:rsidR="002603B8">
      <w:pPr>
        <w:jc w:val="right"/>
        <w15:collapsed w:val="false"/>
      </w:pP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9A2FE1">
        <w:t>6477/2016</w:t>
      </w:r>
    </w:p>
    <w:p w:rsidRDefault="005B4DE0" w:rsidR="00DF5DB1" w:rsidRPr="00CD7207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  <w:r w:rsidR="00DF5DB1" w:rsidRPr="00CD7207">
        <w:t xml:space="preserve">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9A2FE1">
        <w:t>VIS d.o.o. u stečaju, Draganić, Lug 55B, OIB: 90242961566, 13. lipnja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9A2FE1">
        <w:t>METAL UNION d.o.o., Draganić, Lug 55b, OIB: 16217801597</w:t>
      </w:r>
      <w:r w:rsidR="00D51319">
        <w:t xml:space="preserve">, </w:t>
      </w:r>
      <w:r w:rsidR="005B4DE0">
        <w:t xml:space="preserve">ulazi u pravni položaj </w:t>
      </w:r>
      <w:proofErr w:type="spellStart"/>
      <w:r w:rsidR="00CB54F3">
        <w:t>razlučnog</w:t>
      </w:r>
      <w:proofErr w:type="spellEnd"/>
      <w:r w:rsidR="00CB54F3">
        <w:t xml:space="preserve"> </w:t>
      </w:r>
      <w:r w:rsidR="002603B8">
        <w:t>vjero</w:t>
      </w:r>
      <w:r w:rsidR="00A73ABA">
        <w:t xml:space="preserve">vnika </w:t>
      </w:r>
      <w:r w:rsidR="009A2FE1">
        <w:t>OTP banka d.d., Split, Domovinskog rata 62, OIB: 52508873833, (</w:t>
      </w:r>
      <w:proofErr w:type="spellStart"/>
      <w:r w:rsidR="009A2FE1">
        <w:t>sljednik</w:t>
      </w:r>
      <w:proofErr w:type="spellEnd"/>
      <w:r w:rsidR="009A2FE1">
        <w:t xml:space="preserve"> Societe Generale-Splitske banke d.d., Split. Ruđera Boškovića 16, OIB: 69326397242), </w:t>
      </w:r>
      <w:r>
        <w:t xml:space="preserve"> kako je to regulirano Ugovorom o </w:t>
      </w:r>
      <w:r w:rsidR="009A2FE1">
        <w:t>kupoprodaji potraživanja OTP banke d.d. (ranije Splitska banka d.d.), prema dužniku VIS d.o.o. u stečaju sa sjedištem u Draganiću, Lug 55b, OIB: 90242961566,</w:t>
      </w:r>
      <w:r>
        <w:t xml:space="preserve"> od </w:t>
      </w:r>
      <w:r w:rsidR="009A2FE1">
        <w:t>10. svibnja</w:t>
      </w:r>
      <w:r w:rsidR="00CB54F3">
        <w:t xml:space="preserve"> 2019</w:t>
      </w:r>
      <w:r>
        <w:t xml:space="preserve">. ovjerenog kod javnog bilježnika </w:t>
      </w:r>
      <w:r w:rsidR="009A2FE1">
        <w:t>Ilije Šarića, Split,</w:t>
      </w:r>
      <w:r>
        <w:t xml:space="preserve"> pod poslovnim brojem OV-</w:t>
      </w:r>
      <w:r w:rsidR="009A2FE1">
        <w:t>2989</w:t>
      </w:r>
      <w:r w:rsidR="00CB54F3">
        <w:t xml:space="preserve">/19 od </w:t>
      </w:r>
      <w:r w:rsidR="009A2FE1">
        <w:t>14. svibnja</w:t>
      </w:r>
      <w:r w:rsidR="00CB54F3">
        <w:t xml:space="preserve"> 2019</w:t>
      </w:r>
      <w:r>
        <w:t>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635B99" w:rsidR="002603B8">
      <w:pPr>
        <w:pStyle w:val="Odlomakpopisa"/>
        <w:spacing w:lineRule="auto" w:line="276"/>
        <w:ind w:left="0"/>
        <w:jc w:val="both"/>
      </w:pPr>
      <w:r>
        <w:tab/>
      </w:r>
      <w:r w:rsidR="009A2FE1">
        <w:t>METAL UNION d.o.o., Draganić, Lug 55b, OIB: 16217801597</w:t>
      </w:r>
      <w:r w:rsidR="00C2303B">
        <w:t>,</w:t>
      </w:r>
      <w:r w:rsidR="009E08AD">
        <w:t xml:space="preserve"> </w:t>
      </w:r>
      <w:r w:rsidR="00635B99">
        <w:t>dostavio je sudu Ugovor o kupoprodaji potraživanja OTP banke d.d. (ranije Splitska banka d.d.), prema dužniku VIS d.o.o. u stečaju sa sjedištem u Draganiću, Lug 55b, OIB: 90242961566, od 10. svibnja 2019. ovjerenog kod javnog bilježnika Ilije Šarića, Split, pod poslovnim brojem OV-2989/19 od 14. svibnja 2019.</w:t>
      </w:r>
      <w:r w:rsidR="00142706">
        <w:t>, iz kojeg proizlazi da je METAL UNION d.o.o. novi stjecatelj tražbine prema dužniku od dosadašnjeg stečajnog vjerovnika OTP banke d.d. (ranije Splitske banke d.d.).</w:t>
      </w:r>
    </w:p>
    <w:p w:rsidRDefault="00CB54F3" w:rsidP="00CB54F3" w:rsidR="00CB54F3">
      <w:pPr>
        <w:pStyle w:val="Odlomakpopisa"/>
        <w:spacing w:lineRule="auto" w:line="276"/>
        <w:ind w:left="0"/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635B99">
        <w:t>13. lipnja</w:t>
      </w:r>
      <w:r w:rsidR="002603B8">
        <w:t xml:space="preserve">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142706">
      <w:pPr>
        <w:jc w:val="center"/>
      </w:pPr>
      <w:r>
        <w:t xml:space="preserve">                                                                           </w:t>
      </w:r>
    </w:p>
    <w:p w:rsidRDefault="00142706" w:rsidP="00746190" w:rsidR="00142706">
      <w:pPr>
        <w:jc w:val="center"/>
      </w:pPr>
    </w:p>
    <w:p w:rsidRDefault="00142706" w:rsidP="00746190" w:rsidR="00CD111D">
      <w:pPr>
        <w:jc w:val="center"/>
      </w:pPr>
      <w:r>
        <w:t xml:space="preserve">                                                                        </w:t>
      </w:r>
      <w:r w:rsidR="00CD111D">
        <w:t xml:space="preserve">    Za točnost </w:t>
      </w:r>
      <w:proofErr w:type="spellStart"/>
      <w:r w:rsidR="00CD111D">
        <w:t>otpravka</w:t>
      </w:r>
      <w:proofErr w:type="spellEnd"/>
      <w:r w:rsidR="00CD111D">
        <w:t>-ovlašteni službenik:</w:t>
      </w:r>
      <w:r w:rsidR="00CD111D">
        <w:br/>
        <w:t xml:space="preserve">                                                                               Draženka Prpić</w:t>
      </w:r>
    </w:p>
    <w:p w:rsidRDefault="00746190" w:rsidP="00746190" w:rsidR="00746190">
      <w:pPr>
        <w:jc w:val="center"/>
      </w:pPr>
    </w:p>
    <w:p w:rsidRDefault="00142706" w:rsidP="00746190" w:rsidR="00142706" w:rsidRPr="00756A04">
      <w:pPr>
        <w:jc w:val="center"/>
      </w:pPr>
      <w:bookmarkStart w:name="_GoBack" w:id="0"/>
      <w:bookmarkEnd w:id="0"/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635B99">
        <w:t>METAL UNION d.o.o.</w:t>
      </w:r>
    </w:p>
    <w:p w:rsidRDefault="00C2303B" w:rsidP="00C2303B" w:rsidR="002603B8">
      <w:pPr>
        <w:numPr>
          <w:ilvl w:val="0"/>
          <w:numId w:val="3"/>
        </w:numPr>
      </w:pPr>
      <w:r>
        <w:t xml:space="preserve">Vjerovnik </w:t>
      </w:r>
      <w:r w:rsidR="00635B99">
        <w:t>OTP banka d.d.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A57" w:rsidR="005A0A57">
      <w:r>
        <w:separator/>
      </w:r>
    </w:p>
  </w:endnote>
  <w:endnote w:id="0" w:type="continuationSeparator">
    <w:p w:rsidRDefault="005A0A57" w:rsidR="005A0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A57" w:rsidR="005A0A57">
      <w:r>
        <w:separator/>
      </w:r>
    </w:p>
  </w:footnote>
  <w:footnote w:id="0" w:type="continuationSeparator">
    <w:p w:rsidRDefault="005A0A57" w:rsidR="005A0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635B99">
      <w:t>6477/2016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42706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F47B9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35B99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2FE1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B54F3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A5FC3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7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2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7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d.o.o. u stečaju</izvorni_sadrzaj>
    <derivirana_varijabla naziv="DomainObject.Predmet.ProtustrankaFormated_1">  VIS d.o.o. u stečaju</derivirana_varijabla>
  </DomainObject.Predmet.ProtustrankaFormated>
  <DomainObject.Predmet.ProtustrankaFormatedOIB>
    <izvorni_sadrzaj>  VIS d.o.o. u stečaju, OIB 90242961566</izvorni_sadrzaj>
    <derivirana_varijabla naziv="DomainObject.Predmet.ProtustrankaFormatedOIB_1">  VIS d.o.o. u stečaju, OIB 90242961566</derivirana_varijabla>
  </DomainObject.Predmet.ProtustrankaFormatedOIB>
  <DomainObject.Predmet.ProtustrankaFormatedWithAdress>
    <izvorni_sadrzaj> VIS d.o.o. u stečaju, Lug 55/b, 47201 Draganić</izvorni_sadrzaj>
    <derivirana_varijabla naziv="DomainObject.Predmet.ProtustrankaFormatedWithAdress_1"> VIS d.o.o. u stečaju, Lug 55/b, 47201 Draganić</derivirana_varijabla>
  </DomainObject.Predmet.ProtustrankaFormatedWithAdress>
  <DomainObject.Predmet.ProtustrankaFormatedWithAdressOIB>
    <izvorni_sadrzaj> VIS d.o.o. u stečaju, OIB 90242961566, Lug 55/b, 47201 Draganić</izvorni_sadrzaj>
    <derivirana_varijabla naziv="DomainObject.Predmet.ProtustrankaFormatedWithAdressOIB_1"> VIS d.o.o. u stečaju, OIB 90242961566, Lug 55/b, 47201 Draganić</derivirana_varijabla>
  </DomainObject.Predmet.ProtustrankaFormatedWithAdressOIB>
  <DomainObject.Predmet.ProtustrankaWithAdress>
    <izvorni_sadrzaj>VIS d.o.o. u stečaju Lug 55/b, 47201 Draganić</izvorni_sadrzaj>
    <derivirana_varijabla naziv="DomainObject.Predmet.ProtustrankaWithAdress_1">VIS d.o.o. u stečaju Lug 55/b, 47201 Draganić</derivirana_varijabla>
  </DomainObject.Predmet.ProtustrankaWithAdress>
  <DomainObject.Predmet.ProtustrankaWithAdressOIB>
    <izvorni_sadrzaj>VIS d.o.o. u stečaju, OIB 90242961566, Lug 55/b, 47201 Draganić</izvorni_sadrzaj>
    <derivirana_varijabla naziv="DomainObject.Predmet.ProtustrankaWithAdressOIB_1">VIS d.o.o. u stečaju, OIB 90242961566, Lug 55/b, 47201 Draganić</derivirana_varijabla>
  </DomainObject.Predmet.ProtustrankaWithAdressOIB>
  <DomainObject.Predmet.ProtustrankaNazivFormated>
    <izvorni_sadrzaj>VIS d.o.o. u stečaju</izvorni_sadrzaj>
    <derivirana_varijabla naziv="DomainObject.Predmet.ProtustrankaNazivFormated_1">VIS d.o.o. u stečaju</derivirana_varijabla>
  </DomainObject.Predmet.ProtustrankaNazivFormated>
  <DomainObject.Predmet.ProtustrankaNazivFormatedOIB>
    <izvorni_sadrzaj>VIS d.o.o. u stečaju, OIB 90242961566</izvorni_sadrzaj>
    <derivirana_varijabla naziv="DomainObject.Predmet.ProtustrankaNazivFormatedOIB_1">VIS d.o.o. u stečaju,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 u stečaju</item>
    </izvorni_sadrzaj>
    <derivirana_varijabla naziv="DomainObject.Predmet.ProtuStrankaListFormated_1">
      <item>VIS d.o.o. u stečaju</item>
    </derivirana_varijabla>
  </DomainObject.Predmet.ProtuStrankaListFormated>
  <DomainObject.Predmet.ProtuStrankaListFormatedOIB>
    <izvorni_sadrzaj>
      <item>VIS d.o.o. u stečaju, OIB 90242961566</item>
    </izvorni_sadrzaj>
    <derivirana_varijabla naziv="DomainObject.Predmet.ProtuStrankaListFormatedOIB_1">
      <item>VIS d.o.o. u stečaju, OIB 90242961566</item>
    </derivirana_varijabla>
  </DomainObject.Predmet.ProtuStrankaListFormatedOIB>
  <DomainObject.Predmet.ProtuStrankaListFormatedWithAdress>
    <izvorni_sadrzaj>
      <item>VIS d.o.o. u stečaju, Lug 55/b, 47201 Draganić</item>
    </izvorni_sadrzaj>
    <derivirana_varijabla naziv="DomainObject.Predmet.ProtuStrankaListFormatedWithAdress_1">
      <item>VIS d.o.o. u stečaju, Lug 55/b, 47201 Draganić</item>
    </derivirana_varijabla>
  </DomainObject.Predmet.ProtuStrankaListFormatedWithAdress>
  <DomainObject.Predmet.ProtuStrankaListFormatedWithAdressOIB>
    <izvorni_sadrzaj>
      <item>VIS d.o.o. u stečaju, OIB 90242961566, Lug 55/b, 47201 Draganić</item>
    </izvorni_sadrzaj>
    <derivirana_varijabla naziv="DomainObject.Predmet.ProtuStrankaListFormatedWithAdressOIB_1">
      <item>VIS d.o.o. u stečaju, OIB 90242961566, Lug 55/b, 47201 Draganić</item>
    </derivirana_varijabla>
  </DomainObject.Predmet.ProtuStrankaListFormatedWithAdressOIB>
  <DomainObject.Predmet.ProtuStrankaListNazivFormated>
    <izvorni_sadrzaj>
      <item>VIS d.o.o. u stečaju</item>
    </izvorni_sadrzaj>
    <derivirana_varijabla naziv="DomainObject.Predmet.ProtuStrankaListNazivFormated_1">
      <item>VIS d.o.o. u stečaju</item>
    </derivirana_varijabla>
  </DomainObject.Predmet.ProtuStrankaListNazivFormated>
  <DomainObject.Predmet.ProtuStrankaListNazivFormatedOIB>
    <izvorni_sadrzaj>
      <item>VIS d.o.o. u stečaju, OIB 90242961566</item>
    </izvorni_sadrzaj>
    <derivirana_varijabla naziv="DomainObject.Predmet.ProtuStrankaListNazivFormatedOIB_1">
      <item>VIS d.o.o. u stečaju, OIB 90242961566</item>
    </derivirana_varijabla>
  </DomainObject.Predmet.ProtuStrankaListNazivFormatedOIB>
  <DomainObject.Predmet.OstaliListFormated>
    <izvorni_sadrzaj>
      <item>Mladen Sumina</item>
      <item>Nina Markovinović Belamarić</item>
      <item>Splitska banka dioničko društvo</item>
      <item>Ema Kalogjera Juranić</item>
    </izvorni_sadrzaj>
    <derivirana_varijabla naziv="DomainObject.Predmet.OstaliListFormated_1">
      <item>Mladen Sumina</item>
      <item>Nina Markovinović Belamarić</item>
      <item>Splitska banka dioničko društvo</item>
      <item>Ema Kalogjera Juranić</item>
    </derivirana_varijabla>
  </DomainObject.Predmet.OstaliListFormated>
  <DomainObject.Predmet.OstaliListFormatedOIB>
    <izvorni_sadrzaj>
      <item>Mladen Sumina, OIB 30240993854</item>
      <item>Nina Markovinović Belamarić, OIB 49920167790</item>
      <item>Splitska banka dioničko društvo, OIB 69326397242</item>
      <item>Ema Kalogjera Juranić, OIB 48794356556</item>
    </izvorni_sadrzaj>
    <derivirana_varijabla naziv="DomainObject.Predmet.OstaliListFormatedOIB_1">
      <item>Mladen Sumina, OIB 30240993854</item>
      <item>Nina Markovinović Belamarić, OIB 49920167790</item>
      <item>Splitska banka dioničko društvo, OIB 69326397242</item>
      <item>Ema Kalogjera Juranić, OIB 48794356556</item>
    </derivirana_varijabla>
  </DomainObject.Predmet.OstaliListFormatedOIB>
  <DomainObject.Predmet.OstaliListFormatedWithAdress>
    <izvorni_sadrzaj>
      <item>Mladen Sumina, Drežnik 85 A, 47000 Karlovac</item>
      <item>Nina Markovinović Belamarić, Kralja Držislava 10, 10000 Zagreb</item>
      <item>Splitska banka dioničko društvo, Domovinskog rata 61, 21000 Split</item>
      <item>Ema Kalogjera Juranić, Trg bana Josipa Jelačića 3, 10000 Zagreb</item>
    </izvorni_sadrzaj>
    <derivirana_varijabla naziv="DomainObject.Predmet.OstaliListFormatedWithAdress_1">
      <item>Mladen Sumina, Drežnik 85 A, 47000 Karlovac</item>
      <item>Nina Markovinović Belamarić, Kralja Držislava 10, 10000 Zagreb</item>
      <item>Splitska banka dioničko društvo, Domovinskog rata 61,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Mladen Sumina, OIB 30240993854, Drežnik 85 A, 47000 Karlovac</item>
      <item>Nina Markovinović Belamarić, OIB 49920167790, Kralja Držislava 10, 10000 Zagreb</item>
      <item>Splitska banka dioničko društvo, OIB 69326397242, Domovinskog rata 61, 21000 Split</item>
      <item>Ema Kalogjera Juranić, OIB 48794356556, Trg bana Josipa Jelačića 3, 10000 Zagreb</item>
    </izvorni_sadrzaj>
    <derivirana_varijabla naziv="DomainObject.Predmet.OstaliListFormatedWithAdressOIB_1">
      <item>Mladen Sumina, OIB 30240993854, Drežnik 85 A, 47000 Karlovac</item>
      <item>Nina Markovinović Belamarić, OIB 49920167790, Kralja Držislava 10, 10000 Zagreb</item>
      <item>Splitska banka dioničko društvo, OIB 69326397242, Domovinskog rata 61, 21000 Split</item>
      <item>Ema Kalogjera Juranić, OIB 48794356556, Trg bana Josipa Jelačića 3, 10000 Zagreb</item>
    </derivirana_varijabla>
  </DomainObject.Predmet.OstaliListFormatedWithAdressOIB>
  <DomainObject.Predmet.OstaliListNazivFormated>
    <izvorni_sadrzaj>
      <item>Mladen Sumina</item>
      <item>Nina Markovinović Belamarić</item>
      <item>Splitska banka dioničko društvo</item>
      <item>Ema Kalogjera Juranić</item>
    </izvorni_sadrzaj>
    <derivirana_varijabla naziv="DomainObject.Predmet.OstaliListNazivFormated_1">
      <item>Mladen Sumina</item>
      <item>Nina Markovinović Belamarić</item>
      <item>Splitska banka dioničko društvo</item>
      <item>Ema Kalogjera Juranić</item>
    </derivirana_varijabla>
  </DomainObject.Predmet.OstaliListNazivFormated>
  <DomainObject.Predmet.OstaliListNazivFormatedOIB>
    <izvorni_sadrzaj>
      <item>Mladen Sumina, OIB 30240993854</item>
      <item>Nina Markovinović Belamarić, OIB 49920167790</item>
      <item>Splitska banka dioničko društvo, OIB 69326397242</item>
      <item>Ema Kalogjera Juranić, OIB 48794356556</item>
    </izvorni_sadrzaj>
    <derivirana_varijabla naziv="DomainObject.Predmet.OstaliListNazivFormatedOIB_1">
      <item>Mladen Sumina, OIB 30240993854</item>
      <item>Nina Markovinović Belamarić, OIB 49920167790</item>
      <item>Splitska banka dioničko društvo, OIB 69326397242</item>
      <item>Ema Kalogjera Juranić, OIB 48794356556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 u stečaju</izvorni_sadrzaj>
    <derivirana_varijabla naziv="DomainObject.Predmet.ProtustrankaIDrugi_1">VIS d.o.o. u stečaju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 u stečaju, OIB 90242961566, Lug 55/b, 47201 Draganić</izvorni_sadrzaj>
    <derivirana_varijabla naziv="DomainObject.Predmet.ProtustrankaIDrugiAdressOIB_1">VIS d.o.o. u stečaju,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 u stečaju</item>
      <item>Mladen Sumina</item>
      <item>Nina Markovinović Belamarić</item>
      <item>Splitska banka dioničko društvo</item>
      <item>Ema Kalogjera Juranić</item>
    </izvorni_sadrzaj>
    <derivirana_varijabla naziv="DomainObject.Predmet.SudioniciListNaziv_1">
      <item>FINA, regionalni centar Zagreb, podružnica Karlovac</item>
      <item>VIS d.o.o. u stečaju</item>
      <item>Mladen Sumina</item>
      <item>Nina Markovinović Belamarić</item>
      <item>Splitska banka dioničko društvo</item>
      <item>Ema Kalogjera Juranić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 u stečaju, OIB 90242961566, Lug 55/b,47201 Draganić</item>
      <item>Mladen Sumina, OIB 30240993854, Drežnik 85 A,47000 Karlovac</item>
      <item>Nina Markovinović Belamarić, OIB 49920167790, Kralja Držislava 10,10000 Zagreb</item>
      <item>Splitska banka dioničko društvo, OIB 69326397242, Domovinskog rata 61,21000 Split</item>
      <item>Ema Kalogjera Juranić, OIB 48794356556, Trg bana Josipa Jelačića 3,10000 Zagreb</item>
    </izvorni_sadrzaj>
    <derivirana_varijabla naziv="DomainObject.Predmet.SudioniciListAdressOIB_1">
      <item>FINA, regionalni centar Zagreb, podružnica Karlovac, OIB 85821130368, Vitezovićeva 1,47000 Karlovac</item>
      <item>VIS d.o.o. u stečaju, OIB 90242961566, Lug 55/b,47201 Draganić</item>
      <item>Mladen Sumina, OIB 30240993854, Drežnik 85 A,47000 Karlovac</item>
      <item>Nina Markovinović Belamarić, OIB 49920167790, Kralja Držislava 10,10000 Zagreb</item>
      <item>Splitska banka dioničko društvo, OIB 69326397242, Domovinskog rata 61,21000 Split</item>
      <item>Ema Kalogjera Juranić, OIB 48794356556,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90242961566</item>
      <item>, OIB 30240993854</item>
      <item>, OIB 49920167790</item>
      <item>, OIB 69326397242</item>
      <item>, OIB 48794356556</item>
    </izvorni_sadrzaj>
    <derivirana_varijabla naziv="DomainObject.Predmet.SudioniciListNazivOIB_1">
      <item>, OIB 85821130368</item>
      <item>, OIB 90242961566</item>
      <item>, OIB 30240993854</item>
      <item>, OIB 49920167790</item>
      <item>, OIB 69326397242</item>
      <item>, OIB 48794356556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St-6477/2016-36</izvorni_sadrzaj>
    <derivirana_varijabla naziv="DomainObject.PredzadnjaOdlukaIzPredmeta.Oznaka_1">St-6477/2016-36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CA14A-E6B3-43CA-8299-D86A44B54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359</properties:Words>
  <properties:Characters>1906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2019-06-13T06:52:00Z</dcterms:created>
  <dc:creator>Korisnik</dc:creator>
  <cp:lastModifiedBy>Draženka Prpić</cp:lastModifiedBy>
  <cp:lastPrinted>2019-06-13T06:56:00Z</cp:lastPrinted>
  <dcterms:modified xmlns:xsi="http://www.w3.org/2001/XMLSchema-instance" xsi:type="dcterms:W3CDTF">2019-06-13T06:56:00Z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STEČAJU-St-6477-16-VIS.docx)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