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d3e3" w14:paraId="9e9d3e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09B3" w:rsidP="00D209B3" w:rsidR="00D209B3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St-201/2017-2.</w:t>
      </w:r>
    </w:p>
    <w:p w:rsidRDefault="00D209B3" w:rsidP="00D209B3" w:rsidR="00D209B3">
      <w:pPr>
        <w:jc w:val="center"/>
        <w:rPr>
          <w:rFonts w:cs="Arial" w:hAnsi="Arial" w:ascii="Arial"/>
          <w:b/>
          <w:noProof/>
        </w:rPr>
      </w:pPr>
    </w:p>
    <w:p w:rsidRDefault="00D209B3" w:rsidP="00D209B3" w:rsidR="00D209B3">
      <w:pPr>
        <w:jc w:val="center"/>
        <w:rPr>
          <w:rFonts w:cs="Arial" w:hAnsi="Arial" w:ascii="Arial"/>
          <w:b/>
          <w:noProof/>
        </w:rPr>
      </w:pPr>
    </w:p>
    <w:p w:rsidRDefault="00D209B3" w:rsidP="00D209B3" w:rsidR="00D209B3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209B3" w:rsidP="00D209B3" w:rsidR="00D209B3">
      <w:pPr>
        <w:rPr>
          <w:rFonts w:cs="Arial" w:hAnsi="Arial" w:ascii="Arial"/>
          <w:b/>
          <w:noProof/>
        </w:rPr>
      </w:pPr>
    </w:p>
    <w:p w:rsidRDefault="00D209B3" w:rsidP="00D209B3" w:rsidR="00D209B3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209B3" w:rsidP="00D209B3" w:rsidR="00D209B3">
      <w:pPr>
        <w:outlineLvl w:val="0"/>
        <w:rPr>
          <w:rFonts w:cs="Arial" w:hAnsi="Arial" w:ascii="Arial"/>
          <w:noProof/>
        </w:rPr>
      </w:pPr>
    </w:p>
    <w:p w:rsidRDefault="00D209B3" w:rsidP="00D209B3" w:rsidR="00D209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MAGMA j.d.o.o. za proizvodnju i usluge iz Bjelovara, Zagrebačka 19, MBS 010091318, OIB 56985178308, d</w:t>
      </w:r>
      <w:r>
        <w:rPr>
          <w:rFonts w:cs="Arial" w:hAnsi="Arial" w:ascii="Arial"/>
          <w:noProof/>
        </w:rPr>
        <w:t>ana 16. kolovoza 2017. godine</w:t>
      </w:r>
    </w:p>
    <w:p w:rsidRDefault="00D209B3" w:rsidP="00D209B3" w:rsidR="00D209B3">
      <w:pPr>
        <w:ind w:firstLine="851"/>
        <w:jc w:val="both"/>
        <w:rPr>
          <w:rFonts w:cs="Arial" w:hAnsi="Arial" w:ascii="Arial"/>
          <w:noProof/>
        </w:rPr>
      </w:pPr>
    </w:p>
    <w:p w:rsidRDefault="00D209B3" w:rsidP="00D209B3" w:rsidR="00D209B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209B3" w:rsidP="00D209B3" w:rsidR="00D209B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209B3" w:rsidP="00D209B3" w:rsidR="00D209B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MAGMA j.d.o.o. za proizvodnju i usluge iz Bjelovara, Zagrebačka 19, MBS 010091318, OIB 56985178308.</w:t>
      </w:r>
    </w:p>
    <w:p w:rsidRDefault="00D209B3" w:rsidP="00D209B3" w:rsidR="00D209B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D209B3" w:rsidP="00D209B3" w:rsidR="00D209B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D209B3" w:rsidP="00D209B3" w:rsidR="00D209B3">
      <w:pPr>
        <w:ind w:firstLine="851"/>
        <w:jc w:val="both"/>
        <w:rPr>
          <w:rFonts w:cs="Arial" w:hAnsi="Arial" w:ascii="Arial"/>
          <w:noProof/>
        </w:rPr>
      </w:pPr>
    </w:p>
    <w:p w:rsidRDefault="00D209B3" w:rsidP="00D209B3" w:rsidR="00D209B3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D209B3" w:rsidP="00D209B3" w:rsidR="00D209B3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Mario Magdić iz Novoseljana, Novoseljanska 140.</w:t>
      </w:r>
    </w:p>
    <w:p w:rsidRDefault="00D209B3" w:rsidP="00D209B3" w:rsidR="00D209B3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209B3" w:rsidP="00D209B3" w:rsidR="00D209B3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D209B3" w:rsidP="00D209B3" w:rsidR="00D209B3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D209B3" w:rsidP="00D209B3" w:rsidR="00D209B3">
      <w:pPr>
        <w:jc w:val="center"/>
        <w:outlineLvl w:val="0"/>
        <w:rPr>
          <w:rFonts w:cs="Arial" w:hAnsi="Arial" w:ascii="Arial"/>
          <w:noProof/>
        </w:rPr>
      </w:pPr>
    </w:p>
    <w:p w:rsidRDefault="00D209B3" w:rsidP="00D209B3" w:rsidR="00D209B3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15.02.2017. dužnik u Očevidniku redoslijeda osnova za plaćanje ima evidentirane neizvršene osnove za plaćanje u neprekinutom razdoblju od 120 dana, u ukupnom iznosu od 17.339,85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209B3" w:rsidP="00D209B3" w:rsidR="00D209B3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D209B3" w:rsidP="00D209B3" w:rsidR="00D209B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D209B3" w:rsidP="00D209B3" w:rsidR="00D209B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D209B3" w:rsidP="00D209B3" w:rsidR="00D209B3">
      <w:pPr>
        <w:jc w:val="both"/>
        <w:rPr>
          <w:rFonts w:cs="Arial" w:hAnsi="Arial" w:ascii="Arial"/>
          <w:noProof/>
        </w:rPr>
      </w:pPr>
    </w:p>
    <w:p w:rsidRDefault="00D209B3" w:rsidP="00D209B3" w:rsidR="00D209B3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D209B3" w:rsidP="00D209B3" w:rsidR="00D209B3">
      <w:pPr>
        <w:jc w:val="both"/>
        <w:rPr>
          <w:rFonts w:cs="Arial" w:hAnsi="Arial" w:ascii="Arial"/>
          <w:noProof/>
        </w:rPr>
      </w:pPr>
    </w:p>
    <w:p w:rsidRDefault="00D209B3" w:rsidP="00D209B3" w:rsidR="00D209B3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D209B3" w:rsidP="00D209B3" w:rsidR="00D209B3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D209B3" w:rsidP="00D209B3" w:rsidR="00D209B3">
      <w:pPr>
        <w:jc w:val="both"/>
        <w:rPr>
          <w:rFonts w:cs="Arial" w:hAnsi="Arial" w:ascii="Arial"/>
          <w:noProof/>
        </w:rPr>
      </w:pPr>
    </w:p>
    <w:p w:rsidRDefault="00D209B3" w:rsidP="00D209B3" w:rsidR="00D209B3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D209B3" w:rsidP="00D209B3" w:rsidR="00D209B3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D209B3" w:rsidP="00D209B3" w:rsidR="00D209B3">
      <w:pPr>
        <w:jc w:val="both"/>
        <w:rPr>
          <w:rFonts w:cs="Arial" w:hAnsi="Arial" w:ascii="Arial"/>
          <w:noProof/>
        </w:rPr>
      </w:pPr>
    </w:p>
    <w:p w:rsidRDefault="00D209B3" w:rsidP="00D209B3" w:rsidR="00D209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209B3" w:rsidP="00D209B3" w:rsidR="00D209B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D209B3" w:rsidP="00D209B3" w:rsidR="00D209B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D209B3" w:rsidP="00D209B3" w:rsidR="00D209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D209B3" w:rsidP="00D209B3" w:rsidR="00D209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D209B3" w:rsidP="00D209B3" w:rsidR="00D209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D209B3" w:rsidP="00D209B3" w:rsidR="00D209B3">
      <w:pPr>
        <w:rPr>
          <w:rFonts w:cs="Arial" w:hAnsi="Arial" w:ascii="Arial"/>
        </w:rPr>
      </w:pPr>
    </w:p>
    <w:p w:rsidRDefault="00D209B3" w:rsidP="00D209B3" w:rsidR="00D209B3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9B3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88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St-201/2017-2</izvorni_sadrzaj>
    <derivirana_varijabla naziv="DomainObject.Oznaka_1">St-201/2017-2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  jednostavno društvo s ograničenom odgovornošću za proizvodnju i usluge</izvorni_sadrzaj>
    <derivirana_varijabla naziv="DomainObject.Predmet.ProtustrankaFormated_1">  MAGMA  jednostavno društvo s ograničenom odgovornošću za proizvodnju i usluge</derivirana_varijabla>
  </DomainObject.Predmet.ProtustrankaFormated>
  <DomainObject.Predmet.ProtustrankaFormatedOIB>
    <izvorni_sadrzaj>  MAGMA  jednostavno društvo s ograničenom odgovornošću za proizvodnju i usluge, OIB 56985178308</izvorni_sadrzaj>
    <derivirana_varijabla naziv="DomainObject.Predmet.ProtustrankaFormatedOIB_1">  MAGMA  jednostavno društvo s ograničenom odgovornošću za proizvodnju i usluge, OIB 56985178308</derivirana_varijabla>
  </DomainObject.Predmet.ProtustrankaFormatedOIB>
  <DomainObject.Predmet.ProtustrankaFormatedWithAdress>
    <izvorni_sadrzaj> MAGMA  jednostavno društvo s ograničenom odgovornošću za proizvodnju i usluge, Zagrebačka 19, 43000 Bjelovar</izvorni_sadrzaj>
    <derivirana_varijabla naziv="DomainObject.Predmet.ProtustrankaFormatedWithAdress_1"> MAGMA  jednostavno društvo s ograničenom odgovornošću za proizvodnju i usluge, Zagrebačka 19, 43000 Bjelovar</derivirana_varijabla>
  </DomainObject.Predmet.ProtustrankaFormatedWithAdress>
  <DomainObject.Predmet.ProtustrankaFormatedWithAdressOIB>
    <izvorni_sadrzaj> MAGMA  jednostavno društvo s ograničenom odgovornošću za proizvodnju i usluge, OIB 56985178308, Zagrebačka 19, 43000 Bjelovar</izvorni_sadrzaj>
    <derivirana_varijabla naziv="DomainObject.Predmet.ProtustrankaFormatedWithAdressOIB_1"> MAGMA  jednostavno društvo s ograničenom odgovornošću za proizvodnju i usluge, OIB 56985178308, Zagrebačka 19, 43000 Bjelovar</derivirana_varijabla>
  </DomainObject.Predmet.ProtustrankaFormatedWithAdressOIB>
  <DomainObject.Predmet.ProtustrankaWithAdress>
    <izvorni_sadrzaj>MAGMA  jednostavno društvo s ograničenom odgovornošću za proizvodnju i usluge Zagrebačka 19, 43000 Bjelovar</izvorni_sadrzaj>
    <derivirana_varijabla naziv="DomainObject.Predmet.ProtustrankaWithAdress_1">MAGMA  jednostavno društvo s ograničenom odgovornošću za proizvodnju i usluge Zagrebačka 19, 43000 Bjelovar</derivirana_varijabla>
  </DomainObject.Predmet.ProtustrankaWithAdress>
  <DomainObject.Predmet.ProtustrankaWithAdressOIB>
    <izvorni_sadrzaj>MAGMA  jednostavno društvo s ograničenom odgovornošću za proizvodnju i usluge, OIB 56985178308, Zagrebačka 19, 43000 Bjelovar</izvorni_sadrzaj>
    <derivirana_varijabla naziv="DomainObject.Predmet.ProtustrankaWithAdressOIB_1">MAGMA  jednostavno društvo s ograničenom odgovornošću za proizvodnju i usluge, OIB 56985178308, Zagrebačka 19, 43000 Bjelovar</derivirana_varijabla>
  </DomainObject.Predmet.ProtustrankaWithAdressOIB>
  <DomainObject.Predmet.ProtustrankaNazivFormated>
    <izvorni_sadrzaj>MAGMA  jednostavno društvo s ograničenom odgovornošću za proizvodnju i usluge</izvorni_sadrzaj>
    <derivirana_varijabla naziv="DomainObject.Predmet.ProtustrankaNazivFormated_1">MAGMA  jednostavno društvo s ograničenom odgovornošću za proizvodnju i usluge</derivirana_varijabla>
  </DomainObject.Predmet.ProtustrankaNazivFormated>
  <DomainObject.Predmet.ProtustrankaNazivFormatedOIB>
    <izvorni_sadrzaj>MAGMA  jednostavno društvo s ograničenom odgovornošću za proizvodnju i usluge, OIB 56985178308</izvorni_sadrzaj>
    <derivirana_varijabla naziv="DomainObject.Predmet.ProtustrankaNazivFormatedOIB_1">MAGMA  jednostavno društvo s ograničenom odgovornošću za proizvodnju i usluge, OIB 56985178308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MAGMA  jednostavno društvo s ograničenom odgovornošću za proizvodnju i usluge</item>
    </izvorni_sadrzaj>
    <derivirana_varijabla naziv="DomainObject.Predmet.ProtuStrankaListFormated_1">
      <item>MAGMA  jednostavno društvo s ograničenom odgovornošću za proizvodnju i usluge</item>
    </derivirana_varijabla>
  </DomainObject.Predmet.ProtuStrankaListFormated>
  <DomainObject.Predmet.ProtuStrankaListFormatedOIB>
    <izvorni_sadrzaj>
      <item>MAGMA  jednostavno društvo s ograničenom odgovornošću za proizvodnju i usluge, OIB 56985178308</item>
    </izvorni_sadrzaj>
    <derivirana_varijabla naziv="DomainObject.Predmet.ProtuStrankaListFormatedOIB_1">
      <item>MAGMA  jednostavno društvo s ograničenom odgovornošću za proizvodnju i usluge, OIB 56985178308</item>
    </derivirana_varijabla>
  </DomainObject.Predmet.ProtuStrankaListFormatedOIB>
  <DomainObject.Predmet.ProtuStrankaListFormatedWithAdress>
    <izvorni_sadrzaj>
      <item>MAGMA  jednostavno društvo s ograničenom odgovornošću za proizvodnju i usluge, Zagrebačka 19, 43000 Bjelovar</item>
    </izvorni_sadrzaj>
    <derivirana_varijabla naziv="DomainObject.Predmet.ProtuStrankaListFormatedWithAdress_1">
      <item>MAGMA  jednostavno društvo s ograničenom odgovornošću za proizvodnju i usluge, Zagrebačka 19, 43000 Bjelovar</item>
    </derivirana_varijabla>
  </DomainObject.Predmet.ProtuStrankaListFormatedWithAdress>
  <DomainObject.Predmet.ProtuStrankaListFormatedWithAdressOIB>
    <izvorni_sadrzaj>
      <item>MAGMA  jednostavno društvo s ograničenom odgovornošću za proizvodnju i usluge, OIB 56985178308, Zagrebačka 19, 43000 Bjelovar</item>
    </izvorni_sadrzaj>
    <derivirana_varijabla naziv="DomainObject.Predmet.ProtuStrankaListFormatedWithAdressOIB_1">
      <item>MAGMA  jednostavno društvo s ograničenom odgovornošću za proizvodnju i usluge, OIB 56985178308, Zagrebačka 19, 43000 Bjelovar</item>
    </derivirana_varijabla>
  </DomainObject.Predmet.ProtuStrankaListFormatedWithAdressOIB>
  <DomainObject.Predmet.ProtuStrankaListNazivFormated>
    <izvorni_sadrzaj>
      <item>MAGMA  jednostavno društvo s ograničenom odgovornošću za proizvodnju i usluge</item>
    </izvorni_sadrzaj>
    <derivirana_varijabla naziv="DomainObject.Predmet.ProtuStrankaListNazivFormated_1">
      <item>MAGMA  jednostavno društvo s ograničenom odgovornošću za proizvodnju i usluge</item>
    </derivirana_varijabla>
  </DomainObject.Predmet.ProtuStrankaListNazivFormated>
  <DomainObject.Predmet.ProtuStrankaListNazivFormatedOIB>
    <izvorni_sadrzaj>
      <item>MAGMA  jednostavno društvo s ograničenom odgovornošću za proizvodnju i usluge, OIB 56985178308</item>
    </izvorni_sadrzaj>
    <derivirana_varijabla naziv="DomainObject.Predmet.ProtuStrankaListNazivFormatedOIB_1">
      <item>MAGMA  jednostavno društvo s ograničenom odgovornošću za proizvodnju i usluge, OIB 56985178308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St-201/2017-2</izvorni_sadrzaj>
    <derivirana_varijabla naziv="DomainObject.PoslovniBrojDokumenta_1">St-201/2017-2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MAGMA  jednostavno društvo s ograničenom odgovornošću za proizvodnju i usluge</izvorni_sadrzaj>
    <derivirana_varijabla naziv="DomainObject.Predmet.ProtustrankaIDrugi_1">MAGMA 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MAGMA  jednostavno društvo s ograničenom odgovornošću za proizvodnju i usluge, OIB 56985178308, Zagrebačka 19, 43000 Bjelovar</izvorni_sadrzaj>
    <derivirana_varijabla naziv="DomainObject.Predmet.ProtustrankaIDrugiAdressOIB_1">MAGMA  jednostavno društvo s ograničenom odgovornošću za proizvodnju i usluge, OIB 56985178308, Zagrebačka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MAGMA  jednostavno društvo s ograničenom odgovornošću za proizvodnju i usluge</item>
    </izvorni_sadrzaj>
    <derivirana_varijabla naziv="DomainObject.Predmet.SudioniciListNaziv_1">
      <item>FINA, RC ZAGREB, Podružnica BJELOVAR</item>
      <item>MAGMA  jednostavno društvo s ograničenom odgovornošću za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MAGMA  jednostavno društvo s ograničenom odgovornošću za proizvodnju i usluge, OIB 56985178308, Zagrebačka 19,43000 Bjelovar</item>
    </izvorni_sadrzaj>
    <derivirana_varijabla naziv="DomainObject.Predmet.SudioniciListAdressOIB_1">
      <item>FINA, RC ZAGREB, Podružnica BJELOVAR, OIB 85821130368, F. Supila 4,43000 Bjelovar</item>
      <item>MAGMA  jednostavno društvo s ograničenom odgovornošću za proizvodnju i usluge, OIB 56985178308, Zagrebačka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F5F68-4EE3-488B-8F65-25BB50DC0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2760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