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fe09a8" w14:paraId="7fe09a8" w:rsidRDefault="00053AAA" w:rsidP="00B06363" w:rsidR="00B06363" w:rsidRPr="002E3D11">
      <w:pPr>
        <w:jc w:val="right"/>
        <w15:collapsed w:val="false"/>
      </w:pPr>
      <w:r>
        <w:t>Poslovni br. 21</w:t>
      </w:r>
      <w:r w:rsidR="00FD2E5D">
        <w:t xml:space="preserve"> </w:t>
      </w:r>
      <w:r w:rsidR="00934DE3">
        <w:t>St-</w:t>
      </w:r>
      <w:r w:rsidR="00842C23">
        <w:t>1047</w:t>
      </w:r>
      <w:r w:rsidR="00A47A04">
        <w:t>/18</w:t>
      </w:r>
      <w:r w:rsidR="00F5383A">
        <w:t>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F67EE8">
        <w:t xml:space="preserve">, u skraćenom stečajnom postupku povodom zahtjeva FINANCIJSKE AGENCIJE, OIB: 85821130368, RC </w:t>
      </w:r>
      <w:r w:rsidR="00053AAA">
        <w:t>OSIJEK</w:t>
      </w:r>
      <w:r w:rsidR="00F67EE8">
        <w:t xml:space="preserve">, Podružnica </w:t>
      </w:r>
      <w:r w:rsidR="00053AAA">
        <w:t>Osijek</w:t>
      </w:r>
      <w:r w:rsidR="00F67EE8">
        <w:t xml:space="preserve">, </w:t>
      </w:r>
      <w:r w:rsidR="00053AAA">
        <w:t xml:space="preserve">L. Jagera 3, </w:t>
      </w:r>
      <w:r w:rsidRPr="00A82800">
        <w:t xml:space="preserve"> nad dužnikom</w:t>
      </w:r>
      <w:r w:rsidRPr="00F4212B">
        <w:t xml:space="preserve"> </w:t>
      </w:r>
      <w:r w:rsidR="00842C23">
        <w:t>SLANICA d.o.o. za pružanje turističkih usluga, Osijek, Ribarska 1/1, MBS: 030096261, OIB: 94592750361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842C23">
        <w:t>24</w:t>
      </w:r>
      <w:r w:rsidR="00053AAA">
        <w:t>. rujna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 w:rsidRPr="00CA5F71">
      <w:pPr>
        <w:ind w:firstLine="708"/>
        <w:jc w:val="both"/>
        <w:rPr>
          <w:b/>
        </w:rPr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842C23">
        <w:t>SLANICA d.o.o. za pružanje turističkih usluga, Osijek, Ribarska 1/1, MBS: 030096261, OIB: 94592750361</w:t>
      </w:r>
      <w:r w:rsidR="00053AAA">
        <w:t xml:space="preserve">, </w:t>
      </w:r>
      <w:r>
        <w:t xml:space="preserve">a prijedlog FINE RC </w:t>
      </w:r>
      <w:r w:rsidR="00053AAA">
        <w:t>Osijek</w:t>
      </w:r>
      <w:r>
        <w:t xml:space="preserve"> od </w:t>
      </w:r>
      <w:r w:rsidR="00834C53">
        <w:t>27</w:t>
      </w:r>
      <w:r w:rsidR="00053AAA">
        <w:t xml:space="preserve">. </w:t>
      </w:r>
      <w:r w:rsidR="00842C23">
        <w:t>srpnja</w:t>
      </w:r>
      <w:r w:rsidR="00F5383A">
        <w:t xml:space="preserve"> </w:t>
      </w:r>
      <w:r w:rsidR="00053AAA">
        <w:t xml:space="preserve"> 2018</w:t>
      </w:r>
      <w:r w:rsidR="00F5383A">
        <w:t xml:space="preserve">. </w:t>
      </w:r>
      <w:r>
        <w:t xml:space="preserve"> za </w:t>
      </w:r>
      <w:r w:rsidR="00F67EE8">
        <w:t xml:space="preserve">provedbu </w:t>
      </w:r>
      <w:r>
        <w:t xml:space="preserve"> 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053AAA">
        <w:rPr>
          <w:bCs/>
        </w:rPr>
        <w:t xml:space="preserve"> </w:t>
      </w:r>
      <w:r w:rsidR="00834C53">
        <w:rPr>
          <w:bCs/>
        </w:rPr>
        <w:t>27</w:t>
      </w:r>
      <w:r w:rsidR="00053AAA">
        <w:rPr>
          <w:bCs/>
        </w:rPr>
        <w:t xml:space="preserve">. </w:t>
      </w:r>
      <w:r w:rsidR="00842C23">
        <w:rPr>
          <w:bCs/>
        </w:rPr>
        <w:t>srpnja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053AAA">
        <w:rPr>
          <w:bCs/>
        </w:rPr>
        <w:t xml:space="preserve">Osijek </w:t>
      </w:r>
      <w:r>
        <w:rPr>
          <w:bCs/>
        </w:rPr>
        <w:t xml:space="preserve"> je predložila otvaranje skraćenog stečajnog postupka za dužnika </w:t>
      </w:r>
      <w:r w:rsidR="00842C23">
        <w:t>SLANICA d.o.o. za pružanje turističkih usluga, Osijek, Ribarska 1/1, MBS: 030096261, OIB: 94592750361</w:t>
      </w:r>
      <w:r w:rsidR="00EF7454">
        <w:t xml:space="preserve">,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 xml:space="preserve">navodeći da dužnik na dan </w:t>
      </w:r>
      <w:r w:rsidR="00842C23">
        <w:rPr>
          <w:bCs/>
        </w:rPr>
        <w:t>26</w:t>
      </w:r>
      <w:r w:rsidR="001D0EE1">
        <w:rPr>
          <w:bCs/>
        </w:rPr>
        <w:t xml:space="preserve">. </w:t>
      </w:r>
      <w:r w:rsidR="00842C23">
        <w:rPr>
          <w:bCs/>
        </w:rPr>
        <w:t>srpnja</w:t>
      </w:r>
      <w:r w:rsidR="00F5383A">
        <w:rPr>
          <w:bCs/>
        </w:rPr>
        <w:t xml:space="preserve"> 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842C23">
        <w:rPr>
          <w:bCs/>
        </w:rPr>
        <w:t>17.643,92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053AAA">
        <w:rPr>
          <w:bCs/>
        </w:rPr>
        <w:t>Osijek</w:t>
      </w:r>
      <w:r>
        <w:rPr>
          <w:bCs/>
        </w:rPr>
        <w:t xml:space="preserve"> od </w:t>
      </w:r>
      <w:r w:rsidR="00842C23">
        <w:rPr>
          <w:bCs/>
        </w:rPr>
        <w:t>21</w:t>
      </w:r>
      <w:r w:rsidR="001D0EE1">
        <w:rPr>
          <w:bCs/>
        </w:rPr>
        <w:t xml:space="preserve">. </w:t>
      </w:r>
      <w:r w:rsidR="00053AAA">
        <w:rPr>
          <w:bCs/>
        </w:rPr>
        <w:t>rujna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053AAA">
        <w:rPr>
          <w:bCs/>
        </w:rPr>
        <w:t xml:space="preserve">  (list 8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53AAA">
        <w:t xml:space="preserve">Poslovni broj: 21 </w:t>
      </w:r>
      <w:r w:rsidR="001D0EE1">
        <w:t xml:space="preserve"> St-</w:t>
      </w:r>
      <w:r w:rsidR="00842C23">
        <w:t>1047</w:t>
      </w:r>
      <w:r w:rsidR="001D0EE1">
        <w:t>/18</w:t>
      </w:r>
      <w:r>
        <w:t>-6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42C23">
        <w:rPr>
          <w:bCs/>
        </w:rPr>
        <w:t>24</w:t>
      </w:r>
      <w:r w:rsidR="00053AAA">
        <w:rPr>
          <w:bCs/>
        </w:rPr>
        <w:t>. rujna</w:t>
      </w:r>
      <w:r w:rsidR="001D0EE1">
        <w:rPr>
          <w:bCs/>
        </w:rPr>
        <w:t xml:space="preserve"> 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F67EE8" w:rsidR="00F67EE8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053AAA">
        <w:rPr>
          <w:bCs/>
        </w:rPr>
        <w:t>Osijek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842C23">
        <w:rPr>
          <w:lang w:val="hr-HR"/>
        </w:rPr>
        <w:t>21</w:t>
      </w:r>
      <w:r w:rsidR="00053AAA">
        <w:rPr>
          <w:lang w:val="hr-HR"/>
        </w:rPr>
        <w:t xml:space="preserve">.9.2018 </w:t>
      </w:r>
      <w:r w:rsidR="001D0EE1">
        <w:rPr>
          <w:lang w:val="hr-HR"/>
        </w:rPr>
        <w:t>(str.</w:t>
      </w:r>
      <w:r w:rsidR="00053AAA">
        <w:rPr>
          <w:lang w:val="hr-HR"/>
        </w:rPr>
        <w:t xml:space="preserve"> 8 </w:t>
      </w:r>
      <w:r w:rsidR="00157DAA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834C53">
        <w:t>24</w:t>
      </w:r>
      <w:r w:rsidR="00053AAA">
        <w:t>/10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2A0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272A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34C53"/>
    <w:rsid w:val="00842C23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St-1047/2018-6</izvorni_sadrzaj>
    <derivirana_varijabla naziv="DomainObject.Oznaka_1">St-1047/2018-6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St-1047/2018</izvorni_sadrzaj>
    <derivirana_varijabla naziv="DomainObject.Predmet.OznakaBroj_1">St-1047/2018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Ribarska 11, 31000 Osijek</izvorni_sadrzaj>
    <derivirana_varijabla naziv="DomainObject.Predmet.ProtustrankaFormatedWithAdress_1"> SLANICA d.o.o. za pružanje turističkih usluga, Ribarska 11, 31000 Osijek</derivirana_varijabla>
  </DomainObject.Predmet.ProtustrankaFormatedWithAdress>
  <DomainObject.Predmet.ProtustrankaFormatedWithAdressOIB>
    <izvorni_sadrzaj> SLANICA d.o.o. za pružanje turističkih usluga, OIB 94592750361, Ribarska 11, 31000 Osijek</izvorni_sadrzaj>
    <derivirana_varijabla naziv="DomainObject.Predmet.ProtustrankaFormatedWithAdressOIB_1"> SLANICA d.o.o. za pružanje turističkih usluga, OIB 94592750361, Ribarska 11, 31000 Osijek</derivirana_varijabla>
  </DomainObject.Predmet.ProtustrankaFormatedWithAdressOIB>
  <DomainObject.Predmet.ProtustrankaWithAdress>
    <izvorni_sadrzaj>SLANICA d.o.o. za pružanje turističkih usluga Ribarska 11, 31000 Osijek</izvorni_sadrzaj>
    <derivirana_varijabla naziv="DomainObject.Predmet.ProtustrankaWithAdress_1">SLANICA d.o.o. za pružanje turističkih usluga Ribarska 11, 31000 Osijek</derivirana_varijabla>
  </DomainObject.Predmet.ProtustrankaWithAdress>
  <DomainObject.Predmet.ProtustrankaWithAdressOIB>
    <izvorni_sadrzaj>SLANICA d.o.o. za pružanje turističkih usluga, OIB 94592750361, Ribarska 11, 31000 Osijek</izvorni_sadrzaj>
    <derivirana_varijabla naziv="DomainObject.Predmet.ProtustrankaWithAdressOIB_1">SLANICA d.o.o. za pružanje turističkih usluga, OIB 94592750361, Ribarska 11, 31000 Osijek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Ribarska 11, 31000 Osijek</item>
    </izvorni_sadrzaj>
    <derivirana_varijabla naziv="DomainObject.Predmet.ProtuStrankaListFormatedWithAdress_1">
      <item>SLANICA d.o.o. za pružanje turističkih usluga, Ribarska 11, 31000 Osijek</item>
    </derivirana_varijabla>
  </DomainObject.Predmet.ProtuStrankaListFormatedWithAdress>
  <DomainObject.Predmet.ProtuStrankaListFormatedWithAdressOIB>
    <izvorni_sadrzaj>
      <item>SLANICA d.o.o. za pružanje turističkih usluga, OIB 94592750361, Ribarska 11, 31000 Osijek</item>
    </izvorni_sadrzaj>
    <derivirana_varijabla naziv="DomainObject.Predmet.ProtuStrankaListFormatedWithAdressOIB_1">
      <item>SLANICA d.o.o. za pružanje turističkih usluga, OIB 94592750361, Ribarska 11, 31000 Osijek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St-1047/2018-6</izvorni_sadrzaj>
    <derivirana_varijabla naziv="DomainObject.PoslovniBrojDokumenta_1">St-1047/2018-6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SLANICA d.o.o. za pružanje turističkih usluga, OIB 94592750361, Ribarska 11, 31000 Osijek</izvorni_sadrzaj>
    <derivirana_varijabla naziv="DomainObject.Predmet.ProtustrankaIDrugiAdressOIB_1">SLANICA d.o.o. za pružanje turističkih usluga, OIB 94592750361, Ribarska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SLANICA d.o.o. za pružanje turističkih usluga</item>
    </izvorni_sadrzaj>
    <derivirana_varijabla naziv="DomainObject.Predmet.SudioniciListNaziv_1">
      <item>FINA RC OSIJEK</item>
      <item>SLANICA d.o.o. za pružanje turističkih usluga</item>
    </derivirana_varijabla>
  </DomainObject.Predmet.SudioniciListNaziv>
  <DomainObject.Predmet.SudioniciListAdressOIB>
    <izvorni_sadrzaj>
      <item>FINA RC OSIJEK, OIB 85821130368</item>
      <item>SLANICA d.o.o. za pružanje turističkih usluga, OIB 94592750361, Ribarska 11,31000 Osijek</item>
    </izvorni_sadrzaj>
    <derivirana_varijabla naziv="DomainObject.Predmet.SudioniciListAdressOIB_1">
      <item>FINA RC OSIJEK, OIB 85821130368</item>
      <item>SLANICA d.o.o. za pružanje turističkih usluga, OIB 94592750361, Ribarska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94592750361</item>
    </izvorni_sadrzaj>
    <derivirana_varijabla naziv="DomainObject.Predmet.SudioniciListNazivOIB_1">
      <item>, OIB 85821130368</item>
      <item>, OIB 94592750361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1874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2018-09-24T08:34:00Z</dcterms:created>
  <dc:creator>Snježana Andrijanić</dc:creator>
  <cp:lastModifiedBy>Gordana Harc</cp:lastModifiedBy>
  <cp:lastPrinted>2018-09-24T08:34:00Z</cp:lastPrinted>
  <dcterms:modified xmlns:xsi="http://www.w3.org/2001/XMLSchema-instance" xsi:type="dcterms:W3CDTF">2018-09-24T10:31:00Z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St-1047/2018-6 / Odluka - Rješenje o odbačaju zahtjeva za skraćeni stečajni postupak (21 St- 1047-18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