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84bd" w14:paraId="60f84bd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F10C06">
        <w:t>166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dana </w:t>
      </w:r>
      <w:r w:rsidR="00A13504">
        <w:t>22</w:t>
      </w:r>
      <w:r w:rsidR="00BD5E63">
        <w:t xml:space="preserve">. </w:t>
      </w:r>
      <w:r w:rsidR="00FF6091">
        <w:t>prosinca</w:t>
      </w:r>
      <w:r w:rsidR="00BD5E63">
        <w:t xml:space="preserve"> 2017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BA5CA9" w:rsidP="00BD5E63" w:rsidR="009A31C0">
      <w:pPr>
        <w:jc w:val="center"/>
      </w:pPr>
      <w:r>
        <w:t>b</w:t>
      </w:r>
      <w:r w:rsidRPr="006E2E98">
        <w:t xml:space="preserve">rodica marke </w:t>
      </w:r>
      <w:r>
        <w:t>Salona 40</w:t>
      </w:r>
      <w:r w:rsidRPr="006E2E98">
        <w:t xml:space="preserve">, oznaka </w:t>
      </w:r>
      <w:r>
        <w:t xml:space="preserve">2158 </w:t>
      </w:r>
      <w:r w:rsidRPr="006E2E98">
        <w:t xml:space="preserve">ZD, ime </w:t>
      </w:r>
      <w:r>
        <w:t>POJA, godina gradnje 2006</w:t>
      </w:r>
      <w:r w:rsidRPr="006E2E98">
        <w:t>.</w:t>
      </w:r>
    </w:p>
    <w:p w:rsidRDefault="00BA5CA9" w:rsidP="00BD5E63" w:rsidR="00BA5CA9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DC57B7">
        <w:t>11</w:t>
      </w:r>
      <w:r w:rsidR="00BD5E63">
        <w:t>,</w:t>
      </w:r>
      <w:r w:rsidR="00BA5CA9">
        <w:t>3</w:t>
      </w:r>
      <w:r>
        <w:t>0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13504">
        <w:t>22</w:t>
      </w:r>
      <w:r w:rsidR="00815E6C">
        <w:t xml:space="preserve">. </w:t>
      </w:r>
      <w:r w:rsidR="00817E3C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 xml:space="preserve">Ardena </w:t>
      </w:r>
      <w:proofErr w:type="spellStart"/>
      <w:r w:rsidR="00403E10"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513FF"/>
    <w:rsid w:val="001A4AF2"/>
    <w:rsid w:val="001F7EB7"/>
    <w:rsid w:val="00210717"/>
    <w:rsid w:val="00210CDE"/>
    <w:rsid w:val="002348F0"/>
    <w:rsid w:val="002664A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5353D"/>
    <w:rsid w:val="00695EFC"/>
    <w:rsid w:val="006C2F82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9A31C0"/>
    <w:rsid w:val="00A13504"/>
    <w:rsid w:val="00A47642"/>
    <w:rsid w:val="00AB6B83"/>
    <w:rsid w:val="00B21C4E"/>
    <w:rsid w:val="00B35AD9"/>
    <w:rsid w:val="00B66981"/>
    <w:rsid w:val="00B72BD8"/>
    <w:rsid w:val="00BA5CA9"/>
    <w:rsid w:val="00BA768F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0C06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657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2017-12-22T09:24:00Z</dcterms:created>
  <dc:creator>Ardena Bajlo</dc:creator>
  <cp:lastModifiedBy>Nena Mužanović</cp:lastModifiedBy>
  <cp:lastPrinted>2017-12-22T09:23:00Z</cp:lastPrinted>
  <dcterms:modified xmlns:xsi="http://www.w3.org/2001/XMLSchema-instance" xsi:type="dcterms:W3CDTF">2017-12-29T09:30:00Z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