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e162" w14:paraId="e21e16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50A9D">
        <w:t>4495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250A9D">
        <w:t>DOMAJA d.o.o. u likvidaciji, Vrbovec, Ivana Karlovića 3, OIB:</w:t>
      </w:r>
      <w:r w:rsidR="004B7DCF">
        <w:t xml:space="preserve"> </w:t>
      </w:r>
      <w:r w:rsidR="00250A9D">
        <w:t>13110634070,</w:t>
      </w:r>
      <w:r w:rsidR="004B7DCF">
        <w:t xml:space="preserve"> </w:t>
      </w:r>
      <w:r w:rsidRPr="00AF1EFD">
        <w:t xml:space="preserve">dana </w:t>
      </w:r>
      <w:r w:rsidR="000F50C7">
        <w:t>1</w:t>
      </w:r>
      <w:r w:rsidR="004C697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250A9D">
        <w:t>DOMAJA d.o.o. u likvidaciji, Vrbovec, Ivana Karlovića 3, OIB: 13110634070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C697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822A6">
        <w:t>1</w:t>
      </w:r>
      <w:r w:rsidR="00250A9D">
        <w:t>2</w:t>
      </w:r>
      <w:r w:rsidR="004822A6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50A9D">
        <w:t>Stjepan Lović, Zagreb, Preradovićeva 13, OIB: 25964288839</w:t>
      </w:r>
      <w:r w:rsidR="006F39DC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250A9D">
        <w:t>DOMAJA d.o.o. u likvidaciji, Vrbovec, Ivana Karlovića 3, OIB: 13110634070,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C697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250A9D">
        <w:t>DOMAJA d.o.o. u likvidaciji, Vrbovec, Ivana Karlovića 3, OIB: 13110634070,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250A9D">
        <w:t>DOMAJA d.o.o. u likvidaciji, Vrbovec, Ivana Karlovića 3, OIB: 13110634070,</w:t>
      </w:r>
      <w:r w:rsidR="00BF2362">
        <w:t xml:space="preserve">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50A9D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C697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D83932" w:rsidR="00D83932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250A9D">
        <w:t>Stjepan Lović</w:t>
      </w:r>
      <w:r w:rsidR="00883AAC">
        <w:t>,</w:t>
      </w:r>
      <w:r w:rsidR="00BF2362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084" w:rsidR="00B77084">
      <w:r>
        <w:separator/>
      </w:r>
    </w:p>
  </w:endnote>
  <w:endnote w:id="0" w:type="continuationSeparator">
    <w:p w:rsidRDefault="00B77084" w:rsidR="00B77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084" w:rsidR="00B77084">
      <w:r>
        <w:separator/>
      </w:r>
    </w:p>
  </w:footnote>
  <w:footnote w:id="0" w:type="continuationSeparator">
    <w:p w:rsidRDefault="00B77084" w:rsidR="00B77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9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50A9D">
      <w:t>4495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50A9D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822A6"/>
    <w:rsid w:val="004A1BE7"/>
    <w:rsid w:val="004B7DCF"/>
    <w:rsid w:val="004C697A"/>
    <w:rsid w:val="004D63AB"/>
    <w:rsid w:val="004E1561"/>
    <w:rsid w:val="004F47B9"/>
    <w:rsid w:val="004F6A06"/>
    <w:rsid w:val="00502549"/>
    <w:rsid w:val="00523E58"/>
    <w:rsid w:val="005316BD"/>
    <w:rsid w:val="00554276"/>
    <w:rsid w:val="005852AB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6F39DC"/>
    <w:rsid w:val="00701E67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83AAC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4AD1"/>
    <w:rsid w:val="00AA7637"/>
    <w:rsid w:val="00AB7E29"/>
    <w:rsid w:val="00AD6DDA"/>
    <w:rsid w:val="00AF1EFD"/>
    <w:rsid w:val="00AF6F8E"/>
    <w:rsid w:val="00AF7F9B"/>
    <w:rsid w:val="00B77084"/>
    <w:rsid w:val="00B918B5"/>
    <w:rsid w:val="00B97F98"/>
    <w:rsid w:val="00BB7E5E"/>
    <w:rsid w:val="00BF2362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3932"/>
    <w:rsid w:val="00D862E2"/>
    <w:rsid w:val="00D90AF2"/>
    <w:rsid w:val="00D9539D"/>
    <w:rsid w:val="00DE04E4"/>
    <w:rsid w:val="00DE6E22"/>
    <w:rsid w:val="00E57778"/>
    <w:rsid w:val="00ED7BDB"/>
    <w:rsid w:val="00EE3FEE"/>
    <w:rsid w:val="00EE61A0"/>
    <w:rsid w:val="00EF1A91"/>
    <w:rsid w:val="00F10CB7"/>
    <w:rsid w:val="00F22E0A"/>
    <w:rsid w:val="00F36D2D"/>
    <w:rsid w:val="00F40956"/>
    <w:rsid w:val="00F44664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4495</izvorni_sadrzaj>
    <derivirana_varijabla naziv="DomainObject.Predmet.Broj_1">4495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St-4495/2015</izvorni_sadrzaj>
    <derivirana_varijabla naziv="DomainObject.Predmet.OznakaBroj_1">St-4495/2015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DOMAJA d.o.o. - u likvidaciji</izvorni_sadrzaj>
    <derivirana_varijabla naziv="DomainObject.Predmet.ProtustrankaFormated_1">  DOMAJA d.o.o. - u likvidaciji</derivirana_varijabla>
  </DomainObject.Predmet.ProtustrankaFormated>
  <DomainObject.Predmet.ProtustrankaFormatedOIB>
    <izvorni_sadrzaj>  DOMAJA d.o.o. - u likvidaciji, OIB 13110634070</izvorni_sadrzaj>
    <derivirana_varijabla naziv="DomainObject.Predmet.ProtustrankaFormatedOIB_1">  DOMAJA d.o.o. - u likvidaciji, OIB 13110634070</derivirana_varijabla>
  </DomainObject.Predmet.ProtustrankaFormatedOIB>
  <DomainObject.Predmet.ProtustrankaFormatedWithAdress>
    <izvorni_sadrzaj> DOMAJA d.o.o. - u likvidaciji, Ivana Karlovića 3, 10340 Vrbovec</izvorni_sadrzaj>
    <derivirana_varijabla naziv="DomainObject.Predmet.ProtustrankaFormatedWithAdress_1"> DOMAJA d.o.o. - u likvidaciji, Ivana Karlovića 3, 10340 Vrbovec</derivirana_varijabla>
  </DomainObject.Predmet.ProtustrankaFormatedWithAdress>
  <DomainObject.Predmet.ProtustrankaFormatedWithAdressOIB>
    <izvorni_sadrzaj> DOMAJA d.o.o. - u likvidaciji, OIB 13110634070, Ivana Karlovića 3, 10340 Vrbovec</izvorni_sadrzaj>
    <derivirana_varijabla naziv="DomainObject.Predmet.ProtustrankaFormatedWithAdressOIB_1"> DOMAJA d.o.o. - u likvidaciji, OIB 13110634070, Ivana Karlovića 3, 10340 Vrbovec</derivirana_varijabla>
  </DomainObject.Predmet.ProtustrankaFormatedWithAdressOIB>
  <DomainObject.Predmet.ProtustrankaWithAdress>
    <izvorni_sadrzaj>DOMAJA d.o.o. - u likvidaciji Ivana Karlovića 3, 10340 Vrbovec</izvorni_sadrzaj>
    <derivirana_varijabla naziv="DomainObject.Predmet.ProtustrankaWithAdress_1">DOMAJA d.o.o. - u likvidaciji Ivana Karlovića 3, 10340 Vrbovec</derivirana_varijabla>
  </DomainObject.Predmet.ProtustrankaWithAdress>
  <DomainObject.Predmet.ProtustrankaWithAdressOIB>
    <izvorni_sadrzaj>DOMAJA d.o.o. - u likvidaciji, OIB 13110634070, Ivana Karlovića 3, 10340 Vrbovec</izvorni_sadrzaj>
    <derivirana_varijabla naziv="DomainObject.Predmet.ProtustrankaWithAdressOIB_1">DOMAJA d.o.o. - u likvidaciji, OIB 13110634070, Ivana Karlovića 3, 10340 Vrbovec</derivirana_varijabla>
  </DomainObject.Predmet.ProtustrankaWithAdressOIB>
  <DomainObject.Predmet.ProtustrankaNazivFormated>
    <izvorni_sadrzaj>DOMAJA d.o.o. - u likvidaciji</izvorni_sadrzaj>
    <derivirana_varijabla naziv="DomainObject.Predmet.ProtustrankaNazivFormated_1">DOMAJA d.o.o. - u likvidaciji</derivirana_varijabla>
  </DomainObject.Predmet.ProtustrankaNazivFormated>
  <DomainObject.Predmet.ProtustrankaNazivFormatedOIB>
    <izvorni_sadrzaj>DOMAJA d.o.o. - u likvidaciji, OIB 13110634070</izvorni_sadrzaj>
    <derivirana_varijabla naziv="DomainObject.Predmet.ProtustrankaNazivFormatedOIB_1">DOMAJA d.o.o. - u likvidaciji, OIB 13110634070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DOMAJA d.o.o. - u likvidaciji</item>
    </izvorni_sadrzaj>
    <derivirana_varijabla naziv="DomainObject.Predmet.ProtuStrankaListFormated_1">
      <item>DOMAJA d.o.o. - u likvidaciji</item>
    </derivirana_varijabla>
  </DomainObject.Predmet.ProtuStrankaListFormated>
  <DomainObject.Predmet.ProtuStrankaListFormatedOIB>
    <izvorni_sadrzaj>
      <item>DOMAJA d.o.o. - u likvidaciji, OIB 13110634070</item>
    </izvorni_sadrzaj>
    <derivirana_varijabla naziv="DomainObject.Predmet.ProtuStrankaListFormatedOIB_1">
      <item>DOMAJA d.o.o. - u likvidaciji, OIB 13110634070</item>
    </derivirana_varijabla>
  </DomainObject.Predmet.ProtuStrankaListFormatedOIB>
  <DomainObject.Predmet.ProtuStrankaListFormatedWithAdress>
    <izvorni_sadrzaj>
      <item>DOMAJA d.o.o. - u likvidaciji, Ivana Karlovića 3, 10340 Vrbovec</item>
    </izvorni_sadrzaj>
    <derivirana_varijabla naziv="DomainObject.Predmet.ProtuStrankaListFormatedWithAdress_1">
      <item>DOMAJA d.o.o. - u likvidaciji, Ivana Karlovića 3, 10340 Vrbovec</item>
    </derivirana_varijabla>
  </DomainObject.Predmet.ProtuStrankaListFormatedWithAdress>
  <DomainObject.Predmet.ProtuStrankaListFormatedWithAdressOIB>
    <izvorni_sadrzaj>
      <item>DOMAJA d.o.o. - u likvidaciji, OIB 13110634070, Ivana Karlovića 3, 10340 Vrbovec</item>
    </izvorni_sadrzaj>
    <derivirana_varijabla naziv="DomainObject.Predmet.ProtuStrankaListFormatedWithAdressOIB_1">
      <item>DOMAJA d.o.o. - u likvidaciji, OIB 13110634070, Ivana Karlovića 3, 10340 Vrbovec</item>
    </derivirana_varijabla>
  </DomainObject.Predmet.ProtuStrankaListFormatedWithAdressOIB>
  <DomainObject.Predmet.ProtuStrankaListNazivFormated>
    <izvorni_sadrzaj>
      <item>DOMAJA d.o.o. - u likvidaciji</item>
    </izvorni_sadrzaj>
    <derivirana_varijabla naziv="DomainObject.Predmet.ProtuStrankaListNazivFormated_1">
      <item>DOMAJA d.o.o. - u likvidaciji</item>
    </derivirana_varijabla>
  </DomainObject.Predmet.ProtuStrankaListNazivFormated>
  <DomainObject.Predmet.ProtuStrankaListNazivFormatedOIB>
    <izvorni_sadrzaj>
      <item>DOMAJA d.o.o. - u likvidaciji, OIB 13110634070</item>
    </izvorni_sadrzaj>
    <derivirana_varijabla naziv="DomainObject.Predmet.ProtuStrankaListNazivFormatedOIB_1">
      <item>DOMAJA d.o.o. - u likvidaciji, OIB 13110634070</item>
    </derivirana_varijabla>
  </DomainObject.Predmet.ProtuStrankaListNazivFormatedOIB>
  <DomainObject.Predmet.OstaliListFormated>
    <izvorni_sadrzaj>
      <item>Ivan Pisačić</item>
    </izvorni_sadrzaj>
    <derivirana_varijabla naziv="DomainObject.Predmet.OstaliListFormated_1">
      <item>Ivan Pisačić</item>
    </derivirana_varijabla>
  </DomainObject.Predmet.OstaliListFormated>
  <DomainObject.Predmet.OstaliListFormatedOIB>
    <izvorni_sadrzaj>
      <item>Ivan Pisačić, OIB 66785926668</item>
    </izvorni_sadrzaj>
    <derivirana_varijabla naziv="DomainObject.Predmet.OstaliListFormatedOIB_1">
      <item>Ivan Pisačić, OIB 66785926668</item>
    </derivirana_varijabla>
  </DomainObject.Predmet.OstaliListFormatedOIB>
  <DomainObject.Predmet.OstaliListFormatedWithAdress>
    <izvorni_sadrzaj>
      <item>Ivan Pisačić, Dijaneš 35a, 10340 Dijaneš</item>
    </izvorni_sadrzaj>
    <derivirana_varijabla naziv="DomainObject.Predmet.OstaliListFormatedWithAdress_1">
      <item>Ivan Pisačić, Dijaneš 35a, 10340 Dijaneš</item>
    </derivirana_varijabla>
  </DomainObject.Predmet.OstaliListFormatedWithAdress>
  <DomainObject.Predmet.OstaliListFormatedWithAdressOIB>
    <izvorni_sadrzaj>
      <item>Ivan Pisačić, OIB 66785926668, Dijaneš 35a, 10340 Dijaneš</item>
    </izvorni_sadrzaj>
    <derivirana_varijabla naziv="DomainObject.Predmet.OstaliListFormatedWithAdressOIB_1">
      <item>Ivan Pisačić, OIB 66785926668, Dijaneš 35a, 10340 Dijaneš</item>
    </derivirana_varijabla>
  </DomainObject.Predmet.OstaliListFormatedWithAdressOIB>
  <DomainObject.Predmet.OstaliListNazivFormated>
    <izvorni_sadrzaj>
      <item>Ivan Pisačić</item>
    </izvorni_sadrzaj>
    <derivirana_varijabla naziv="DomainObject.Predmet.OstaliListNazivFormated_1">
      <item>Ivan Pisačić</item>
    </derivirana_varijabla>
  </DomainObject.Predmet.OstaliListNazivFormated>
  <DomainObject.Predmet.OstaliListNazivFormatedOIB>
    <izvorni_sadrzaj>
      <item>Ivan Pisačić, OIB 66785926668</item>
    </izvorni_sadrzaj>
    <derivirana_varijabla naziv="DomainObject.Predmet.OstaliListNazivFormatedOIB_1">
      <item>Ivan Pisačić, OIB 66785926668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DOMAJA d.o.o. - u likvidaciji</izvorni_sadrzaj>
    <derivirana_varijabla naziv="DomainObject.Predmet.ProtustrankaIDrugi_1">DOMAJA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DOMAJA d.o.o. - u likvidaciji, OIB 13110634070, Ivana Karlovića 3, 10340 Vrbovec</izvorni_sadrzaj>
    <derivirana_varijabla naziv="DomainObject.Predmet.ProtustrankaIDrugiAdressOIB_1">DOMAJA d.o.o. - u likvidaciji, OIB 13110634070, Ivana Karlovića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DOMAJA d.o.o. - u likvidaciji</item>
      <item>Ivan Pisačić</item>
    </izvorni_sadrzaj>
    <derivirana_varijabla naziv="DomainObject.Predmet.SudioniciListNaziv_1">
      <item>FINA Regionalni centar Zagreb</item>
      <item>DOMAJA d.o.o. - u likvidaciji</item>
      <item>Ivan Pisačić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DOMAJA d.o.o. - u likvidaciji, OIB 13110634070, Ivana Karlovića 3,10340 Vrbovec</item>
      <item>Ivan Pisačić, OIB 66785926668, Dijaneš 35a,10340 Dijaneš</item>
    </izvorni_sadrzaj>
    <derivirana_varijabla naziv="DomainObject.Predmet.SudioniciListAdressOIB_1">
      <item>FINA Regionalni centar Zagreb, OIB 85821130368, Trg svibanjskih žrtava 1995. 1,10000 Zagreb</item>
      <item>DOMAJA d.o.o. - u likvidaciji, OIB 13110634070, Ivana Karlovića 3,10340 Vrbovec</item>
      <item>Ivan Pisačić, OIB 66785926668, Dijaneš 35a,10340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13110634070</item>
      <item>, OIB 66785926668</item>
    </izvorni_sadrzaj>
    <derivirana_varijabla naziv="DomainObject.Predmet.SudioniciListNazivOIB_1">
      <item>, OIB 85821130368</item>
      <item>, OIB 13110634070</item>
      <item>, OIB 66785926668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508</properties:Words>
  <properties:Characters>2779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2016-02-18T10:49:00Z</dcterms:created>
  <dc:creator>Korisnik</dc:creator>
  <cp:lastModifiedBy>Draženka Prpić</cp:lastModifiedBy>
  <cp:lastPrinted>2016-02-18T10:49:00Z</cp:lastPrinted>
  <dcterms:modified xmlns:xsi="http://www.w3.org/2001/XMLSchema-instance" xsi:type="dcterms:W3CDTF">2016-02-18T10:49:00Z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