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0E3E" w:rsidP="00607973" w:rsidRDefault="00607973" w14:paraId="89b1212" w14:textId="89b1212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89777C">
        <w:t>2094</w:t>
      </w:r>
      <w:r w:rsidR="00690820">
        <w:t>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2349AE">
        <w:t xml:space="preserve">05. </w:t>
      </w:r>
      <w:r w:rsidR="005A1174">
        <w:t>studenog</w:t>
      </w:r>
      <w:r w:rsidR="00246099">
        <w:t>a</w:t>
      </w:r>
      <w:r w:rsidR="002349AE">
        <w:t xml:space="preserve"> </w:t>
      </w:r>
      <w:r w:rsidR="00690820">
        <w:t>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89777C" w:rsidP="000D3D7E" w:rsidRDefault="00361F1A">
      <w:pPr>
        <w:jc w:val="both"/>
      </w:pPr>
      <w:r>
        <w:t xml:space="preserve">I           Za dužnika </w:t>
      </w:r>
      <w:r w:rsidRPr="0089777C" w:rsidR="0089777C">
        <w:t xml:space="preserve">MENI </w:t>
      </w:r>
      <w:proofErr w:type="spellStart"/>
      <w:r w:rsidRPr="0089777C" w:rsidR="0089777C">
        <w:t>MENI</w:t>
      </w:r>
      <w:proofErr w:type="spellEnd"/>
      <w:r w:rsidRPr="0089777C" w:rsidR="0089777C">
        <w:t xml:space="preserve"> d.o.o. za usluge i trgovinu</w:t>
      </w:r>
      <w:r w:rsidR="002349AE">
        <w:t>, OIB:</w:t>
      </w:r>
      <w:r w:rsidRPr="0089777C" w:rsidR="0089777C">
        <w:t xml:space="preserve"> 00709551009</w:t>
      </w:r>
      <w:r w:rsidR="00345373">
        <w:t>, Zagreb,</w:t>
      </w:r>
    </w:p>
    <w:p w:rsidR="000D3D7E" w:rsidP="000D3D7E" w:rsidRDefault="0089777C">
      <w:pPr>
        <w:jc w:val="both"/>
      </w:pPr>
      <w:r>
        <w:t xml:space="preserve">           </w:t>
      </w:r>
      <w:r w:rsidRPr="0089777C">
        <w:t xml:space="preserve"> </w:t>
      </w:r>
      <w:proofErr w:type="spellStart"/>
      <w:r w:rsidRPr="0089777C">
        <w:t>Zelengaj</w:t>
      </w:r>
      <w:proofErr w:type="spellEnd"/>
      <w:r w:rsidRPr="0089777C">
        <w:t xml:space="preserve"> 63</w:t>
      </w:r>
      <w:r w:rsidR="00AA13A3">
        <w:t>.</w:t>
      </w:r>
    </w:p>
    <w:p w:rsidR="00734BAD" w:rsidP="001A5D1F" w:rsidRDefault="00734BAD">
      <w:pPr>
        <w:jc w:val="both"/>
      </w:pPr>
    </w:p>
    <w:p w:rsidR="00361F1A" w:rsidP="00322A8D" w:rsidRDefault="00361F1A">
      <w:pPr>
        <w:jc w:val="both"/>
      </w:pPr>
      <w:r>
        <w:t xml:space="preserve">II         Iznos duga evidentiran na temelju neizvršenih osnova za plaćanje je </w:t>
      </w:r>
      <w:r w:rsidR="00FA4788">
        <w:t>80.570,17</w:t>
      </w:r>
      <w:r w:rsidR="00522BDE">
        <w:t xml:space="preserve"> kn.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V         UPOZORENJE:</w:t>
      </w:r>
    </w:p>
    <w:p w:rsidR="00361F1A" w:rsidP="00361F1A" w:rsidRDefault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361F1A" w:rsidRDefault="00361F1A">
      <w:pPr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320AE1">
        <w:t>05. studenog</w:t>
      </w:r>
      <w:r w:rsidR="00246099">
        <w:t>a</w:t>
      </w:r>
      <w:r w:rsidR="00690820">
        <w:t xml:space="preserve"> 2019</w:t>
      </w:r>
      <w:r w:rsidR="00361F1A">
        <w:t>.</w:t>
      </w:r>
    </w:p>
    <w:p w:rsidRPr="00126C7C" w:rsidR="00FF6571" w:rsidP="00FF6571" w:rsidRDefault="00422F97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</w:p>
    <w:p w:rsidR="00FF6571" w:rsidP="00FF6571" w:rsidRDefault="00FF6571">
      <w:r>
        <w:tab/>
        <w:t xml:space="preserve">   </w:t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3908" w:rsidP="00E53908" w:rsidRDefault="00FF6571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3908">
        <w:t xml:space="preserve">       SUDAC </w:t>
      </w:r>
    </w:p>
    <w:p w:rsidR="00E53908" w:rsidP="00E53908" w:rsidRDefault="00E53908">
      <w:r>
        <w:t xml:space="preserve">                                                                                     </w:t>
      </w:r>
      <w:r>
        <w:tab/>
      </w:r>
      <w:r>
        <w:tab/>
      </w:r>
      <w:r w:rsidR="00562535">
        <w:t xml:space="preserve">                  </w:t>
      </w:r>
      <w:r>
        <w:t>Goran Iskra</w:t>
      </w:r>
      <w:r w:rsidR="00562535">
        <w:t>, v.r.</w:t>
      </w:r>
      <w:r>
        <w:t xml:space="preserve"> </w:t>
      </w:r>
    </w:p>
    <w:p w:rsidR="00E53908" w:rsidP="00E53908" w:rsidRDefault="00E53908">
      <w:r>
        <w:tab/>
        <w:t xml:space="preserve">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</w:t>
      </w:r>
    </w:p>
    <w:p w:rsidR="00E53908" w:rsidP="00562535" w:rsidRDefault="00562535">
      <w:pPr>
        <w:ind w:left="4956"/>
      </w:pPr>
      <w:r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="00562535" w:rsidP="00562535" w:rsidRDefault="00562535">
      <w:pPr>
        <w:ind w:left="6372"/>
      </w:pPr>
      <w:r>
        <w:t xml:space="preserve">           Danijela Jovanovska</w:t>
      </w:r>
    </w:p>
    <w:p w:rsidRPr="00126C7C" w:rsidR="00E53908" w:rsidP="00E53908" w:rsidRDefault="00E53908"/>
    <w:p w:rsidRPr="00126C7C" w:rsidR="00DC5D30" w:rsidP="00FF6571" w:rsidRDefault="00DC5D30"/>
    <w:sectPr w:rsidRPr="00126C7C" w:rsidR="00DC5D30" w:rsidSect="00342EED">
      <w:headerReference w:type="even" r:id="rId11"/>
      <w:headerReference w:type="default" r:id="rId12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2AE7"/>
    <w:rsid w:val="0012404B"/>
    <w:rsid w:val="00125445"/>
    <w:rsid w:val="00126C7C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1148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5B8"/>
    <w:rsid w:val="0023479B"/>
    <w:rsid w:val="002349AE"/>
    <w:rsid w:val="00234A21"/>
    <w:rsid w:val="0024046F"/>
    <w:rsid w:val="00242314"/>
    <w:rsid w:val="00243B55"/>
    <w:rsid w:val="00243CC4"/>
    <w:rsid w:val="0024428A"/>
    <w:rsid w:val="002452F2"/>
    <w:rsid w:val="00245E5F"/>
    <w:rsid w:val="00246099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0AE1"/>
    <w:rsid w:val="00322A8D"/>
    <w:rsid w:val="00324E98"/>
    <w:rsid w:val="00325023"/>
    <w:rsid w:val="00325C88"/>
    <w:rsid w:val="00327774"/>
    <w:rsid w:val="003309E9"/>
    <w:rsid w:val="003319DB"/>
    <w:rsid w:val="00333D60"/>
    <w:rsid w:val="00335B21"/>
    <w:rsid w:val="003377CA"/>
    <w:rsid w:val="00342606"/>
    <w:rsid w:val="00342EED"/>
    <w:rsid w:val="00345373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2C1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2535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1174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10F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A49FA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167F"/>
    <w:rsid w:val="00801FED"/>
    <w:rsid w:val="008033E8"/>
    <w:rsid w:val="00804E2A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9777C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138E"/>
    <w:rsid w:val="009A70CD"/>
    <w:rsid w:val="009C00E6"/>
    <w:rsid w:val="009C04C5"/>
    <w:rsid w:val="009C097A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5170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A13A3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2AC8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6A0B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53908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4788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657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studenog 2019.</izvorni_sadrzaj>
    <derivirana_varijabla naziv="DomainObject.DatumDonosenjaOdluke_1">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kolovoza 2019.</izvorni_sadrzaj>
    <derivirana_varijabla naziv="DomainObject.Predmet.DatumIzradeOptuznogAkta_1">26. kolovoza 2019.</derivirana_varijabla>
  </DomainObject.Predmet.DatumIzradeOptuznogAkta>
  <DomainObject.Predmet.DatumIzradeOptuznogAktaFormated>
    <izvorni_sadrzaj>26.8.2019.</izvorni_sadrzaj>
    <derivirana_varijabla naziv="DomainObject.Predmet.DatumIzradeOptuznogAktaFormated_1">26.8.2019.</derivirana_varijabla>
  </DomainObject.Predmet.DatumIzradeOptuznogAktaFormated>
  <DomainObject.Predmet.DatumOsnivanja>
    <izvorni_sadrzaj>26. kolovoza 2019.</izvorni_sadrzaj>
    <derivirana_varijabla naziv="DomainObject.Predmet.DatumOsnivanja_1">26.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kolovoza 2019.</izvorni_sadrzaj>
    <derivirana_varijabla naziv="DomainObject.Predmet.DatumPrimitkaOptuznogAkta_1">26.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St-2094/2019</izvorni_sadrzaj>
    <derivirana_varijabla naziv="DomainObject.Predmet.OznakaBroj_1">St-2094/2019</derivirana_varijabla>
  </DomainObject.Predmet.OznakaBroj>
  <DomainObject.Predmet.OznakaBrojOptuznogAkta>
    <izvorni_sadrzaj>04-06-19-3649</izvorni_sadrzaj>
    <derivirana_varijabla naziv="DomainObject.Predmet.OznakaBrojOptuznogAkta_1">04-06-19-3649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MENI MENI d.o.o. za usluge i trgovinu</izvorni_sadrzaj>
    <derivirana_varijabla naziv="DomainObject.Predmet.ProtustrankaFormated_1">  MENI MENI d.o.o. za usluge i trgovinu</derivirana_varijabla>
  </DomainObject.Predmet.ProtustrankaFormated>
  <DomainObject.Predmet.ProtustrankaFormatedOIB>
    <izvorni_sadrzaj>  MENI MENI d.o.o. za usluge i trgovinu, OIB 00709551009</izvorni_sadrzaj>
    <derivirana_varijabla naziv="DomainObject.Predmet.ProtustrankaFormatedOIB_1">  MENI MENI d.o.o. za usluge i trgovinu, OIB 00709551009</derivirana_varijabla>
  </DomainObject.Predmet.ProtustrankaFormatedOIB>
  <DomainObject.Predmet.ProtustrankaFormatedWithAdress>
    <izvorni_sadrzaj> MENI MENI d.o.o. za usluge i trgovinu, Zelengaj 63, 10000 Zagreb</izvorni_sadrzaj>
    <derivirana_varijabla naziv="DomainObject.Predmet.ProtustrankaFormatedWithAdress_1"> MENI MENI d.o.o. za usluge i trgovinu, Zelengaj 63, 10000 Zagreb</derivirana_varijabla>
  </DomainObject.Predmet.ProtustrankaFormatedWithAdress>
  <DomainObject.Predmet.ProtustrankaFormatedWithAdressOIB>
    <izvorni_sadrzaj> MENI MENI d.o.o. za usluge i trgovinu, OIB 00709551009, Zelengaj 63, 10000 Zagreb</izvorni_sadrzaj>
    <derivirana_varijabla naziv="DomainObject.Predmet.ProtustrankaFormatedWithAdressOIB_1"> MENI MENI d.o.o. za usluge i trgovinu, OIB 00709551009, Zelengaj 63, 10000 Zagreb</derivirana_varijabla>
  </DomainObject.Predmet.ProtustrankaFormatedWithAdressOIB>
  <DomainObject.Predmet.ProtustrankaWithAdress>
    <izvorni_sadrzaj>MENI MENI d.o.o. za usluge i trgovinu Zelengaj 63, 10000 Zagreb</izvorni_sadrzaj>
    <derivirana_varijabla naziv="DomainObject.Predmet.ProtustrankaWithAdress_1">MENI MENI d.o.o. za usluge i trgovinu Zelengaj 63, 10000 Zagreb</derivirana_varijabla>
  </DomainObject.Predmet.ProtustrankaWithAdress>
  <DomainObject.Predmet.ProtustrankaWithAdressOIB>
    <izvorni_sadrzaj>MENI MENI d.o.o. za usluge i trgovinu, OIB 00709551009, Zelengaj 63, 10000 Zagreb</izvorni_sadrzaj>
    <derivirana_varijabla naziv="DomainObject.Predmet.ProtustrankaWithAdressOIB_1">MENI MENI d.o.o. za usluge i trgovinu, OIB 00709551009, Zelengaj 63, 10000 Zagreb</derivirana_varijabla>
  </DomainObject.Predmet.ProtustrankaWithAdressOIB>
  <DomainObject.Predmet.ProtustrankaNazivFormated>
    <izvorni_sadrzaj>MENI MENI d.o.o. za usluge i trgovinu</izvorni_sadrzaj>
    <derivirana_varijabla naziv="DomainObject.Predmet.ProtustrankaNazivFormated_1">MENI MENI d.o.o. za usluge i trgovinu</derivirana_varijabla>
  </DomainObject.Predmet.ProtustrankaNazivFormated>
  <DomainObject.Predmet.ProtustrankaNazivFormatedOIB>
    <izvorni_sadrzaj>MENI MENI d.o.o. za usluge i trgovinu, OIB 00709551009</izvorni_sadrzaj>
    <derivirana_varijabla naziv="DomainObject.Predmet.ProtustrankaNazivFormatedOIB_1">MENI MENI d.o.o. za usluge i trgovinu, OIB 00709551009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MENI MENI d.o.o. za usluge i trgovinu</item>
    </izvorni_sadrzaj>
    <derivirana_varijabla naziv="DomainObject.Predmet.ProtuStrankaListFormated_1">
      <item>MENI MENI d.o.o. za usluge i trgovinu</item>
    </derivirana_varijabla>
  </DomainObject.Predmet.ProtuStrankaListFormated>
  <DomainObject.Predmet.ProtuStrankaListFormatedOIB>
    <izvorni_sadrzaj>
      <item>MENI MENI d.o.o. za usluge i trgovinu, OIB 00709551009</item>
    </izvorni_sadrzaj>
    <derivirana_varijabla naziv="DomainObject.Predmet.ProtuStrankaListFormatedOIB_1">
      <item>MENI MENI d.o.o. za usluge i trgovinu, OIB 00709551009</item>
    </derivirana_varijabla>
  </DomainObject.Predmet.ProtuStrankaListFormatedOIB>
  <DomainObject.Predmet.ProtuStrankaListFormatedWithAdress>
    <izvorni_sadrzaj>
      <item>MENI MENI d.o.o. za usluge i trgovinu, Zelengaj 63, 10000 Zagreb</item>
    </izvorni_sadrzaj>
    <derivirana_varijabla naziv="DomainObject.Predmet.ProtuStrankaListFormatedWithAdress_1">
      <item>MENI MENI d.o.o. za usluge i trgovinu, Zelengaj 63, 10000 Zagreb</item>
    </derivirana_varijabla>
  </DomainObject.Predmet.ProtuStrankaListFormatedWithAdress>
  <DomainObject.Predmet.ProtuStrankaListFormatedWithAdressOIB>
    <izvorni_sadrzaj>
      <item>MENI MENI d.o.o. za usluge i trgovinu, OIB 00709551009, Zelengaj 63, 10000 Zagreb</item>
    </izvorni_sadrzaj>
    <derivirana_varijabla naziv="DomainObject.Predmet.ProtuStrankaListFormatedWithAdressOIB_1">
      <item>MENI MENI d.o.o. za usluge i trgovinu, OIB 00709551009, Zelengaj 63, 10000 Zagreb</item>
    </derivirana_varijabla>
  </DomainObject.Predmet.ProtuStrankaListFormatedWithAdressOIB>
  <DomainObject.Predmet.ProtuStrankaListNazivFormated>
    <izvorni_sadrzaj>
      <item>MENI MENI d.o.o. za usluge i trgovinu</item>
    </izvorni_sadrzaj>
    <derivirana_varijabla naziv="DomainObject.Predmet.ProtuStrankaListNazivFormated_1">
      <item>MENI MENI d.o.o. za usluge i trgovinu</item>
    </derivirana_varijabla>
  </DomainObject.Predmet.ProtuStrankaListNazivFormated>
  <DomainObject.Predmet.ProtuStrankaListNazivFormatedOIB>
    <izvorni_sadrzaj>
      <item>MENI MENI d.o.o. za usluge i trgovinu, OIB 00709551009</item>
    </izvorni_sadrzaj>
    <derivirana_varijabla naziv="DomainObject.Predmet.ProtuStrankaListNazivFormatedOIB_1">
      <item>MENI MENI d.o.o. za usluge i trgovinu, OIB 00709551009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2019.</izvorni_sadrzaj>
    <derivirana_varijabla naziv="DomainObject.Datum_1">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MENI MENI d.o.o. za usluge i trgovinu</izvorni_sadrzaj>
    <derivirana_varijabla naziv="DomainObject.Predmet.ProtustrankaIDrugi_1">MENI MENI d.o.o.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MENI MENI d.o.o. za usluge i trgovinu, OIB 00709551009, Zelengaj 63, 10000 Zagreb</izvorni_sadrzaj>
    <derivirana_varijabla naziv="DomainObject.Predmet.ProtustrankaIDrugiAdressOIB_1">MENI MENI d.o.o. za usluge i trgovinu, OIB 00709551009, Zelengaj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MENI MENI d.o.o. za usluge i trgovinu</item>
      <item>Financijska agencija</item>
    </izvorni_sadrzaj>
    <derivirana_varijabla naziv="DomainObject.Predmet.SudioniciListNaziv_1">
      <item>MENI MENI d.o.o. za usluge i trgovinu</item>
      <item>Financijska agencija</item>
    </derivirana_varijabla>
  </DomainObject.Predmet.SudioniciListNaziv>
  <DomainObject.Predmet.SudioniciListAdressOIB>
    <izvorni_sadrzaj>
      <item>MENI MENI d.o.o. za usluge i trgovinu, OIB 00709551009, Zelengaj 63,10000 Zagreb</item>
      <item>Financijska agencija, OIB 85821130368, TRG SVIBANJSKIH ŽRTAVA 1995. 1,10000 Zagreb</item>
    </izvorni_sadrzaj>
    <derivirana_varijabla naziv="DomainObject.Predmet.SudioniciListAdressOIB_1">
      <item>MENI MENI d.o.o. za usluge i trgovinu, OIB 00709551009, Zelengaj 63,10000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00709551009</item>
    </izvorni_sadrzaj>
    <derivirana_varijabla naziv="DomainObject.Predmet.SudioniciListNazivOIB_1">
      <item>, OIB 85821130368</item>
      <item>, OIB 00709551009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977AE3-D439-429E-8685-C4C117E7DC0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245</properties:Words>
  <properties:Characters>1345</properties:Characters>
  <properties:Lines>44</properties:Lines>
  <properties:Paragraphs>19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2019-11-05T14:21:00Z</dcterms:created>
  <dc:creator>Korisnik</dc:creator>
  <cp:lastModifiedBy>Danijela Jovanovska</cp:lastModifiedBy>
  <cp:lastPrinted>2016-01-22T10:18:00Z</cp:lastPrinted>
  <dcterms:modified xmlns:xsi="http://www.w3.org/2001/XMLSchema-instance" xsi:type="dcterms:W3CDTF">2019-11-05T14:23:00Z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(st-2094_19 oglas  05.11.19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