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d307" w14:paraId="66bd307" w:rsidRDefault="004F3765" w:rsidP="004F3765" w:rsidR="004F376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765" w:rsidP="004F3765" w:rsidR="004F376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F3765" w:rsidP="004F3765" w:rsidR="004F37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F3765" w:rsidP="004F3765" w:rsidR="004F37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F3765" w:rsidP="004F3765" w:rsidR="004F376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F3765" w:rsidP="004F3765" w:rsidR="004F376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F3765" w:rsidP="004F3765" w:rsidR="004F3765" w:rsidRPr="005D578C">
      <w:pPr>
        <w:jc w:val="center"/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F3765" w:rsidP="004F3765" w:rsidR="004F3765" w:rsidRPr="005D578C">
      <w:pPr>
        <w:rPr>
          <w:rFonts w:cs="Times New Roman" w:eastAsia="Times New Roman"/>
          <w:szCs w:val="24"/>
        </w:rPr>
      </w:pPr>
    </w:p>
    <w:p w:rsidRDefault="004F3765" w:rsidP="004F3765" w:rsidR="004F376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ŠAFARIK</w:t>
      </w:r>
      <w:r w:rsidRPr="001E25A3">
        <w:rPr>
          <w:rFonts w:cs="Times New Roman" w:eastAsia="Times New Roman"/>
          <w:szCs w:val="24"/>
        </w:rPr>
        <w:t xml:space="preserve"> j. d. o. o. </w:t>
      </w:r>
      <w:r>
        <w:rPr>
          <w:rFonts w:cs="Times New Roman" w:eastAsia="Times New Roman"/>
          <w:szCs w:val="24"/>
        </w:rPr>
        <w:t>Kanfanar, Šorići, Šorići 16 A, OIB 53018296246, MBS 040313872, 1</w:t>
      </w:r>
      <w:r w:rsidR="00281097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4F3765" w:rsidP="004F3765" w:rsidR="004F3765" w:rsidRPr="005D578C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F3765" w:rsidP="004F3765" w:rsidR="004F3765" w:rsidRPr="005D578C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ŠAFARIK</w:t>
      </w:r>
      <w:r w:rsidRPr="001E25A3">
        <w:rPr>
          <w:rFonts w:cs="Times New Roman" w:eastAsia="Times New Roman"/>
          <w:szCs w:val="24"/>
        </w:rPr>
        <w:t xml:space="preserve"> j. d. o. o. </w:t>
      </w:r>
      <w:r>
        <w:rPr>
          <w:rFonts w:cs="Times New Roman" w:eastAsia="Times New Roman"/>
          <w:szCs w:val="24"/>
        </w:rPr>
        <w:t>Kanfanar, Šorići, Šorići 16 A, OIB 53018296246, MBS 040313872.</w:t>
      </w:r>
    </w:p>
    <w:p w:rsidRDefault="004F3765" w:rsidP="004F3765" w:rsidR="004F3765" w:rsidRPr="005D578C">
      <w:pPr>
        <w:rPr>
          <w:rFonts w:cs="Times New Roman" w:eastAsia="Times New Roman"/>
          <w:szCs w:val="24"/>
        </w:rPr>
      </w:pPr>
    </w:p>
    <w:p w:rsidRDefault="004F3765" w:rsidP="004F3765" w:rsidR="004F376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F3765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4F3765" w:rsidP="004F3765" w:rsidR="004F3765">
      <w:pPr>
        <w:rPr>
          <w:rFonts w:cs="Times New Roman" w:eastAsia="Times New Roman"/>
          <w:szCs w:val="20"/>
        </w:rPr>
      </w:pPr>
    </w:p>
    <w:p w:rsidRDefault="004F3765" w:rsidP="004F3765" w:rsidR="004F37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ŠAFARIK</w:t>
      </w:r>
      <w:r w:rsidRPr="001E25A3">
        <w:rPr>
          <w:rFonts w:cs="Times New Roman" w:eastAsia="Times New Roman"/>
          <w:szCs w:val="24"/>
        </w:rPr>
        <w:t xml:space="preserve"> j. d. o. o. </w:t>
      </w:r>
      <w:r>
        <w:rPr>
          <w:rFonts w:cs="Times New Roman" w:eastAsia="Times New Roman"/>
          <w:szCs w:val="24"/>
        </w:rPr>
        <w:t>Kanfanar, Šorići, Šorići 16 A, OIB 53018296246, MBS 040313872.</w:t>
      </w:r>
    </w:p>
    <w:p w:rsidRDefault="004F3765" w:rsidP="004F3765" w:rsidR="004F3765">
      <w:pPr>
        <w:ind w:firstLine="709"/>
        <w:rPr>
          <w:rFonts w:cs="Times New Roman" w:eastAsia="Times New Roman"/>
          <w:szCs w:val="24"/>
        </w:rPr>
      </w:pPr>
    </w:p>
    <w:p w:rsidRDefault="004F3765" w:rsidP="004F3765" w:rsidR="004F37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ŠAFARIK</w:t>
      </w:r>
      <w:r w:rsidRPr="001E25A3">
        <w:rPr>
          <w:rFonts w:cs="Times New Roman" w:eastAsia="Times New Roman"/>
          <w:szCs w:val="24"/>
        </w:rPr>
        <w:t xml:space="preserve"> j. d. o. o. </w:t>
      </w:r>
      <w:r>
        <w:rPr>
          <w:rFonts w:cs="Times New Roman" w:eastAsia="Times New Roman"/>
          <w:szCs w:val="24"/>
        </w:rPr>
        <w:t>Kanfanar, Šorići, Šorići 16 A, OIB 53018296246, MBS 040313872.</w:t>
      </w:r>
    </w:p>
    <w:p w:rsidRDefault="004F3765" w:rsidP="004F3765" w:rsidR="004F3765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F3765" w:rsidP="004F3765" w:rsidR="004F3765">
      <w:pPr>
        <w:ind w:firstLine="708"/>
        <w:rPr>
          <w:rFonts w:cs="Times New Roman" w:eastAsia="Times New Roman"/>
          <w:szCs w:val="24"/>
        </w:rPr>
      </w:pPr>
    </w:p>
    <w:p w:rsidRDefault="004F3765" w:rsidP="004F3765" w:rsidR="004F376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ŠAFARIK</w:t>
      </w:r>
      <w:r w:rsidRPr="001E25A3">
        <w:rPr>
          <w:rFonts w:cs="Times New Roman" w:eastAsia="Times New Roman"/>
          <w:szCs w:val="24"/>
        </w:rPr>
        <w:t xml:space="preserve"> j. d. o. o. </w:t>
      </w:r>
      <w:r>
        <w:rPr>
          <w:rFonts w:cs="Times New Roman" w:eastAsia="Times New Roman"/>
          <w:szCs w:val="24"/>
        </w:rPr>
        <w:t xml:space="preserve">Kanfanar.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8.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F3765" w:rsidP="004F3765" w:rsidR="004F376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F3765" w:rsidP="004F3765" w:rsidR="004F3765" w:rsidRPr="005D578C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281097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F3765" w:rsidP="004F3765" w:rsidR="004F3765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F3765" w:rsidP="004F3765" w:rsidR="004F37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304D00">
        <w:rPr>
          <w:rFonts w:cs="Times New Roman" w:eastAsia="Times New Roman"/>
          <w:szCs w:val="24"/>
        </w:rPr>
        <w:t>, v.r.</w:t>
      </w:r>
    </w:p>
    <w:p w:rsidRDefault="004F3765" w:rsidP="004F3765" w:rsidR="004F3765">
      <w:pPr>
        <w:jc w:val="left"/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jc w:val="left"/>
        <w:rPr>
          <w:rFonts w:cs="Times New Roman" w:eastAsia="Times New Roman"/>
          <w:szCs w:val="24"/>
        </w:rPr>
      </w:pPr>
    </w:p>
    <w:p w:rsidRDefault="00281097" w:rsidP="004F3765" w:rsidR="00281097">
      <w:pPr>
        <w:jc w:val="left"/>
        <w:rPr>
          <w:rFonts w:cs="Times New Roman" w:eastAsia="Times New Roman"/>
          <w:szCs w:val="24"/>
        </w:rPr>
      </w:pPr>
    </w:p>
    <w:p w:rsidRDefault="00281097" w:rsidP="004F3765" w:rsidR="00281097">
      <w:pPr>
        <w:jc w:val="left"/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F3765" w:rsidP="004F3765" w:rsidR="004F376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F3765" w:rsidP="004F3765" w:rsidR="004F37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F3765" w:rsidP="004F3765" w:rsidR="004F3765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rPr>
          <w:rFonts w:cs="Times New Roman" w:eastAsia="Times New Roman"/>
          <w:szCs w:val="24"/>
        </w:rPr>
      </w:pPr>
    </w:p>
    <w:p w:rsidRDefault="004F3765" w:rsidP="004F3765" w:rsidR="004F37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F3765" w:rsidP="004F3765" w:rsidR="004F37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F3765" w:rsidP="004F3765" w:rsidR="004F37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ŠAFARIK</w:t>
      </w:r>
      <w:r w:rsidRPr="001E25A3">
        <w:rPr>
          <w:rFonts w:cs="Times New Roman" w:eastAsia="Times New Roman"/>
          <w:szCs w:val="24"/>
        </w:rPr>
        <w:t xml:space="preserve"> j. d. o. o. </w:t>
      </w:r>
      <w:r>
        <w:rPr>
          <w:rFonts w:cs="Times New Roman" w:eastAsia="Times New Roman"/>
          <w:szCs w:val="24"/>
        </w:rPr>
        <w:t xml:space="preserve">Kanfanar, Šorići, Šorići 16 A, </w:t>
      </w:r>
    </w:p>
    <w:p w:rsidRDefault="004F3765" w:rsidP="004F3765" w:rsidR="004F3765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4F3765" w:rsidP="004F3765" w:rsidR="004F37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F3765" w:rsidP="004F3765" w:rsidR="004F376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4F3765" w:rsidP="004F3765" w:rsidR="004F376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F3765" w:rsidP="004F3765" w:rsidR="004F37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F3765" w:rsidP="004F3765" w:rsidR="004F37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3765" w:rsidP="004F3765" w:rsidR="004F3765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765" w:rsidP="004F3765" w:rsidR="004F3765">
      <w:r>
        <w:separator/>
      </w:r>
    </w:p>
  </w:endnote>
  <w:endnote w:id="0" w:type="continuationSeparator">
    <w:p w:rsidRDefault="004F3765" w:rsidP="004F3765" w:rsidR="004F3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765" w:rsidP="004F3765" w:rsidR="004F3765">
      <w:r>
        <w:separator/>
      </w:r>
    </w:p>
  </w:footnote>
  <w:footnote w:id="0" w:type="continuationSeparator">
    <w:p w:rsidRDefault="004F3765" w:rsidP="004F3765" w:rsidR="004F3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765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A2A2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765" w:rsidP="000E56F1" w:rsidR="005A4666" w:rsidRPr="00A074C3">
    <w:pPr>
      <w:pStyle w:val="Zaglavlje"/>
      <w:jc w:val="right"/>
      <w:rPr>
        <w:szCs w:val="24"/>
      </w:rPr>
    </w:pPr>
    <w:r>
      <w:rPr>
        <w:szCs w:val="24"/>
      </w:rPr>
      <w:t>10 St-227/2016-5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B6C"/>
    <w:rsid w:val="00031B6C"/>
    <w:rsid w:val="00281097"/>
    <w:rsid w:val="00304D00"/>
    <w:rsid w:val="004F3765"/>
    <w:rsid w:val="004F5027"/>
    <w:rsid w:val="009A2A28"/>
    <w:rsid w:val="00E9168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76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7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F376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7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76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7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376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A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2A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2A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2A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76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7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F376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7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76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7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376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A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2A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2A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2A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ŠAFARIK j.d.o.o. KANFANAR</izvorni_sadrzaj>
    <derivirana_varijabla naziv="DomainObject.Predmet.ProtustrankaFormated_1">  ŠAFARIK j.d.o.o. KANFANAR</derivirana_varijabla>
  </DomainObject.Predmet.ProtustrankaFormated>
  <DomainObject.Predmet.ProtustrankaFormatedOIB>
    <izvorni_sadrzaj>  ŠAFARIK j.d.o.o. KANFANAR, OIB 53018296246</izvorni_sadrzaj>
    <derivirana_varijabla naziv="DomainObject.Predmet.ProtustrankaFormatedOIB_1">  ŠAFARIK j.d.o.o. KANFANAR, OIB 53018296246</derivirana_varijabla>
  </DomainObject.Predmet.ProtustrankaFormatedOIB>
  <DomainObject.Predmet.ProtustrankaFormatedWithAdress>
    <izvorni_sadrzaj> ŠAFARIK j.d.o.o. KANFANAR, Šorići, Šorići 16 A, 52341 Kanfanar</izvorni_sadrzaj>
    <derivirana_varijabla naziv="DomainObject.Predmet.ProtustrankaFormatedWithAdress_1"> ŠAFARIK j.d.o.o. KANFANAR, Šorići, Šorići 16 A, 52341 Kanfanar</derivirana_varijabla>
  </DomainObject.Predmet.ProtustrankaFormatedWithAdress>
  <DomainObject.Predmet.ProtustrankaFormatedWithAdressOIB>
    <izvorni_sadrzaj> ŠAFARIK j.d.o.o. KANFANAR, OIB 53018296246, Šorići, Šorići 16 A, 52341 Kanfanar</izvorni_sadrzaj>
    <derivirana_varijabla naziv="DomainObject.Predmet.ProtustrankaFormatedWithAdressOIB_1"> ŠAFARIK j.d.o.o. KANFANAR, OIB 53018296246, Šorići, Šorići 16 A, 52341 Kanfanar</derivirana_varijabla>
  </DomainObject.Predmet.ProtustrankaFormatedWithAdressOIB>
  <DomainObject.Predmet.ProtustrankaWithAdress>
    <izvorni_sadrzaj>ŠAFARIK j.d.o.o. KANFANAR Šorići, Šorići 16 A, 52341 Kanfanar</izvorni_sadrzaj>
    <derivirana_varijabla naziv="DomainObject.Predmet.ProtustrankaWithAdress_1">ŠAFARIK j.d.o.o. KANFANAR Šorići, Šorići 16 A, 52341 Kanfanar</derivirana_varijabla>
  </DomainObject.Predmet.ProtustrankaWithAdress>
  <DomainObject.Predmet.ProtustrankaWithAdressOIB>
    <izvorni_sadrzaj>ŠAFARIK j.d.o.o. KANFANAR, OIB 53018296246, Šorići, Šorići 16 A, 52341 Kanfanar</izvorni_sadrzaj>
    <derivirana_varijabla naziv="DomainObject.Predmet.ProtustrankaWithAdressOIB_1">ŠAFARIK j.d.o.o. KANFANAR, OIB 53018296246, Šorići, Šorići 16 A, 52341 Kanfanar</derivirana_varijabla>
  </DomainObject.Predmet.ProtustrankaWithAdressOIB>
  <DomainObject.Predmet.ProtustrankaNazivFormated>
    <izvorni_sadrzaj>ŠAFARIK j.d.o.o. KANFANAR</izvorni_sadrzaj>
    <derivirana_varijabla naziv="DomainObject.Predmet.ProtustrankaNazivFormated_1">ŠAFARIK j.d.o.o. KANFANAR</derivirana_varijabla>
  </DomainObject.Predmet.ProtustrankaNazivFormated>
  <DomainObject.Predmet.ProtustrankaNazivFormatedOIB>
    <izvorni_sadrzaj>ŠAFARIK j.d.o.o. KANFANAR, OIB 53018296246</izvorni_sadrzaj>
    <derivirana_varijabla naziv="DomainObject.Predmet.ProtustrankaNazivFormatedOIB_1">ŠAFARIK j.d.o.o. KANFANAR, OIB 53018296246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31973.42</izvorni_sadrzaj>
    <derivirana_varijabla naziv="DomainObject.Predmet.TrenutnaVrijednost_1">31973.42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ŠAFARIK j.d.o.o. KANFANAR</item>
    </izvorni_sadrzaj>
    <derivirana_varijabla naziv="DomainObject.Predmet.ProtuStrankaListFormated_1">
      <item>ŠAFARIK j.d.o.o. KANFANAR</item>
    </derivirana_varijabla>
  </DomainObject.Predmet.ProtuStrankaListFormated>
  <DomainObject.Predmet.ProtuStrankaListFormatedOIB>
    <izvorni_sadrzaj>
      <item>ŠAFARIK j.d.o.o. KANFANAR, OIB 53018296246</item>
    </izvorni_sadrzaj>
    <derivirana_varijabla naziv="DomainObject.Predmet.ProtuStrankaListFormatedOIB_1">
      <item>ŠAFARIK j.d.o.o. KANFANAR, OIB 53018296246</item>
    </derivirana_varijabla>
  </DomainObject.Predmet.ProtuStrankaListFormatedOIB>
  <DomainObject.Predmet.ProtuStrankaListFormatedWithAdress>
    <izvorni_sadrzaj>
      <item>ŠAFARIK j.d.o.o. KANFANAR, Šorići, Šorići 16 A, 52341 Kanfanar</item>
    </izvorni_sadrzaj>
    <derivirana_varijabla naziv="DomainObject.Predmet.ProtuStrankaListFormatedWithAdress_1">
      <item>ŠAFARIK j.d.o.o. KANFANAR, Šorići, Šorići 16 A, 52341 Kanfanar</item>
    </derivirana_varijabla>
  </DomainObject.Predmet.ProtuStrankaListFormatedWithAdress>
  <DomainObject.Predmet.ProtuStrankaListFormatedWithAdressOIB>
    <izvorni_sadrzaj>
      <item>ŠAFARIK j.d.o.o. KANFANAR, OIB 53018296246, Šorići, Šorići 16 A, 52341 Kanfanar</item>
    </izvorni_sadrzaj>
    <derivirana_varijabla naziv="DomainObject.Predmet.ProtuStrankaListFormatedWithAdressOIB_1">
      <item>ŠAFARIK j.d.o.o. KANFANAR, OIB 53018296246, Šorići, Šorići 16 A, 52341 Kanfanar</item>
    </derivirana_varijabla>
  </DomainObject.Predmet.ProtuStrankaListFormatedWithAdressOIB>
  <DomainObject.Predmet.ProtuStrankaListNazivFormated>
    <izvorni_sadrzaj>
      <item>ŠAFARIK j.d.o.o. KANFANAR</item>
    </izvorni_sadrzaj>
    <derivirana_varijabla naziv="DomainObject.Predmet.ProtuStrankaListNazivFormated_1">
      <item>ŠAFARIK j.d.o.o. KANFANAR</item>
    </derivirana_varijabla>
  </DomainObject.Predmet.ProtuStrankaListNazivFormated>
  <DomainObject.Predmet.ProtuStrankaListNazivFormatedOIB>
    <izvorni_sadrzaj>
      <item>ŠAFARIK j.d.o.o. KANFANAR, OIB 53018296246</item>
    </izvorni_sadrzaj>
    <derivirana_varijabla naziv="DomainObject.Predmet.ProtuStrankaListNazivFormatedOIB_1">
      <item>ŠAFARIK j.d.o.o. KANFANAR, OIB 53018296246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ŠAFARIK j.d.o.o. KANFANAR</izvorni_sadrzaj>
    <derivirana_varijabla naziv="DomainObject.Predmet.ProtustrankaIDrugi_1">ŠAFARIK j.d.o.o. KANFANAR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ŠAFARIK j.d.o.o. KANFANAR, OIB 53018296246, Šorići, Šorići 16 A, 52341 Kanfanar</izvorni_sadrzaj>
    <derivirana_varijabla naziv="DomainObject.Predmet.ProtustrankaIDrugiAdressOIB_1">ŠAFARIK j.d.o.o. KANFANAR, OIB 53018296246, Šorići, Šorići 16 A,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ŠAFARIK j.d.o.o. KANFANAR</item>
    </izvorni_sadrzaj>
    <derivirana_varijabla naziv="DomainObject.Predmet.SudioniciListNaziv_1">
      <item>FINANCIJSKA AGENCIJA, RC RIJEKA, PODRUŽNICA PULA, PULA</item>
      <item>ŠAFARIK j.d.o.o. KANFANAR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ŠAFARIK j.d.o.o. KANFANAR, OIB 53018296246, Šorići, Šorići 16 A,52341 Kanfanar</item>
    </izvorni_sadrzaj>
    <derivirana_varijabla naziv="DomainObject.Predmet.SudioniciListAdressOIB_1">
      <item>FINANCIJSKA AGENCIJA, RC RIJEKA, PODRUŽNICA PULA, PULA, OIB 85821130368, Ulica grada Vukovara 70,10000 Zagreb</item>
      <item>ŠAFARIK j.d.o.o. KANFANAR, OIB 53018296246, Šorići, Šorići 16 A,52341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53018296246</item>
    </izvorni_sadrzaj>
    <derivirana_varijabla naziv="DomainObject.Predmet.SudioniciListNazivOIB_1">
      <item>, OIB 85821130368</item>
      <item>, OIB 53018296246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3003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2016-04-18T12:43:00Z</dcterms:created>
  <dc:creator>Mihaela Kaligari</dc:creator>
  <cp:lastModifiedBy>Sanja Lakošeljac</cp:lastModifiedBy>
  <cp:lastPrinted>2016-04-19T07:28:00Z</cp:lastPrinted>
  <dcterms:modified xmlns:xsi="http://www.w3.org/2001/XMLSchema-instance" xsi:type="dcterms:W3CDTF">2016-04-19T07:33:00Z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