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bb5d" w14:paraId="8ccbb5d" w:rsidRDefault="00A93085" w:rsidP="00D5479F" w:rsidR="00D5479F">
      <w:pPr>
        <w:jc w:val="right"/>
        <w15:collapsed w:val="false"/>
      </w:pPr>
      <w:r>
        <w:t xml:space="preserve">Broj: </w:t>
      </w:r>
      <w:r w:rsidR="00D5479F">
        <w:t>6 St-</w:t>
      </w:r>
      <w:r w:rsidR="0002387C">
        <w:t>519/13-1</w:t>
      </w:r>
      <w:r>
        <w:t>57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</w:t>
      </w:r>
      <w:r w:rsidR="009548BA">
        <w:t xml:space="preserve"> </w:t>
      </w:r>
      <w:r>
        <w:t>E</w:t>
      </w:r>
      <w:r w:rsidR="009548BA">
        <w:t xml:space="preserve"> </w:t>
      </w:r>
      <w:r>
        <w:t>P</w:t>
      </w:r>
      <w:r w:rsidR="009548BA">
        <w:t xml:space="preserve"> </w:t>
      </w:r>
      <w:r>
        <w:t>U</w:t>
      </w:r>
      <w:r w:rsidR="009548BA">
        <w:t xml:space="preserve"> </w:t>
      </w:r>
      <w:r>
        <w:t>B</w:t>
      </w:r>
      <w:r w:rsidR="009548BA">
        <w:t xml:space="preserve">  </w:t>
      </w:r>
      <w:r>
        <w:t>L</w:t>
      </w:r>
      <w:r w:rsidR="009548BA">
        <w:t xml:space="preserve"> </w:t>
      </w:r>
      <w:r>
        <w:t>I</w:t>
      </w:r>
      <w:r w:rsidR="009548BA">
        <w:t xml:space="preserve"> </w:t>
      </w:r>
      <w:r>
        <w:t>K</w:t>
      </w:r>
      <w:r w:rsidR="009548BA">
        <w:t xml:space="preserve"> </w:t>
      </w:r>
      <w:r>
        <w:t xml:space="preserve">A </w:t>
      </w:r>
      <w:r w:rsidR="009548BA">
        <w:t xml:space="preserve"> </w:t>
      </w:r>
      <w:r>
        <w:t>H</w:t>
      </w:r>
      <w:r w:rsidR="009548BA">
        <w:t xml:space="preserve"> </w:t>
      </w:r>
      <w:r>
        <w:t>R</w:t>
      </w:r>
      <w:r w:rsidR="009548BA">
        <w:t xml:space="preserve"> </w:t>
      </w:r>
      <w:r>
        <w:t>V</w:t>
      </w:r>
      <w:r w:rsidR="009548BA">
        <w:t xml:space="preserve"> </w:t>
      </w:r>
      <w:r>
        <w:t>A</w:t>
      </w:r>
      <w:r w:rsidR="009548BA">
        <w:t xml:space="preserve"> </w:t>
      </w:r>
      <w:r>
        <w:t>T</w:t>
      </w:r>
      <w:r w:rsidR="009548BA">
        <w:t xml:space="preserve"> </w:t>
      </w:r>
      <w:r>
        <w:t>S</w:t>
      </w:r>
      <w:r w:rsidR="009548BA">
        <w:t xml:space="preserve"> </w:t>
      </w:r>
      <w:r>
        <w:t>K</w:t>
      </w:r>
      <w:r w:rsidR="009548BA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9548BA">
        <w:rPr>
          <w:b/>
        </w:rPr>
        <w:t>MIKENA d.o.o. za ugostiteljstvo, trgovinu i usluge u stečaju, Đakovo, Ulica Pape Ivana Pavla II br. 9, OIB: 98672133801, MBS: 030028749</w:t>
      </w:r>
      <w:r>
        <w:t xml:space="preserve">, dana  </w:t>
      </w:r>
      <w:r w:rsidR="00E1580F">
        <w:t>28</w:t>
      </w:r>
      <w:r w:rsidR="00A93085">
        <w:t>. lipnja</w:t>
      </w:r>
      <w:r w:rsidR="009548BA">
        <w:t xml:space="preserve"> 2018. g</w:t>
      </w:r>
      <w:r w:rsidR="00CD4FEA">
        <w:t>.,</w:t>
      </w:r>
    </w:p>
    <w:p w:rsidRDefault="00B57961" w:rsidP="00B57961" w:rsidR="00B57961"/>
    <w:p w:rsidRDefault="00D5479F" w:rsidP="00496B02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CD4FEA" w:rsidR="00CD4FEA">
      <w:pPr>
        <w:pStyle w:val="Tijeloteksta"/>
        <w:numPr>
          <w:ilvl w:val="0"/>
          <w:numId w:val="12"/>
        </w:numPr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5A270B">
        <w:t xml:space="preserve">i to: </w:t>
      </w:r>
    </w:p>
    <w:p w:rsidRDefault="0002387C" w:rsidP="00A93085" w:rsidR="005A270B" w:rsidRPr="00A93085">
      <w:pPr>
        <w:spacing w:after="120"/>
        <w:ind w:left="780"/>
        <w:jc w:val="both"/>
      </w:pPr>
      <w:r>
        <w:t xml:space="preserve">- </w:t>
      </w:r>
      <w:r w:rsidR="00A93085">
        <w:t xml:space="preserve">nekretnina koja se vodi u zemljišnim knjigama Općinskog suda u Osijeku, Stalna Služba u Đakovu, upisana u </w:t>
      </w:r>
      <w:proofErr w:type="spellStart"/>
      <w:r w:rsidR="00A93085">
        <w:t>zk.ul</w:t>
      </w:r>
      <w:proofErr w:type="spellEnd"/>
      <w:r w:rsidR="00A93085">
        <w:t>. 8081, kč.br. 711/1, k.o. Đakovo, poduložak 11, 11. ETAŽA: 478/100000, koju čini poslovni prostor L23, ukupne površine 14,85 m2</w:t>
      </w:r>
      <w:r w:rsidR="00A93085">
        <w:rPr>
          <w:noProof/>
        </w:rPr>
        <w:t xml:space="preserve"> </w:t>
      </w:r>
      <w:r>
        <w:rPr>
          <w:noProof/>
        </w:rPr>
        <w:t xml:space="preserve">(ostvarena kupovnina u iznosu od </w:t>
      </w:r>
      <w:r w:rsidR="00A93085">
        <w:rPr>
          <w:b/>
          <w:noProof/>
        </w:rPr>
        <w:t>21.748,00 kn</w:t>
      </w:r>
      <w:r>
        <w:rPr>
          <w:noProof/>
        </w:rPr>
        <w:t>)</w:t>
      </w:r>
      <w:r w:rsidR="00A93085">
        <w:t xml:space="preserve"> </w:t>
      </w:r>
      <w:r w:rsidR="005A270B" w:rsidRPr="00A93085">
        <w:rPr>
          <w:b/>
        </w:rPr>
        <w:t>namiruju se</w:t>
      </w:r>
      <w:r w:rsidR="005A270B">
        <w:t xml:space="preserve">: </w:t>
      </w:r>
    </w:p>
    <w:p w:rsidRDefault="0002387C" w:rsidP="0002387C" w:rsidR="0002387C">
      <w:pPr>
        <w:pStyle w:val="Odlomakpopisa"/>
        <w:ind w:left="851"/>
        <w:jc w:val="both"/>
      </w:pPr>
    </w:p>
    <w:p w:rsidRDefault="0002387C" w:rsidP="0002387C" w:rsidR="0002387C">
      <w:pPr>
        <w:pStyle w:val="Odlomakpopisa"/>
        <w:numPr>
          <w:ilvl w:val="0"/>
          <w:numId w:val="16"/>
        </w:numPr>
        <w:jc w:val="both"/>
        <w:rPr>
          <w:bCs/>
        </w:rPr>
      </w:pPr>
      <w:r>
        <w:t xml:space="preserve">troškovi temeljem članka 254. Stečajnog zakona (NN 71/15) na pripadajuće nekretnine u ukupnom iznosu od </w:t>
      </w:r>
      <w:r w:rsidR="0090515A">
        <w:rPr>
          <w:b/>
        </w:rPr>
        <w:t>13.357,68</w:t>
      </w:r>
      <w:r w:rsidRPr="0002387C">
        <w:rPr>
          <w:b/>
        </w:rPr>
        <w:t xml:space="preserve"> kn</w:t>
      </w:r>
      <w:r w:rsidR="0090515A">
        <w:rPr>
          <w:b/>
        </w:rPr>
        <w:t xml:space="preserve"> </w:t>
      </w:r>
      <w:r w:rsidR="0090515A">
        <w:t>a koji iznos čini troškovi oglašavanja prodaje u Glasu Slavonije u iznosu od 2.750,00 kn, troškovi procjene nekretnine u iznosu od 1.500,00 kn, troškovi knjigovodstvenog servisa u iznosu od 5.628,00 kn (16,08% od ukupnih troškova knjigovodstvenog servisa za 28 mjeseci – 35.000,00 kn), bruto nagrada stečajnom upravitelju u iznosu od 3.479,68 kn</w:t>
      </w:r>
      <w:r>
        <w:t>,</w:t>
      </w:r>
      <w:r w:rsidRPr="0002387C">
        <w:rPr>
          <w:bCs/>
        </w:rPr>
        <w:t xml:space="preserve"> </w:t>
      </w:r>
    </w:p>
    <w:p w:rsidRDefault="009B5565" w:rsidP="009B5565" w:rsidR="009B5565">
      <w:pPr>
        <w:pStyle w:val="Odlomakpopisa"/>
        <w:ind w:left="1068"/>
        <w:jc w:val="both"/>
        <w:rPr>
          <w:bCs/>
        </w:rPr>
      </w:pPr>
    </w:p>
    <w:p w:rsidRDefault="0002387C" w:rsidP="0002387C" w:rsidR="0002387C" w:rsidRPr="0002387C">
      <w:pPr>
        <w:pStyle w:val="Odlomakpopisa"/>
        <w:numPr>
          <w:ilvl w:val="0"/>
          <w:numId w:val="16"/>
        </w:numPr>
        <w:ind w:firstLine="360" w:left="360"/>
        <w:jc w:val="both"/>
        <w:rPr>
          <w:b/>
        </w:rPr>
      </w:pPr>
      <w:proofErr w:type="spellStart"/>
      <w:r>
        <w:t>razlučni</w:t>
      </w:r>
      <w:proofErr w:type="spellEnd"/>
      <w:r>
        <w:t xml:space="preserve"> vjerovnik </w:t>
      </w:r>
      <w:r>
        <w:rPr>
          <w:noProof/>
        </w:rPr>
        <w:t xml:space="preserve">RH – Ministarstvo financija u </w:t>
      </w:r>
      <w:r>
        <w:t xml:space="preserve">iznosu od </w:t>
      </w:r>
      <w:r w:rsidRPr="0002387C">
        <w:rPr>
          <w:b/>
        </w:rPr>
        <w:t>8.</w:t>
      </w:r>
      <w:r w:rsidR="009B5565">
        <w:rPr>
          <w:b/>
        </w:rPr>
        <w:t>390,32</w:t>
      </w:r>
      <w:r w:rsidRPr="0002387C">
        <w:rPr>
          <w:b/>
        </w:rPr>
        <w:t xml:space="preserve"> kn</w:t>
      </w:r>
      <w:r>
        <w:rPr>
          <w:b/>
        </w:rPr>
        <w:t>.</w:t>
      </w:r>
    </w:p>
    <w:p w:rsidRDefault="0002387C" w:rsidP="0002387C" w:rsidR="0002387C">
      <w:pPr>
        <w:jc w:val="both"/>
      </w:pPr>
    </w:p>
    <w:p w:rsidRDefault="004F003C" w:rsidP="00CD4FEA" w:rsidR="004F003C">
      <w:pPr>
        <w:jc w:val="both"/>
      </w:pPr>
    </w:p>
    <w:p w:rsidRDefault="00654005" w:rsidP="0002387C" w:rsidR="0002387C">
      <w:pPr>
        <w:jc w:val="both"/>
        <w:rPr>
          <w:b/>
          <w:color w:val="FF0000"/>
        </w:rPr>
      </w:pPr>
      <w:r>
        <w:t xml:space="preserve">II   </w:t>
      </w:r>
      <w:r w:rsidR="0002387C">
        <w:t xml:space="preserve">Nalaže se stečajnom upravitelju Bojanu </w:t>
      </w:r>
      <w:proofErr w:type="spellStart"/>
      <w:r w:rsidR="0002387C">
        <w:t>Sudarević</w:t>
      </w:r>
      <w:proofErr w:type="spellEnd"/>
      <w:r w:rsidR="0002387C">
        <w:t xml:space="preserve"> iz Osijeka da izvrši</w:t>
      </w:r>
      <w:r w:rsidR="005A270B">
        <w:t xml:space="preserve"> prijenos navedenih sredstava s</w:t>
      </w:r>
      <w:r w:rsidR="0002387C">
        <w:t xml:space="preserve">a žiro računa stečajnog dužnika (račun stečajne mase) </w:t>
      </w:r>
      <w:proofErr w:type="spellStart"/>
      <w:r w:rsidR="0002387C">
        <w:t>razlučnom</w:t>
      </w:r>
      <w:proofErr w:type="spellEnd"/>
      <w:r w:rsidR="0002387C">
        <w:t xml:space="preserve"> vjerovniku </w:t>
      </w:r>
      <w:r w:rsidR="0002387C" w:rsidRPr="0002387C">
        <w:rPr>
          <w:b/>
          <w:noProof/>
        </w:rPr>
        <w:t xml:space="preserve">RH – Ministarstvo financija u </w:t>
      </w:r>
      <w:r w:rsidR="0002387C" w:rsidRPr="0002387C">
        <w:rPr>
          <w:b/>
        </w:rPr>
        <w:t>iznosu od</w:t>
      </w:r>
      <w:r w:rsidR="0002387C">
        <w:t xml:space="preserve"> </w:t>
      </w:r>
      <w:r w:rsidR="0002387C">
        <w:rPr>
          <w:b/>
        </w:rPr>
        <w:t>8.</w:t>
      </w:r>
      <w:r w:rsidR="009B5565">
        <w:rPr>
          <w:b/>
        </w:rPr>
        <w:t>390,32</w:t>
      </w:r>
      <w:r w:rsidR="0002387C">
        <w:rPr>
          <w:b/>
        </w:rPr>
        <w:t xml:space="preserve"> </w:t>
      </w:r>
      <w:r w:rsidR="0002387C" w:rsidRPr="0002387C">
        <w:t>kn</w:t>
      </w:r>
      <w:r w:rsidR="0002387C">
        <w:t xml:space="preserve">, </w:t>
      </w:r>
      <w:r w:rsidR="0002387C" w:rsidRPr="0002387C">
        <w:rPr>
          <w:b/>
        </w:rPr>
        <w:t>po pravomoćnosti ovog Rješenja</w:t>
      </w:r>
      <w:r w:rsidR="0002387C">
        <w:t>.</w:t>
      </w:r>
    </w:p>
    <w:p w:rsidRDefault="003C4055" w:rsidP="001E15EB" w:rsidR="003C4055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3C4055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FA78A9">
        <w:rPr>
          <w:b/>
        </w:rPr>
        <w:t>MIKENA d.o.o. za ugostiteljstvo, trgovinu i usluge u stečaju, Đakovo, Ulica Pape Ivana Pavla II br. 9, OIB: 98672133801, MBS: 030028749</w:t>
      </w:r>
      <w:r w:rsidR="0002387C">
        <w:rPr>
          <w:b/>
        </w:rPr>
        <w:t xml:space="preserve">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CD4FEA">
        <w:t>navedenu u izreci ovog Rješenja pod točkom I</w:t>
      </w:r>
      <w:r w:rsidR="00312E10">
        <w:t xml:space="preserve"> na ko</w:t>
      </w:r>
      <w:r w:rsidR="0002387C">
        <w:t xml:space="preserve">jim </w:t>
      </w:r>
      <w:r w:rsidR="00312E10">
        <w:t xml:space="preserve"> nekretnin</w:t>
      </w:r>
      <w:r w:rsidR="0002387C">
        <w:t>ama</w:t>
      </w:r>
      <w:r w:rsidR="00312E10">
        <w:t xml:space="preserve"> 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r w:rsidR="0002387C">
        <w:t xml:space="preserve">RH MF zastupani po ŽDO Osijek </w:t>
      </w:r>
      <w:r w:rsidR="00CD4FEA">
        <w:t xml:space="preserve"> </w:t>
      </w:r>
      <w:r w:rsidR="003C4055">
        <w:t xml:space="preserve">te </w:t>
      </w:r>
      <w:r w:rsidR="0002387C">
        <w:t>su iste prodane</w:t>
      </w:r>
      <w:r w:rsidR="003C4055">
        <w:t xml:space="preserve"> na javnoj dražbi pred Trgovačkim sudom u Osijeku za</w:t>
      </w:r>
      <w:r w:rsidR="0002387C">
        <w:t xml:space="preserve"> ukupni</w:t>
      </w:r>
      <w:r w:rsidR="003C4055">
        <w:t xml:space="preserve"> iznos od </w:t>
      </w:r>
      <w:r w:rsidR="009B5565">
        <w:t>21.748,00</w:t>
      </w:r>
      <w:r w:rsidR="00F425DF">
        <w:t xml:space="preserve"> </w:t>
      </w:r>
      <w:r w:rsidR="003C4055">
        <w:t>kn.</w:t>
      </w:r>
    </w:p>
    <w:p w:rsidRDefault="009B5565" w:rsidP="009B5565" w:rsidR="009B5565">
      <w:pPr>
        <w:jc w:val="right"/>
      </w:pPr>
      <w:r>
        <w:lastRenderedPageBreak/>
        <w:t>Broj: 6 St-519/13-157</w:t>
      </w:r>
    </w:p>
    <w:p w:rsidRDefault="009B5565" w:rsidP="003C4055" w:rsidR="009B5565">
      <w:pPr>
        <w:ind w:firstLine="708"/>
        <w:jc w:val="both"/>
      </w:pPr>
    </w:p>
    <w:p w:rsidRDefault="006E5710" w:rsidP="009B5565" w:rsidR="006E5710">
      <w:pPr>
        <w:jc w:val="both"/>
      </w:pPr>
    </w:p>
    <w:p w:rsidRDefault="006E5710" w:rsidP="00387086" w:rsidR="005A270B">
      <w:pPr>
        <w:ind w:firstLine="708"/>
        <w:jc w:val="both"/>
      </w:pPr>
      <w:r>
        <w:t xml:space="preserve">Nakon održanog ročišta </w:t>
      </w:r>
      <w:r w:rsidR="0002387C">
        <w:t xml:space="preserve">od </w:t>
      </w:r>
      <w:r w:rsidR="009B5565">
        <w:t>20. lipnja</w:t>
      </w:r>
      <w:r w:rsidR="0002387C">
        <w:t xml:space="preserve"> 2018.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02387C">
        <w:t xml:space="preserve">RH MF </w:t>
      </w:r>
      <w:r w:rsidR="00A263BB">
        <w:t>u izreci navedenih nekretnina</w:t>
      </w:r>
      <w:r>
        <w:t xml:space="preserve"> </w:t>
      </w:r>
      <w:r w:rsidR="003C4055">
        <w:t xml:space="preserve">u nazočnosti stečajnog upravitelja, </w:t>
      </w:r>
      <w:r w:rsidR="00496B02">
        <w:t>savjetnika</w:t>
      </w:r>
      <w:r w:rsidR="005A270B">
        <w:t xml:space="preserve"> ŽDO</w:t>
      </w:r>
      <w:r w:rsidR="0002387C">
        <w:t xml:space="preserve"> </w:t>
      </w:r>
      <w:r w:rsidR="005A270B">
        <w:t xml:space="preserve">koji </w:t>
      </w:r>
      <w:r w:rsidR="009B5565">
        <w:t xml:space="preserve">se s diobom </w:t>
      </w:r>
      <w:proofErr w:type="spellStart"/>
      <w:r w:rsidR="009B5565">
        <w:t>kupovnine</w:t>
      </w:r>
      <w:proofErr w:type="spellEnd"/>
      <w:r w:rsidR="009B5565">
        <w:t xml:space="preserve"> suglasio</w:t>
      </w:r>
      <w:r w:rsidR="005A270B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496B02" w:rsidP="00387086" w:rsidR="00496B02">
      <w:pPr>
        <w:ind w:firstLine="708"/>
        <w:jc w:val="both"/>
      </w:pPr>
    </w:p>
    <w:p w:rsidRDefault="00496B02" w:rsidP="00387086" w:rsidR="00496B02">
      <w:pPr>
        <w:ind w:firstLine="708"/>
        <w:jc w:val="both"/>
      </w:pPr>
    </w:p>
    <w:p w:rsidRDefault="00BA4469" w:rsidP="00B57961" w:rsidR="00BA4469"/>
    <w:p w:rsidRDefault="00496B02" w:rsidP="00496B02" w:rsidR="00B57961">
      <w:pPr>
        <w:tabs>
          <w:tab w:pos="4536" w:val="center"/>
          <w:tab w:pos="6480" w:val="left"/>
        </w:tabs>
      </w:pPr>
      <w:r>
        <w:tab/>
      </w:r>
      <w:r w:rsidR="00752878">
        <w:t xml:space="preserve">U Osijeku </w:t>
      </w:r>
      <w:r w:rsidR="009B5565">
        <w:t>28</w:t>
      </w:r>
      <w:r w:rsidR="00A93085">
        <w:t>. lipnja</w:t>
      </w:r>
      <w:r w:rsidR="00FA78A9">
        <w:t xml:space="preserve"> 2018.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 w:rsidRPr="009B5565">
      <w:r w:rsidRPr="009B5565"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 w:rsidRPr="009B5565"/>
    <w:p w:rsidRDefault="00B57961" w:rsidP="00B57961" w:rsidR="00B57961" w:rsidRPr="009B5565">
      <w:r w:rsidRPr="009B5565">
        <w:t>DNA</w:t>
      </w:r>
    </w:p>
    <w:p w:rsidRDefault="003C4055" w:rsidP="00F43DEF" w:rsidR="005B1841" w:rsidRPr="009B5565">
      <w:pPr>
        <w:pStyle w:val="Odlomakpopisa"/>
        <w:numPr>
          <w:ilvl w:val="0"/>
          <w:numId w:val="3"/>
        </w:numPr>
      </w:pPr>
      <w:r w:rsidRPr="009B5565">
        <w:t>e-</w:t>
      </w:r>
      <w:proofErr w:type="spellStart"/>
      <w:r w:rsidR="005B1841" w:rsidRPr="009B5565">
        <w:t>ogl</w:t>
      </w:r>
      <w:proofErr w:type="spellEnd"/>
      <w:r w:rsidR="005B1841" w:rsidRPr="009B5565">
        <w:t>. pl.</w:t>
      </w:r>
    </w:p>
    <w:p w:rsidRDefault="009B5565" w:rsidP="00F43DEF" w:rsidR="009B5565" w:rsidRPr="009B5565">
      <w:pPr>
        <w:pStyle w:val="Odlomakpopisa"/>
        <w:numPr>
          <w:ilvl w:val="0"/>
          <w:numId w:val="3"/>
        </w:numPr>
      </w:pPr>
      <w:r w:rsidRPr="009B5565">
        <w:t>ŽDO Osijek</w:t>
      </w:r>
    </w:p>
    <w:p w:rsidRDefault="009B5565" w:rsidP="00F43DEF" w:rsidR="009B5565" w:rsidRPr="009B5565">
      <w:pPr>
        <w:pStyle w:val="Odlomakpopisa"/>
        <w:numPr>
          <w:ilvl w:val="0"/>
          <w:numId w:val="3"/>
        </w:numPr>
      </w:pPr>
      <w:r w:rsidRPr="009B5565">
        <w:t xml:space="preserve">st. uprav. Bojan </w:t>
      </w:r>
      <w:proofErr w:type="spellStart"/>
      <w:r w:rsidRPr="009B5565">
        <w:t>Sudarević</w:t>
      </w:r>
      <w:proofErr w:type="spellEnd"/>
    </w:p>
    <w:p w:rsidRDefault="00703F6B" w:rsidP="00F43DEF" w:rsidR="00703F6B" w:rsidRPr="009B5565">
      <w:pPr>
        <w:pStyle w:val="Odlomakpopisa"/>
        <w:numPr>
          <w:ilvl w:val="0"/>
          <w:numId w:val="3"/>
        </w:numPr>
      </w:pPr>
      <w:r w:rsidRPr="009B5565">
        <w:t>K-</w:t>
      </w:r>
      <w:r w:rsidR="009B5565">
        <w:t>5.9.</w:t>
      </w:r>
    </w:p>
    <w:p w:rsidRDefault="00DB052E" w:rsidR="00DB052E" w:rsidRPr="009B5565"/>
    <w:p w:rsidRDefault="003C4055" w:rsidR="003C4055" w:rsidRPr="009B5565"/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A93085" w:rsidR="00A93085">
      <w:pPr>
        <w:rPr>
          <w:sz w:val="22"/>
          <w:szCs w:val="22"/>
        </w:rPr>
      </w:pPr>
    </w:p>
    <w:p w:rsidRDefault="00A93085" w:rsidR="00A93085">
      <w:pPr>
        <w:rPr>
          <w:sz w:val="22"/>
          <w:szCs w:val="22"/>
        </w:rPr>
      </w:pPr>
    </w:p>
    <w:p w:rsidRDefault="00A93085" w:rsidR="00A93085">
      <w:pPr>
        <w:rPr>
          <w:sz w:val="22"/>
          <w:szCs w:val="22"/>
        </w:rPr>
      </w:pPr>
    </w:p>
    <w:p w:rsidRDefault="00A93085" w:rsidR="00A93085">
      <w:pPr>
        <w:rPr>
          <w:sz w:val="22"/>
          <w:szCs w:val="22"/>
        </w:rPr>
      </w:pPr>
    </w:p>
    <w:p w:rsidRDefault="00A93085" w:rsidR="00A93085">
      <w:pPr>
        <w:rPr>
          <w:sz w:val="22"/>
          <w:szCs w:val="22"/>
        </w:rPr>
      </w:pPr>
    </w:p>
    <w:p w:rsidRDefault="00A93085" w:rsidR="00A93085">
      <w:pPr>
        <w:rPr>
          <w:sz w:val="22"/>
          <w:szCs w:val="22"/>
        </w:rPr>
      </w:pPr>
    </w:p>
    <w:p w:rsidRDefault="00A93085" w:rsidR="00A93085">
      <w:pPr>
        <w:rPr>
          <w:sz w:val="22"/>
          <w:szCs w:val="22"/>
        </w:rPr>
      </w:pPr>
    </w:p>
    <w:p w:rsidRDefault="00A93085" w:rsidR="00A9308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  <w:bookmarkStart w:name="_GoBack" w:id="0"/>
      <w:bookmarkEnd w:id="0"/>
    </w:p>
    <w:sectPr w:rsidR="003C405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1BA" w:rsidP="00752878" w:rsidR="001F71BA">
      <w:r>
        <w:separator/>
      </w:r>
    </w:p>
  </w:endnote>
  <w:endnote w:id="0" w:type="continuationSeparator">
    <w:p w:rsidRDefault="001F71BA" w:rsidP="00752878" w:rsidR="001F7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1BA" w:rsidP="00752878" w:rsidR="001F71BA">
      <w:r>
        <w:separator/>
      </w:r>
    </w:p>
  </w:footnote>
  <w:footnote w:id="0" w:type="continuationSeparator">
    <w:p w:rsidRDefault="001F71BA" w:rsidP="00752878" w:rsidR="001F7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CD8">
          <w:rPr>
            <w:noProof/>
          </w:rPr>
          <w:t>1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214E8F"/>
    <w:multiLevelType w:val="hybridMultilevel"/>
    <w:tmpl w:val="A0240B58"/>
    <w:lvl w:tplc="A8E62E8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31C5AD4"/>
    <w:multiLevelType w:val="hybridMultilevel"/>
    <w:tmpl w:val="DEAC0130"/>
    <w:lvl w:tplc="9C2A5D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EC54749"/>
    <w:multiLevelType w:val="hybridMultilevel"/>
    <w:tmpl w:val="77EC1ECC"/>
    <w:lvl w:tplc="2FBC9B1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2F1282"/>
    <w:multiLevelType w:val="hybridMultilevel"/>
    <w:tmpl w:val="952C5F4A"/>
    <w:lvl w:tplc="3828B6D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FDB1F51"/>
    <w:multiLevelType w:val="hybridMultilevel"/>
    <w:tmpl w:val="C5FAB23A"/>
    <w:lvl w:tplc="E900426E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7"/>
  </w:num>
  <w:num w:numId="5">
    <w:abstractNumId w:val="6"/>
  </w:num>
  <w:num w:numId="6">
    <w:abstractNumId w:val="10"/>
  </w:num>
  <w:num w:numId="7">
    <w:abstractNumId w:val="9"/>
  </w:num>
  <w:num w:numId="8">
    <w:abstractNumId w:val="0"/>
  </w:num>
  <w:num w:numId="9">
    <w:abstractNumId w:val="3"/>
  </w:num>
  <w:num w:numId="10">
    <w:abstractNumId w:val="14"/>
  </w:num>
  <w:num w:numId="11">
    <w:abstractNumId w:val="15"/>
  </w:num>
  <w:num w:numId="12">
    <w:abstractNumId w:val="5"/>
  </w:num>
  <w:num w:numId="13">
    <w:abstractNumId w:val="8"/>
  </w:num>
  <w:num w:numId="14">
    <w:abstractNumId w:val="11"/>
  </w:num>
  <w:num w:numId="15">
    <w:abstractNumId w:val="1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2387C"/>
    <w:rsid w:val="000B127F"/>
    <w:rsid w:val="000B2061"/>
    <w:rsid w:val="000D1943"/>
    <w:rsid w:val="00104DD5"/>
    <w:rsid w:val="001268C7"/>
    <w:rsid w:val="00132964"/>
    <w:rsid w:val="0016585B"/>
    <w:rsid w:val="00171F06"/>
    <w:rsid w:val="00193CDF"/>
    <w:rsid w:val="001E15EB"/>
    <w:rsid w:val="001E2CD8"/>
    <w:rsid w:val="001F71BA"/>
    <w:rsid w:val="00231ADE"/>
    <w:rsid w:val="00286473"/>
    <w:rsid w:val="0029617D"/>
    <w:rsid w:val="00296441"/>
    <w:rsid w:val="002E476F"/>
    <w:rsid w:val="002F474D"/>
    <w:rsid w:val="002F666E"/>
    <w:rsid w:val="00312E10"/>
    <w:rsid w:val="00320E7C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932E0"/>
    <w:rsid w:val="00496B02"/>
    <w:rsid w:val="004D33F6"/>
    <w:rsid w:val="004F003C"/>
    <w:rsid w:val="00513CBF"/>
    <w:rsid w:val="00533068"/>
    <w:rsid w:val="00555597"/>
    <w:rsid w:val="0055774B"/>
    <w:rsid w:val="00573E91"/>
    <w:rsid w:val="005A270B"/>
    <w:rsid w:val="005B1841"/>
    <w:rsid w:val="00644869"/>
    <w:rsid w:val="00650C92"/>
    <w:rsid w:val="00654005"/>
    <w:rsid w:val="006E5710"/>
    <w:rsid w:val="00703F6B"/>
    <w:rsid w:val="0072294E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0515A"/>
    <w:rsid w:val="00924F04"/>
    <w:rsid w:val="00932CFA"/>
    <w:rsid w:val="00932F06"/>
    <w:rsid w:val="0093692A"/>
    <w:rsid w:val="00944B83"/>
    <w:rsid w:val="009548BA"/>
    <w:rsid w:val="00956E13"/>
    <w:rsid w:val="009962B6"/>
    <w:rsid w:val="009B5565"/>
    <w:rsid w:val="00A263BB"/>
    <w:rsid w:val="00A30E36"/>
    <w:rsid w:val="00A40595"/>
    <w:rsid w:val="00A55238"/>
    <w:rsid w:val="00A57BF1"/>
    <w:rsid w:val="00A74EDC"/>
    <w:rsid w:val="00A766E0"/>
    <w:rsid w:val="00A93085"/>
    <w:rsid w:val="00AF50EB"/>
    <w:rsid w:val="00B24FA7"/>
    <w:rsid w:val="00B57961"/>
    <w:rsid w:val="00B63FEC"/>
    <w:rsid w:val="00B70336"/>
    <w:rsid w:val="00BA4469"/>
    <w:rsid w:val="00BC089F"/>
    <w:rsid w:val="00BC4D67"/>
    <w:rsid w:val="00C06C57"/>
    <w:rsid w:val="00C82FAD"/>
    <w:rsid w:val="00C910E8"/>
    <w:rsid w:val="00CA38CE"/>
    <w:rsid w:val="00CD2B03"/>
    <w:rsid w:val="00CD4FEA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DE6F4B"/>
    <w:rsid w:val="00E1580F"/>
    <w:rsid w:val="00E2127A"/>
    <w:rsid w:val="00EA7C26"/>
    <w:rsid w:val="00ED0369"/>
    <w:rsid w:val="00EE4459"/>
    <w:rsid w:val="00F02F2A"/>
    <w:rsid w:val="00F1297B"/>
    <w:rsid w:val="00F168F0"/>
    <w:rsid w:val="00F234F0"/>
    <w:rsid w:val="00F30DDE"/>
    <w:rsid w:val="00F425DF"/>
    <w:rsid w:val="00F43DEF"/>
    <w:rsid w:val="00F532F9"/>
    <w:rsid w:val="00FA78A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02387C"/>
    <w:pPr>
      <w:keepNext/>
      <w:jc w:val="both"/>
      <w:outlineLvl w:val="6"/>
    </w:pPr>
    <w:rPr>
      <w:b/>
      <w:bCs/>
      <w:i/>
      <w:iCs/>
      <w:noProof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99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uiPriority w:val="99"/>
    <w:semiHidden/>
    <w:rsid w:val="0002387C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C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2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C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C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C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02387C"/>
    <w:pPr>
      <w:keepNext/>
      <w:jc w:val="both"/>
      <w:outlineLvl w:val="6"/>
    </w:pPr>
    <w:rPr>
      <w:b/>
      <w:bCs/>
      <w:i/>
      <w:iCs/>
      <w:noProof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99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uiPriority w:val="99"/>
    <w:semiHidden/>
    <w:rsid w:val="0002387C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C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2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C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C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C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026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46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06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15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14FBA-4F9C-40A4-91C9-444A97F4A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2550</properties:Characters>
  <properties:Lines>97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2018-06-21T06:58:00Z</dcterms:created>
  <dc:creator>wsadmin</dc:creator>
  <cp:lastModifiedBy>Danijela Sekulić</cp:lastModifiedBy>
  <cp:lastPrinted>2018-06-28T11:53:00Z</cp:lastPrinted>
  <dcterms:modified xmlns:xsi="http://www.w3.org/2001/XMLSchema-instance" xsi:type="dcterms:W3CDTF">2018-06-28T11:56:00Z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(MIKENA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