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22d0" w14:paraId="aa322d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12221">
        <w:t>8499/2015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23406">
        <w:t>25</w:t>
      </w:r>
      <w:r w:rsidR="00BB396F">
        <w:t>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B12221" w:rsidRPr="003033AE">
        <w:t>PROPERUM STAND d.o.o.</w:t>
      </w:r>
      <w:r w:rsidR="00B12221">
        <w:t xml:space="preserve"> Stubičke Toplice, Augusta Šenoe 13, MBS: </w:t>
      </w:r>
      <w:r w:rsidR="00B12221" w:rsidRPr="003033AE">
        <w:t>080729719</w:t>
      </w:r>
      <w:r w:rsidR="00B12221">
        <w:t xml:space="preserve">, OIB: </w:t>
      </w:r>
      <w:r w:rsidR="00B12221" w:rsidRPr="003033AE">
        <w:t>77129789474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12221">
        <w:t>14.080,37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23406">
        <w:t>2</w:t>
      </w:r>
      <w:r w:rsidR="00BB396F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721E3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12221"/>
    <w:rsid w:val="00B82F18"/>
    <w:rsid w:val="00BB396F"/>
    <w:rsid w:val="00C836B9"/>
    <w:rsid w:val="00C958E9"/>
    <w:rsid w:val="00CE7362"/>
    <w:rsid w:val="00D01B78"/>
    <w:rsid w:val="00D66226"/>
    <w:rsid w:val="00D66626"/>
    <w:rsid w:val="00D86912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9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9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8499</izvorni_sadrzaj>
    <derivirana_varijabla naziv="DomainObject.Predmet.Broj_1">8499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St-8499/2015</izvorni_sadrzaj>
    <derivirana_varijabla naziv="DomainObject.Predmet.OznakaBroj_1">St-8499/2015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PROPERUM STAND d.o.o. zastupanog po punomoćniku Zagorka Krstić Prša</izvorni_sadrzaj>
    <derivirana_varijabla naziv="DomainObject.Predmet.ProtustrankaFormated_1">  PROPERUM STAND d.o.o. zastupanog po punomoćniku Zagorka Krstić Prša</derivirana_varijabla>
  </DomainObject.Predmet.ProtustrankaFormated>
  <DomainObject.Predmet.ProtustrankaFormatedOIB>
    <izvorni_sadrzaj>  PROPERUM STAND d.o.o., OIB 77129789474 zastupanog po punomoćniku Zagorka Krstić Prša</izvorni_sadrzaj>
    <derivirana_varijabla naziv="DomainObject.Predmet.ProtustrankaFormatedOIB_1">  PROPERUM STAND d.o.o., OIB 77129789474 zastupanog po punomoćniku Zagorka Krstić Prša</derivirana_varijabla>
  </DomainObject.Predmet.ProtustrankaFormatedOIB>
  <DomainObject.Predmet.ProtustrankaFormatedWithAdress>
    <izvorni_sadrzaj> PROPERUM STAND d.o.o., Augusta Šenoe 13, 49240 Stubičke Toplice zastupanog po punomoćniku Zagorka Krstić Prša</izvorni_sadrzaj>
    <derivirana_varijabla naziv="DomainObject.Predmet.ProtustrankaFormatedWithAdress_1"> PROPERUM STAND d.o.o., Augusta Šenoe 13, 49240 Stubičke Toplice zastupanog po punomoćniku Zagorka Krstić Prša</derivirana_varijabla>
  </DomainObject.Predmet.ProtustrankaFormatedWithAdress>
  <DomainObject.Predmet.ProtustrankaFormatedWithAdressOIB>
    <izvorni_sadrzaj> PROPERUM STAND d.o.o., OIB 77129789474, Augusta Šenoe 13, 49240 Stubičke Toplice zastupanog po punomoćniku Zagorka Krstić Prša</izvorni_sadrzaj>
    <derivirana_varijabla naziv="DomainObject.Predmet.ProtustrankaFormatedWithAdressOIB_1"> PROPERUM STAND d.o.o., OIB 77129789474, Augusta Šenoe 13, 49240 Stubičke Toplice zastupanog po punomoćniku Zagorka Krstić Prša</derivirana_varijabla>
  </DomainObject.Predmet.ProtustrankaFormatedWithAdressOIB>
  <DomainObject.Predmet.ProtustrankaWithAdress>
    <izvorni_sadrzaj>PROPERUM STAND d.o.o. Augusta Šenoe 13, 49240 Stubičke Toplice</izvorni_sadrzaj>
    <derivirana_varijabla naziv="DomainObject.Predmet.ProtustrankaWithAdress_1">PROPERUM STAND d.o.o. Augusta Šenoe 13, 49240 Stubičke Toplice</derivirana_varijabla>
  </DomainObject.Predmet.ProtustrankaWithAdress>
  <DomainObject.Predmet.ProtustrankaWithAdressOIB>
    <izvorni_sadrzaj>PROPERUM STAND d.o.o., OIB 77129789474, Augusta Šenoe 13, 49240 Stubičke Toplice</izvorni_sadrzaj>
    <derivirana_varijabla naziv="DomainObject.Predmet.ProtustrankaWithAdressOIB_1">PROPERUM STAND d.o.o., OIB 77129789474, Augusta Šenoe 13, 49240 Stubičke Toplice</derivirana_varijabla>
  </DomainObject.Predmet.ProtustrankaWithAdressOIB>
  <DomainObject.Predmet.ProtustrankaNazivFormated>
    <izvorni_sadrzaj>PROPERUM STAND d.o.o.</izvorni_sadrzaj>
    <derivirana_varijabla naziv="DomainObject.Predmet.ProtustrankaNazivFormated_1">PROPERUM STAND d.o.o.</derivirana_varijabla>
  </DomainObject.Predmet.ProtustrankaNazivFormated>
  <DomainObject.Predmet.ProtustrankaNazivFormatedOIB>
    <izvorni_sadrzaj>PROPERUM STAND d.o.o., OIB 77129789474</izvorni_sadrzaj>
    <derivirana_varijabla naziv="DomainObject.Predmet.ProtustrankaNazivFormatedOIB_1">PROPERUM STAND d.o.o., OIB 77129789474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PROPERUM STAND d.o.o. zastupanog po punomoćniku Zagorka Krstić Prša</item>
    </izvorni_sadrzaj>
    <derivirana_varijabla naziv="DomainObject.Predmet.ProtuStrankaListFormated_1">
      <item>PROPERUM STAND d.o.o. zastupanog po punomoćniku Zagorka Krstić Prša</item>
    </derivirana_varijabla>
  </DomainObject.Predmet.ProtuStrankaListFormated>
  <DomainObject.Predmet.ProtuStrankaListFormatedOIB>
    <izvorni_sadrzaj>
      <item>PROPERUM STAND d.o.o., OIB 77129789474 zastupanog po punomoćniku Zagorka Krstić Prša</item>
    </izvorni_sadrzaj>
    <derivirana_varijabla naziv="DomainObject.Predmet.ProtuStrankaListFormatedOIB_1">
      <item>PROPERUM STAND d.o.o., OIB 77129789474 zastupanog po punomoćniku Zagorka Krstić Prša</item>
    </derivirana_varijabla>
  </DomainObject.Predmet.ProtuStrankaListFormatedOIB>
  <DomainObject.Predmet.ProtuStrankaListFormatedWithAdress>
    <izvorni_sadrzaj>
      <item>PROPERUM STAND d.o.o., Augusta Šenoe 13, 49240 Stubičke Toplice zastupanog po punomoćniku Zagorka Krstić Prša</item>
    </izvorni_sadrzaj>
    <derivirana_varijabla naziv="DomainObject.Predmet.ProtuStrankaListFormatedWithAdress_1">
      <item>PROPERUM STAND d.o.o., Augusta Šenoe 13, 49240 Stubičke Toplice zastupanog po punomoćniku Zagorka Krstić Prša</item>
    </derivirana_varijabla>
  </DomainObject.Predmet.ProtuStrankaListFormatedWithAdress>
  <DomainObject.Predmet.ProtuStrankaListFormatedWithAdressOIB>
    <izvorni_sadrzaj>
      <item>PROPERUM STAND d.o.o., OIB 77129789474, Augusta Šenoe 13, 49240 Stubičke Toplice zastupanog po punomoćniku Zagorka Krstić Prša</item>
    </izvorni_sadrzaj>
    <derivirana_varijabla naziv="DomainObject.Predmet.ProtuStrankaListFormatedWithAdressOIB_1">
      <item>PROPERUM STAND d.o.o., OIB 77129789474, Augusta Šenoe 13, 49240 Stubičke Toplice zastupanog po punomoćniku Zagorka Krstić Prša</item>
    </derivirana_varijabla>
  </DomainObject.Predmet.ProtuStrankaListFormatedWithAdressOIB>
  <DomainObject.Predmet.ProtuStrankaListNazivFormated>
    <izvorni_sadrzaj>
      <item>PROPERUM STAND d.o.o.</item>
    </izvorni_sadrzaj>
    <derivirana_varijabla naziv="DomainObject.Predmet.ProtuStrankaListNazivFormated_1">
      <item>PROPERUM STAND d.o.o.</item>
    </derivirana_varijabla>
  </DomainObject.Predmet.ProtuStrankaListNazivFormated>
  <DomainObject.Predmet.ProtuStrankaListNazivFormatedOIB>
    <izvorni_sadrzaj>
      <item>PROPERUM STAND d.o.o., OIB 77129789474</item>
    </izvorni_sadrzaj>
    <derivirana_varijabla naziv="DomainObject.Predmet.ProtuStrankaListNazivFormatedOIB_1">
      <item>PROPERUM STAND d.o.o., OIB 77129789474</item>
    </derivirana_varijabla>
  </DomainObject.Predmet.ProtuStrankaListNazivFormatedOIB>
  <DomainObject.Predmet.OstaliListFormated>
    <izvorni_sadrzaj>
      <item>Zagorka Krstić Prša punomoćnik sudionika u postupku PROPERUM STAND d.o.o.</item>
    </izvorni_sadrzaj>
    <derivirana_varijabla naziv="DomainObject.Predmet.OstaliListFormated_1">
      <item>Zagorka Krstić Prša punomoćnik sudionika u postupku PROPERUM STAND d.o.o.</item>
    </derivirana_varijabla>
  </DomainObject.Predmet.OstaliListFormated>
  <DomainObject.Predmet.OstaliListFormatedOIB>
    <izvorni_sadrzaj>
      <item>Zagorka Krstić Prša, OIB 16792700859 punomoćnik sudionika u postupku PROPERUM STAND d.o.o.</item>
    </izvorni_sadrzaj>
    <derivirana_varijabla naziv="DomainObject.Predmet.OstaliListFormatedOIB_1">
      <item>Zagorka Krstić Prša, OIB 16792700859 punomoćnik sudionika u postupku PROPERUM STAND d.o.o.</item>
    </derivirana_varijabla>
  </DomainObject.Predmet.OstaliListFormatedOIB>
  <DomainObject.Predmet.OstaliListFormatedWithAdress>
    <izvorni_sadrzaj>
      <item>Zagorka Krstić Prša, A.šenoe 13, 49240 Stubičke Toplice punomoćnik sudionika u postupku PROPERUM STAND d.o.o.</item>
    </izvorni_sadrzaj>
    <derivirana_varijabla naziv="DomainObject.Predmet.OstaliListFormatedWithAdress_1">
      <item>Zagorka Krstić Prša, A.šenoe 13, 49240 Stubičke Toplice punomoćnik sudionika u postupku PROPERUM STAND d.o.o.</item>
    </derivirana_varijabla>
  </DomainObject.Predmet.OstaliListFormatedWithAdress>
  <DomainObject.Predmet.OstaliListFormatedWithAdressOIB>
    <izvorni_sadrzaj>
      <item>Zagorka Krstić Prša, OIB 16792700859, A.šenoe 13, 49240 Stubičke Toplice punomoćnik sudionika u postupku PROPERUM STAND d.o.o.</item>
    </izvorni_sadrzaj>
    <derivirana_varijabla naziv="DomainObject.Predmet.OstaliListFormatedWithAdressOIB_1">
      <item>Zagorka Krstić Prša, OIB 16792700859, A.šenoe 13, 49240 Stubičke Toplice punomoćnik sudionika u postupku PROPERUM STAND d.o.o.</item>
    </derivirana_varijabla>
  </DomainObject.Predmet.OstaliListFormatedWithAdressOIB>
  <DomainObject.Predmet.OstaliListNazivFormated>
    <izvorni_sadrzaj>
      <item>Zagorka Krstić Prša</item>
    </izvorni_sadrzaj>
    <derivirana_varijabla naziv="DomainObject.Predmet.OstaliListNazivFormated_1">
      <item>Zagorka Krstić Prša</item>
    </derivirana_varijabla>
  </DomainObject.Predmet.OstaliListNazivFormated>
  <DomainObject.Predmet.OstaliListNazivFormatedOIB>
    <izvorni_sadrzaj>
      <item>Zagorka Krstić Prša, OIB 16792700859</item>
    </izvorni_sadrzaj>
    <derivirana_varijabla naziv="DomainObject.Predmet.OstaliListNazivFormatedOIB_1">
      <item>Zagorka Krstić Prša, OIB 16792700859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PROPERUM STAND d.o.o.</izvorni_sadrzaj>
    <derivirana_varijabla naziv="DomainObject.Predmet.ProtustrankaIDrugi_1">PROPERUM STAND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PROPERUM STAND d.o.o., OIB 77129789474, Augusta Šenoe 13, 49240 Stubičke Toplice</izvorni_sadrzaj>
    <derivirana_varijabla naziv="DomainObject.Predmet.ProtustrankaIDrugiAdressOIB_1">PROPERUM STAND d.o.o., OIB 77129789474, Augusta Šenoe 13,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PROPERUM STAND d.o.o.</item>
      <item>Zagorka Krstić Prša</item>
    </izvorni_sadrzaj>
    <derivirana_varijabla naziv="DomainObject.Predmet.SudioniciListNaziv_1">
      <item>FINA Regionalni centar Zagreb</item>
      <item>PROPERUM STAND d.o.o.</item>
      <item>Zagorka Krstić Prša</item>
    </derivirana_varijabla>
  </DomainObject.Predmet.SudioniciListNaziv>
  <DomainObject.Predmet.SudioniciListAdressOIB>
    <izvorni_sadrzaj>
      <item>FINA Regionalni centar Zagreb, OIB 85821130368, Trg svibanjskih žrtava 1995. 1,10000 Zagreb</item>
      <item>PROPERUM STAND d.o.o., OIB 77129789474, Augusta Šenoe 13,49240 Stubičke Toplice</item>
      <item>Zagorka Krstić Prša, OIB 16792700859, A.šenoe 13,49240 Stubičke Toplice</item>
    </izvorni_sadrzaj>
    <derivirana_varijabla naziv="DomainObject.Predmet.SudioniciListAdressOIB_1">
      <item>FINA Regionalni centar Zagreb, OIB 85821130368, Trg svibanjskih žrtava 1995. 1,10000 Zagreb</item>
      <item>PROPERUM STAND d.o.o., OIB 77129789474, Augusta Šenoe 13,49240 Stubičke Toplice</item>
      <item>Zagorka Krstić Prša, OIB 16792700859, A.šenoe 13,49240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77129789474</item>
      <item>, OIB 16792700859</item>
    </izvorni_sadrzaj>
    <derivirana_varijabla naziv="DomainObject.Predmet.SudioniciListNazivOIB_1">
      <item>, OIB 85821130368</item>
      <item>, OIB 77129789474</item>
      <item>, OIB 16792700859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1305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2016-02-24T14:15:00Z</dcterms:created>
  <dc:creator>ilukac</dc:creator>
  <cp:lastModifiedBy>Marija Kojić</cp:lastModifiedBy>
  <cp:lastPrinted>2016-02-05T13:12:00Z</cp:lastPrinted>
  <dcterms:modified xmlns:xsi="http://www.w3.org/2001/XMLSchema-instance" xsi:type="dcterms:W3CDTF">2016-02-25T12:11:00Z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