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e4a6" w14:paraId="38ae4a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916237">
        <w:rPr>
          <w:lang w:val="hr-HR"/>
        </w:rPr>
        <w:t>St-172/15-4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16237">
        <w:t>VIG d.o.o. "u likvidaciji", OIB:03622911587 sa sjedištem u Pavleka Miškine 72, 40000 Strahoninec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16237">
        <w:t>VIG d.o.o. "u likvidaciji", OIB:03622911587 sa sjedištem u Pavleka Miškine 72, 40000 Strahoninec</w:t>
      </w:r>
      <w:r w:rsidR="00830E49">
        <w:t xml:space="preserve">, iznosi </w:t>
      </w:r>
      <w:r w:rsidR="00916237">
        <w:t>1.666.953,78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16237">
        <w:t>likvidator</w:t>
      </w:r>
      <w:r w:rsidR="002E00D7">
        <w:t xml:space="preserve"> dužnika </w:t>
      </w:r>
      <w:r w:rsidR="00916237">
        <w:t>Vladimir Šteinglin, Strahoninec, Pavleka Miškine 72, OIB: 76660692756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16237">
        <w:t>likvidator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16237">
        <w:rPr>
          <w:lang w:val="hr-HR"/>
        </w:rPr>
        <w:t>17.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16237">
        <w:t>VIG d.o.o. "u likvidaciji", OIB:03622911587 sa sjedištem u Pavleka Miškine 72, 40000 Strahoninec</w:t>
      </w:r>
      <w:r>
        <w:t>, navodeći da du</w:t>
      </w:r>
      <w:r w:rsidR="00715C85">
        <w:t xml:space="preserve">žnik na dan </w:t>
      </w:r>
      <w:r w:rsidR="00FB4310">
        <w:t>1</w:t>
      </w:r>
      <w:r w:rsidR="00916237">
        <w:t>4</w:t>
      </w:r>
      <w:r w:rsidR="00FB4310">
        <w:t>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16237">
        <w:t>1.666.953,78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43F" w:rsidP="007F64E0" w:rsidR="00A0543F">
      <w:r>
        <w:separator/>
      </w:r>
    </w:p>
  </w:endnote>
  <w:endnote w:id="0" w:type="continuationSeparator">
    <w:p w:rsidRDefault="00A0543F" w:rsidP="007F64E0" w:rsidR="00A0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43F" w:rsidP="007F64E0" w:rsidR="00A0543F">
      <w:r>
        <w:separator/>
      </w:r>
    </w:p>
  </w:footnote>
  <w:footnote w:id="0" w:type="continuationSeparator">
    <w:p w:rsidRDefault="00A0543F" w:rsidP="007F64E0" w:rsidR="00A05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270F" w:rsidRPr="0099270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916237">
      <w:rPr>
        <w:lang w:val="hr-HR"/>
      </w:rPr>
      <w:t>St-172/15-4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16237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70F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0543F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 društvo s ograničenom odgovornošću za građevinarske i ostale usluge "u likvidaciji"</izvorni_sadrzaj>
    <derivirana_varijabla naziv="DomainObject.Predmet.ProtustrankaFormated_1">  VIG društvo s ograničenom odgovornošću za građevinarske i ostale usluge "u likvidaciji"</derivirana_varijabla>
  </DomainObject.Predmet.ProtustrankaFormated>
  <DomainObject.Predmet.ProtustrankaFormatedOIB>
    <izvorni_sadrzaj>  VIG društvo s ograničenom odgovornošću za građevinarske i ostale usluge "u likvidaciji", OIB 03622911587</izvorni_sadrzaj>
    <derivirana_varijabla naziv="DomainObject.Predmet.ProtustrankaFormatedOIB_1">  VIG društvo s ograničenom odgovornošću za građevinarske i ostale usluge "u likvidaciji", OIB 03622911587</derivirana_varijabla>
  </DomainObject.Predmet.ProtustrankaFormatedOIB>
  <DomainObject.Predmet.ProtustrankaFormatedWithAdress>
    <izvorni_sadrzaj> VIG društvo s ograničenom odgovornošću za građevinarske i ostale usluge "u likvidaciji", Pavleka Miškine 72, 40000 Strahoninec</izvorni_sadrzaj>
    <derivirana_varijabla naziv="DomainObject.Predmet.ProtustrankaFormatedWithAdress_1"> VIG društvo s ograničenom odgovornošću za građevinarske i ostale usluge "u likvidaciji", Pavleka Miškine 72, 40000 Strahoninec</derivirana_varijabla>
  </DomainObject.Predmet.ProtustrankaFormatedWithAdress>
  <DomainObject.Predmet.ProtustrankaFormatedWithAdressOIB>
    <izvorni_sadrzaj> VIG društvo s ograničenom odgovornošću za građevinarske i ostale usluge "u likvidaciji", OIB 03622911587, Pavleka Miškine 72, 40000 Strahoninec</izvorni_sadrzaj>
    <derivirana_varijabla naziv="DomainObject.Predmet.ProtustrankaFormatedWithAdressOIB_1"> VIG društvo s ograničenom odgovornošću za građevinarske i ostale usluge "u likvidaciji", OIB 03622911587, Pavleka Miškine 72, 40000 Strahoninec</derivirana_varijabla>
  </DomainObject.Predmet.ProtustrankaFormatedWithAdressOIB>
  <DomainObject.Predmet.ProtustrankaWithAdress>
    <izvorni_sadrzaj>VIG društvo s ograničenom odgovornošću za građevinarske i ostale usluge "u likvidaciji" Pavleka Miškine 72, 40000 Strahoninec</izvorni_sadrzaj>
    <derivirana_varijabla naziv="DomainObject.Predmet.ProtustrankaWithAdress_1">VIG društvo s ograničenom odgovornošću za građevinarske i ostale usluge "u likvidaciji" Pavleka Miškine 72, 40000 Strahoninec</derivirana_varijabla>
  </DomainObject.Predmet.ProtustrankaWithAdress>
  <DomainObject.Predmet.ProtustrankaWithAdressOIB>
    <izvorni_sadrzaj>VIG društvo s ograničenom odgovornošću za građevinarske i ostale usluge "u likvidaciji", OIB 03622911587, Pavleka Miškine 72, 40000 Strahoninec</izvorni_sadrzaj>
    <derivirana_varijabla naziv="DomainObject.Predmet.ProtustrankaWithAdressOIB_1">VIG društvo s ograničenom odgovornošću za građevinarske i ostale usluge "u likvidaciji", OIB 03622911587, Pavleka Miškine 72, 40000 Strahoninec</derivirana_varijabla>
  </DomainObject.Predmet.ProtustrankaWithAdressOIB>
  <DomainObject.Predmet.ProtustrankaNazivFormated>
    <izvorni_sadrzaj>VIG društvo s ograničenom odgovornošću za građevinarske i ostale usluge "u likvidaciji"</izvorni_sadrzaj>
    <derivirana_varijabla naziv="DomainObject.Predmet.ProtustrankaNazivFormated_1">VIG društvo s ograničenom odgovornošću za građevinarske i ostale usluge "u likvidaciji"</derivirana_varijabla>
  </DomainObject.Predmet.ProtustrankaNazivFormated>
  <DomainObject.Predmet.ProtustrankaNazivFormatedOIB>
    <izvorni_sadrzaj>VIG društvo s ograničenom odgovornošću za građevinarske i ostale usluge "u likvidaciji", OIB 03622911587</izvorni_sadrzaj>
    <derivirana_varijabla naziv="DomainObject.Predmet.ProtustrankaNazivFormatedOIB_1">VIG društvo s ograničenom odgovornošću za građevinarske i ostale usluge "u likvidaciji", OIB 03622911587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1665665.90</izvorni_sadrzaj>
    <derivirana_varijabla naziv="DomainObject.Predmet.TrenutnaVrijednost_1">1665665.90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VIG društvo s ograničenom odgovornošću za građevinarske i ostale usluge "u likvidaciji"</item>
    </izvorni_sadrzaj>
    <derivirana_varijabla naziv="DomainObject.Predmet.ProtuStrankaListFormated_1">
      <item>VIG društvo s ograničenom odgovornošću za građevinarske i ostale usluge "u likvidaciji"</item>
    </derivirana_varijabla>
  </DomainObject.Predmet.ProtuStrankaListFormated>
  <DomainObject.Predmet.ProtuStrankaListFormatedOIB>
    <izvorni_sadrzaj>
      <item>VIG društvo s ograničenom odgovornošću za građevinarske i ostale usluge "u likvidaciji", OIB 03622911587</item>
    </izvorni_sadrzaj>
    <derivirana_varijabla naziv="DomainObject.Predmet.ProtuStrankaListFormatedOIB_1">
      <item>VIG društvo s ograničenom odgovornošću za građevinarske i ostale usluge "u likvidaciji", OIB 03622911587</item>
    </derivirana_varijabla>
  </DomainObject.Predmet.ProtuStrankaListFormatedOIB>
  <DomainObject.Predmet.ProtuStrankaListFormatedWithAdress>
    <izvorni_sadrzaj>
      <item>VIG društvo s ograničenom odgovornošću za građevinarske i ostale usluge "u likvidaciji", Pavleka Miškine 72, 40000 Strahoninec</item>
    </izvorni_sadrzaj>
    <derivirana_varijabla naziv="DomainObject.Predmet.ProtuStrankaListFormatedWithAdress_1">
      <item>VIG društvo s ograničenom odgovornošću za građevinarske i ostale usluge "u likvidaciji", Pavleka Miškine 72, 40000 Strahoninec</item>
    </derivirana_varijabla>
  </DomainObject.Predmet.ProtuStrankaListFormatedWithAdress>
  <DomainObject.Predmet.ProtuStrankaListFormatedWithAdressOIB>
    <izvorni_sadrzaj>
      <item>VIG društvo s ograničenom odgovornošću za građevinarske i ostale usluge "u likvidaciji", OIB 03622911587, Pavleka Miškine 72, 40000 Strahoninec</item>
    </izvorni_sadrzaj>
    <derivirana_varijabla naziv="DomainObject.Predmet.ProtuStrankaListFormatedWithAdressOIB_1">
      <item>VIG društvo s ograničenom odgovornošću za građevinarske i ostale usluge "u likvidaciji", OIB 03622911587, Pavleka Miškine 72, 40000 Strahoninec</item>
    </derivirana_varijabla>
  </DomainObject.Predmet.ProtuStrankaListFormatedWithAdressOIB>
  <DomainObject.Predmet.ProtuStrankaListNazivFormated>
    <izvorni_sadrzaj>
      <item>VIG društvo s ograničenom odgovornošću za građevinarske i ostale usluge "u likvidaciji"</item>
    </izvorni_sadrzaj>
    <derivirana_varijabla naziv="DomainObject.Predmet.ProtuStrankaListNazivFormated_1">
      <item>VIG društvo s ograničenom odgovornošću za građevinarske i ostale usluge "u likvidaciji"</item>
    </derivirana_varijabla>
  </DomainObject.Predmet.ProtuStrankaListNazivFormated>
  <DomainObject.Predmet.ProtuStrankaListNazivFormatedOIB>
    <izvorni_sadrzaj>
      <item>VIG društvo s ograničenom odgovornošću za građevinarske i ostale usluge "u likvidaciji", OIB 03622911587</item>
    </izvorni_sadrzaj>
    <derivirana_varijabla naziv="DomainObject.Predmet.ProtuStrankaListNazivFormatedOIB_1">
      <item>VIG društvo s ograničenom odgovornošću za građevinarske i ostale usluge "u likvidaciji", OIB 03622911587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VIG društvo s ograničenom odgovornošću za građevinarske i ostale usluge "u likvidaciji"</izvorni_sadrzaj>
    <derivirana_varijabla naziv="DomainObject.Predmet.ProtustrankaIDrugi_1">VIG društvo s ograničenom odgovornošću za građevinarske i ostale usluge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VIG društvo s ograničenom odgovornošću za građevinarske i ostale usluge "u likvidaciji", OIB 03622911587, Pavleka Miškine 72, 40000 Strahoninec</izvorni_sadrzaj>
    <derivirana_varijabla naziv="DomainObject.Predmet.ProtustrankaIDrugiAdressOIB_1">VIG društvo s ograničenom odgovornošću za građevinarske i ostale usluge "u likvidaciji", OIB 03622911587, Pavleka Miškine 72,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VIG društvo s ograničenom odgovornošću za građevinarske i ostale usluge "u likvidaciji"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VIG društvo s ograničenom odgovornošću za građevinarske i ostale usluge "u likvidaciji"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VIG društvo s ograničenom odgovornošću za građevinarske i ostale usluge "u likvidaciji", OIB 03622911587, Pavleka Miškine 72,40000 Strahoninec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VIG društvo s ograničenom odgovornošću za građevinarske i ostale usluge "u likvidaciji", OIB 03622911587, Pavleka Miškine 72,40000 Strahoninec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03622911587</item>
      <item>, OIB null</item>
      <item>, OIB null</item>
    </izvorni_sadrzaj>
    <derivirana_varijabla naziv="DomainObject.Predmet.SudioniciListNazivOIB_1">
      <item>, OIB null</item>
      <item>, OIB 03622911587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2581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2015-11-05T10:02:00Z</dcterms:created>
  <dc:creator>user</dc:creator>
  <cp:lastModifiedBy>Marko Makaj</cp:lastModifiedBy>
  <cp:lastPrinted>2015-11-05T10:02:00Z</cp:lastPrinted>
  <dcterms:modified xmlns:xsi="http://www.w3.org/2001/XMLSchema-instance" xsi:type="dcterms:W3CDTF">2015-11-05T10:03:00Z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