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8816" w14:paraId="6f88816" w:rsidRDefault="00251B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51B03" w:rsidP="00251B03" w:rsidR="00251B03">
      <w:pPr>
        <w:spacing w:after="0"/>
        <w:jc w:val="both"/>
      </w:pPr>
      <w:r>
        <w:t xml:space="preserve">           Republika Hrvatska</w:t>
      </w:r>
    </w:p>
    <w:p w:rsidRDefault="00251B03" w:rsidP="00251B03" w:rsidR="00251B0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51B03" w:rsidP="00251B03" w:rsidR="00251B0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>Poslovni broj: 5. St-81/2018-2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51B03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KOS SERVIS j.d.o.o. za usluge, trgovinu i poljoprivrednu proizvodnju, Ivanec Križevački, Ivanec Križevački 151, MBS: 070130198, OIB: 51713230966, 24. travnja 2018.</w:t>
      </w:r>
      <w:r w:rsidRPr="00251B0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>r i j e š i o   j e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KOS SERVIS j.d.o.o. za usluge, trgovinu i poljoprivrednu proizvodnju, Ivanec Križevački, Ivanec Križevački 151, MBS: 070130198, OIB: 51713230966.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9,40 sati u ovome sudu u Bjelovaru, Šetalište dr. </w:t>
      </w:r>
      <w:proofErr w:type="spellStart"/>
      <w:r w:rsidRPr="00251B0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51B0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51B0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51B0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- zakonski zastupnik dužnika Željko Kos.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>3. Nalaže se zakonskom zastupniku dužnika Željku Kosu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>Obrazloženje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29. studenog 2017. Trgovačkom sudu u Varaždinu podnijela prijedlog za otvaranje stečajnog postupka nad dužnikom</w:t>
      </w:r>
      <w:r w:rsidRPr="00251B03">
        <w:rPr>
          <w:rFonts w:cs="Times New Roman" w:eastAsia="Times New Roman"/>
          <w:szCs w:val="20"/>
          <w:lang w:eastAsia="hr-HR"/>
        </w:rPr>
        <w:t xml:space="preserve"> KOS SERVIS j.d.o.o. za usluge, trgovinu i poljoprivrednu proizvodnju, Ivanec Križevački, koji je zaprimljen pod brojem St-599/2017.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U prijedlogu navodi da na dan 27. studenog 2017. dužnik u Očevidniku redoslijeda osnova za plaćanje ima evidentirane neizvršene osnove za plaćanje u neprekinutom razdoblju od 679 dana, u ukupnom iznosu od 58.123,71 kn, u koji iznos je uračunata kamata i naknada </w:t>
      </w:r>
      <w:r w:rsidRPr="00251B03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251B0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St-599/2017 ustupljen je Trgovačkom sudu u Bjelovaru na daljnji postupak.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251B0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51B03" w:rsidP="00251B03" w:rsidR="00251B03" w:rsidRPr="00251B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51B0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 xml:space="preserve">      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1B03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1B03" w:rsidP="00251B03" w:rsidR="00251B03" w:rsidRPr="00251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51B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71982"/>
      <w:docPartObj>
        <w:docPartGallery w:val="Page Numbers (Top of Page)"/>
        <w:docPartUnique/>
      </w:docPartObj>
    </w:sdtPr>
    <w:sdtContent>
      <w:p w:rsidRDefault="00251B03" w:rsidP="00251B03" w:rsidR="00251B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51B03" w:rsidP="00251B03" w:rsidR="00251B03" w:rsidRPr="00251B03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51B03">
      <w:rPr>
        <w:rFonts w:cs="Times New Roman" w:eastAsia="Times New Roman"/>
        <w:noProof/>
        <w:szCs w:val="20"/>
        <w:lang w:eastAsia="hr-HR"/>
      </w:rPr>
      <w:t>Poslovni broj: 5. St-81/2018-2</w:t>
    </w:r>
  </w:p>
  <w:p w:rsidRDefault="008333A9" w:rsidP="00251B03" w:rsidR="008333A9">
    <w:pPr>
      <w:pStyle w:val="Zaglavlje"/>
      <w:spacing w:after="0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03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2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18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St-81/2018-2</izvorni_sadrzaj>
    <derivirana_varijabla naziv="DomainObject.Oznaka_1">St-81/2018-2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SERVIS j.d.o.o. za usluge, trgovinu i poljoprivrednu proizvodnju</izvorni_sadrzaj>
    <derivirana_varijabla naziv="DomainObject.Predmet.ProtustrankaFormated_1">  KOS SERVIS j.d.o.o. za usluge, trgovinu i poljoprivrednu proizvodnju</derivirana_varijabla>
  </DomainObject.Predmet.ProtustrankaFormated>
  <DomainObject.Predmet.ProtustrankaFormatedOIB>
    <izvorni_sadrzaj>  KOS SERVIS j.d.o.o. za usluge, trgovinu i poljoprivrednu proizvodnju, OIB 51713230966</izvorni_sadrzaj>
    <derivirana_varijabla naziv="DomainObject.Predmet.ProtustrankaFormatedOIB_1">  KOS SERVIS j.d.o.o. za usluge, trgovinu i poljoprivrednu proizvodnju, OIB 51713230966</derivirana_varijabla>
  </DomainObject.Predmet.ProtustrankaFormatedOIB>
  <DomainObject.Predmet.ProtustrankaFormatedWithAdress>
    <izvorni_sadrzaj> KOS SERVIS j.d.o.o. za usluge, trgovinu i poljoprivrednu proizvodnju, Ivanec Križevački 151, 48260 Ivanec Križevački</izvorni_sadrzaj>
    <derivirana_varijabla naziv="DomainObject.Predmet.ProtustrankaFormatedWithAdress_1"> KOS SERVIS j.d.o.o. za usluge, trgovinu i poljoprivrednu proizvodnju, Ivanec Križevački 151, 48260 Ivanec Križevački</derivirana_varijabla>
  </DomainObject.Predmet.ProtustrankaFormatedWithAdress>
  <DomainObject.Predmet.ProtustrankaFormatedWithAdressOIB>
    <izvorni_sadrzaj> KOS SERVIS j.d.o.o. za usluge, trgovinu i poljoprivrednu proizvodnju, OIB 51713230966, Ivanec Križevački 151, 48260 Ivanec Križevački</izvorni_sadrzaj>
    <derivirana_varijabla naziv="DomainObject.Predmet.ProtustrankaFormatedWithAdressOIB_1"> KOS SERVIS j.d.o.o. za usluge, trgovinu i poljoprivrednu proizvodnju, OIB 51713230966, Ivanec Križevački 151, 48260 Ivanec Križevački</derivirana_varijabla>
  </DomainObject.Predmet.ProtustrankaFormatedWithAdressOIB>
  <DomainObject.Predmet.ProtustrankaWithAdress>
    <izvorni_sadrzaj>KOS SERVIS j.d.o.o. za usluge, trgovinu i poljoprivrednu proizvodnju Ivanec Križevački 151, 48260 Ivanec Križevački</izvorni_sadrzaj>
    <derivirana_varijabla naziv="DomainObject.Predmet.ProtustrankaWithAdress_1">KOS SERVIS j.d.o.o. za usluge, trgovinu i poljoprivrednu proizvodnju Ivanec Križevački 151, 48260 Ivanec Križevački</derivirana_varijabla>
  </DomainObject.Predmet.ProtustrankaWithAdress>
  <DomainObject.Predmet.ProtustrankaWithAdressOIB>
    <izvorni_sadrzaj>KOS SERVIS j.d.o.o. za usluge, trgovinu i poljoprivrednu proizvodnju, OIB 51713230966, Ivanec Križevački 151, 48260 Ivanec Križevački</izvorni_sadrzaj>
    <derivirana_varijabla naziv="DomainObject.Predmet.ProtustrankaWithAdressOIB_1">KOS SERVIS j.d.o.o. za usluge, trgovinu i poljoprivrednu proizvodnju, OIB 51713230966, Ivanec Križevački 151, 48260 Ivanec Križevački</derivirana_varijabla>
  </DomainObject.Predmet.ProtustrankaWithAdressOIB>
  <DomainObject.Predmet.ProtustrankaNazivFormated>
    <izvorni_sadrzaj>KOS SERVIS j.d.o.o. za usluge, trgovinu i poljoprivrednu proizvodnju</izvorni_sadrzaj>
    <derivirana_varijabla naziv="DomainObject.Predmet.ProtustrankaNazivFormated_1">KOS SERVIS j.d.o.o. za usluge, trgovinu i poljoprivrednu proizvodnju</derivirana_varijabla>
  </DomainObject.Predmet.ProtustrankaNazivFormated>
  <DomainObject.Predmet.ProtustrankaNazivFormatedOIB>
    <izvorni_sadrzaj>KOS SERVIS j.d.o.o. za usluge, trgovinu i poljoprivrednu proizvodnju, OIB 51713230966</izvorni_sadrzaj>
    <derivirana_varijabla naziv="DomainObject.Predmet.ProtustrankaNazivFormatedOIB_1">KOS SERVIS j.d.o.o. za usluge, trgovinu i poljoprivrednu proizvodnju, OIB 51713230966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SERVIS j.d.o.o. za usluge, trgovinu i poljoprivrednu proizvodnju</item>
    </izvorni_sadrzaj>
    <derivirana_varijabla naziv="DomainObject.Predmet.ProtuStrankaListFormated_1">
      <item>KOS SERVIS j.d.o.o. za usluge, trgovinu i poljoprivrednu proizvodnju</item>
    </derivirana_varijabla>
  </DomainObject.Predmet.ProtuStrankaListFormated>
  <DomainObject.Predmet.ProtuStrankaListFormatedOIB>
    <izvorni_sadrzaj>
      <item>KOS SERVIS j.d.o.o. za usluge, trgovinu i poljoprivrednu proizvodnju, OIB 51713230966</item>
    </izvorni_sadrzaj>
    <derivirana_varijabla naziv="DomainObject.Predmet.ProtuStrankaListFormatedOIB_1">
      <item>KOS SERVIS j.d.o.o. za usluge, trgovinu i poljoprivrednu proizvodnju, OIB 51713230966</item>
    </derivirana_varijabla>
  </DomainObject.Predmet.ProtuStrankaListFormatedOIB>
  <DomainObject.Predmet.ProtuStrankaListFormatedWithAdress>
    <izvorni_sadrzaj>
      <item>KOS SERVIS j.d.o.o. za usluge, trgovinu i poljoprivrednu proizvodnju, Ivanec Križevački 151, 48260 Ivanec Križevački</item>
    </izvorni_sadrzaj>
    <derivirana_varijabla naziv="DomainObject.Predmet.ProtuStrankaListFormatedWithAdress_1">
      <item>KOS SERVIS j.d.o.o. za usluge, trgovinu i poljoprivrednu proizvodnju, Ivanec Križevački 151, 48260 Ivanec Križevački</item>
    </derivirana_varijabla>
  </DomainObject.Predmet.ProtuStrankaListFormatedWithAdress>
  <DomainObject.Predmet.ProtuStrankaListFormatedWithAdressOIB>
    <izvorni_sadrzaj>
      <item>KOS SERVIS j.d.o.o. za usluge, trgovinu i poljoprivrednu proizvodnju, OIB 51713230966, Ivanec Križevački 151, 48260 Ivanec Križevački</item>
    </izvorni_sadrzaj>
    <derivirana_varijabla naziv="DomainObject.Predmet.ProtuStrankaListFormatedWithAdressOIB_1">
      <item>KOS SERVIS j.d.o.o. za usluge, trgovinu i poljoprivrednu proizvodnju, OIB 51713230966, Ivanec Križevački 151, 48260 Ivanec Križevački</item>
    </derivirana_varijabla>
  </DomainObject.Predmet.ProtuStrankaListFormatedWithAdressOIB>
  <DomainObject.Predmet.ProtuStrankaListNazivFormated>
    <izvorni_sadrzaj>
      <item>KOS SERVIS j.d.o.o. za usluge, trgovinu i poljoprivrednu proizvodnju</item>
    </izvorni_sadrzaj>
    <derivirana_varijabla naziv="DomainObject.Predmet.ProtuStrankaListNazivFormated_1">
      <item>KOS SERVIS j.d.o.o. za usluge, trgovinu i poljoprivrednu proizvodnju</item>
    </derivirana_varijabla>
  </DomainObject.Predmet.ProtuStrankaListNazivFormated>
  <DomainObject.Predmet.ProtuStrankaListNazivFormatedOIB>
    <izvorni_sadrzaj>
      <item>KOS SERVIS j.d.o.o. za usluge, trgovinu i poljoprivrednu proizvodnju, OIB 51713230966</item>
    </izvorni_sadrzaj>
    <derivirana_varijabla naziv="DomainObject.Predmet.ProtuStrankaListNazivFormatedOIB_1">
      <item>KOS SERVIS j.d.o.o. za usluge, trgovinu i poljoprivrednu proizvodnju, OIB 51713230966</item>
    </derivirana_varijabla>
  </DomainObject.Predmet.ProtuStrankaListNazivFormatedOIB>
  <DomainObject.Predmet.OstaliListFormated>
    <izvorni_sadrzaj>
      <item>Željko Kos</item>
      <item>Sudski registar</item>
    </izvorni_sadrzaj>
    <derivirana_varijabla naziv="DomainObject.Predmet.OstaliListFormated_1">
      <item>Željko Kos</item>
      <item>Sudski registar</item>
    </derivirana_varijabla>
  </DomainObject.Predmet.OstaliListFormated>
  <DomainObject.Predmet.OstaliListFormatedOIB>
    <izvorni_sadrzaj>
      <item>Željko Kos, OIB 19543636392</item>
      <item>Sudski registar</item>
    </izvorni_sadrzaj>
    <derivirana_varijabla naziv="DomainObject.Predmet.OstaliListFormatedOIB_1">
      <item>Željko Kos, OIB 19543636392</item>
      <item>Sudski registar</item>
    </derivirana_varijabla>
  </DomainObject.Predmet.OstaliListFormatedOIB>
  <DomainObject.Predmet.OstaliListFormatedWithAdress>
    <izvorni_sadrzaj>
      <item>Željko Kos, Ivanec Križevački 151, 48260 Ivanec Križevački</item>
      <item>Sudski registar</item>
    </izvorni_sadrzaj>
    <derivirana_varijabla naziv="DomainObject.Predmet.OstaliListFormatedWithAdress_1">
      <item>Željko Kos, Ivanec Križevački 151, 48260 Ivanec Križevački</item>
      <item>Sudski registar</item>
    </derivirana_varijabla>
  </DomainObject.Predmet.OstaliListFormatedWithAdress>
  <DomainObject.Predmet.OstaliListFormatedWithAdressOIB>
    <izvorni_sadrzaj>
      <item>Željko Kos, OIB 19543636392, Ivanec Križevački 151, 48260 Ivanec Križevački</item>
      <item>Sudski registar</item>
    </izvorni_sadrzaj>
    <derivirana_varijabla naziv="DomainObject.Predmet.OstaliListFormatedWithAdressOIB_1">
      <item>Željko Kos, OIB 19543636392, Ivanec Križevački 151, 48260 Ivanec Križevački</item>
      <item>Sudski registar</item>
    </derivirana_varijabla>
  </DomainObject.Predmet.OstaliListFormatedWithAdressOIB>
  <DomainObject.Predmet.OstaliListNazivFormated>
    <izvorni_sadrzaj>
      <item>Željko Kos</item>
      <item>Sudski registar</item>
    </izvorni_sadrzaj>
    <derivirana_varijabla naziv="DomainObject.Predmet.OstaliListNazivFormated_1">
      <item>Željko Kos</item>
      <item>Sudski registar</item>
    </derivirana_varijabla>
  </DomainObject.Predmet.OstaliListNazivFormated>
  <DomainObject.Predmet.OstaliListNazivFormatedOIB>
    <izvorni_sadrzaj>
      <item>Željko Kos, OIB 19543636392</item>
      <item>Sudski registar</item>
    </izvorni_sadrzaj>
    <derivirana_varijabla naziv="DomainObject.Predmet.OstaliListNazivFormatedOIB_1">
      <item>Željko Kos, OIB 19543636392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St-81/2018-2</izvorni_sadrzaj>
    <derivirana_varijabla naziv="DomainObject.PoslovniBrojDokumenta_1">St-81/2018-2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SERVIS j.d.o.o. za usluge, trgovinu i poljoprivrednu proizvodnju</izvorni_sadrzaj>
    <derivirana_varijabla naziv="DomainObject.Predmet.ProtustrankaIDrugi_1">KOS SERVIS j.d.o.o. za usluge, trgovinu i poljoprivrednu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SERVIS j.d.o.o. za usluge, trgovinu i poljoprivrednu proizvodnju, OIB 51713230966, Ivanec Križevački 151, 48260 Ivanec Križevački</izvorni_sadrzaj>
    <derivirana_varijabla naziv="DomainObject.Predmet.ProtustrankaIDrugiAdressOIB_1">KOS SERVIS j.d.o.o. za usluge, trgovinu i poljoprivrednu proizvodnju, OIB 51713230966, Ivanec Križevački 151,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SERVIS j.d.o.o. za usluge, trgovinu i poljoprivrednu proizvodnju</item>
      <item>Željko Kos</item>
      <item>Sudski registar</item>
    </izvorni_sadrzaj>
    <derivirana_varijabla naziv="DomainObject.Predmet.SudioniciListNaziv_1">
      <item>Financijska agencija</item>
      <item>KOS SERVIS j.d.o.o. za usluge, trgovinu i poljoprivrednu proizvodnju</item>
      <item>Željko Kos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izvorni_sadrzaj>
    <derivirana_varijabla naziv="DomainObject.Predmet.SudioniciListAdressOIB_1"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40FBD-ED50-4BE3-B765-1CD5448CB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3155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