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4c00c" w14:paraId="a14c00c" w:rsidRDefault="004D12D6" w:rsidP="004D12D6" w:rsidR="004D12D6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4D12D6" w:rsidP="004D12D6" w:rsidR="004D12D6" w:rsidRPr="009C5689">
      <w:r w:rsidRPr="009C5689">
        <w:t xml:space="preserve">REPUBLIKA HRVATSKA </w:t>
      </w:r>
    </w:p>
    <w:p w:rsidRDefault="004D12D6" w:rsidP="004D12D6" w:rsidR="004D12D6" w:rsidRPr="009C5689">
      <w:r w:rsidRPr="009C5689">
        <w:t>Trgovački sud u Zagrebu</w:t>
      </w:r>
    </w:p>
    <w:p w:rsidRDefault="004D12D6" w:rsidP="004D12D6" w:rsidR="004D12D6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67475D" w:rsidP="004D12D6" w:rsidR="004D12D6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90. St-</w:t>
      </w:r>
      <w:r w:rsidR="006F2395">
        <w:t>2576</w:t>
      </w:r>
      <w:r>
        <w:t>/2015</w:t>
      </w:r>
    </w:p>
    <w:p w:rsidRDefault="004D12D6" w:rsidP="004D12D6" w:rsidR="004D12D6" w:rsidRPr="009C5689"/>
    <w:p w:rsidRDefault="004D12D6" w:rsidP="004D12D6" w:rsidR="004D12D6" w:rsidRPr="009C5689"/>
    <w:p w:rsidRDefault="004D12D6" w:rsidP="004D12D6" w:rsidR="004D12D6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 xml:space="preserve">Trgovački sud u Zagrebu, u skraćenom stečajnom postupku temeljem odredbe članka 430. Stečajnog zakona (“Narodne novine” broj 71/15, dalje: SZ), dana </w:t>
      </w:r>
      <w:r w:rsidR="006F2395">
        <w:t>14.</w:t>
      </w:r>
      <w:r w:rsidRPr="009C5689">
        <w:t xml:space="preserve"> </w:t>
      </w:r>
      <w:r w:rsidR="006F2395">
        <w:t xml:space="preserve">siječnja </w:t>
      </w:r>
      <w:r w:rsidRPr="009C5689">
        <w:t xml:space="preserve"> 201</w:t>
      </w:r>
      <w:r w:rsidR="006F2395">
        <w:t>6</w:t>
      </w:r>
      <w:r w:rsidRPr="009C5689">
        <w:t>., objavljuje:</w:t>
      </w:r>
    </w:p>
    <w:p w:rsidRDefault="004D12D6" w:rsidP="004D12D6" w:rsidR="004D12D6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4D12D6" w:rsidP="004D12D6" w:rsidR="004D12D6" w:rsidRPr="009C5689">
      <w:pPr>
        <w:rPr>
          <w:b/>
        </w:rPr>
      </w:pPr>
    </w:p>
    <w:p w:rsidRDefault="004D12D6" w:rsidP="004D12D6" w:rsidR="004D12D6" w:rsidRPr="009C5689">
      <w:r w:rsidRPr="009C5689">
        <w:t xml:space="preserve">I </w:t>
      </w:r>
      <w:r w:rsidRPr="009C5689">
        <w:tab/>
        <w:t>Za dužnika</w:t>
      </w:r>
      <w:r w:rsidR="006F2395">
        <w:t xml:space="preserve"> </w:t>
      </w:r>
      <w:r w:rsidR="00F97E6D">
        <w:t xml:space="preserve"> UDRUGA SNAGA U NAMA, OIB: 73831124402, Zagreb, </w:t>
      </w:r>
      <w:proofErr w:type="spellStart"/>
      <w:r w:rsidR="00F97E6D">
        <w:t>Nehruov</w:t>
      </w:r>
      <w:proofErr w:type="spellEnd"/>
      <w:r w:rsidR="00F97E6D">
        <w:t xml:space="preserve"> trg 20</w:t>
      </w:r>
      <w:r w:rsidRPr="009C5689">
        <w:t xml:space="preserve">. </w:t>
      </w:r>
    </w:p>
    <w:p w:rsidRDefault="004D12D6" w:rsidP="004D12D6" w:rsidR="004D12D6" w:rsidRPr="009C5689">
      <w:pPr>
        <w:pStyle w:val="Odlomakpopisa"/>
        <w:ind w:left="1428"/>
      </w:pPr>
    </w:p>
    <w:p w:rsidRDefault="004D12D6" w:rsidP="004D12D6" w:rsidR="004D12D6" w:rsidRPr="009C5689">
      <w:r w:rsidRPr="009C5689">
        <w:t>II</w:t>
      </w:r>
      <w:r w:rsidRPr="009C5689">
        <w:tab/>
        <w:t xml:space="preserve">Iznos duga evidentiran na temelju neizvršenih osnova za plaćanje je </w:t>
      </w:r>
      <w:r w:rsidR="006F2395">
        <w:t>686,02</w:t>
      </w:r>
      <w:r w:rsidRPr="009C5689">
        <w:t xml:space="preserve">  kn.</w:t>
      </w:r>
    </w:p>
    <w:p w:rsidRDefault="004D12D6" w:rsidP="004D12D6" w:rsidR="004D12D6" w:rsidRPr="009C5689">
      <w:pPr>
        <w:ind w:left="360"/>
      </w:pPr>
      <w:r w:rsidRPr="009C5689">
        <w:t xml:space="preserve"> </w:t>
      </w:r>
    </w:p>
    <w:p w:rsidRDefault="004D12D6" w:rsidP="004D12D6" w:rsidR="004D12D6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D12D6" w:rsidP="004D12D6" w:rsidR="004D12D6" w:rsidRPr="009C5689">
      <w:pPr>
        <w:ind w:firstLine="720"/>
        <w:jc w:val="both"/>
      </w:pPr>
    </w:p>
    <w:p w:rsidRDefault="004D12D6" w:rsidP="004D12D6" w:rsidR="004D12D6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12D6" w:rsidP="004D12D6" w:rsidR="004D12D6" w:rsidRPr="009C5689">
      <w:pPr>
        <w:pStyle w:val="Odlomakpopisa"/>
      </w:pPr>
    </w:p>
    <w:p w:rsidRDefault="004D12D6" w:rsidP="004D12D6" w:rsidR="004D12D6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4D12D6" w:rsidP="004D12D6" w:rsidR="004D12D6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D12D6" w:rsidP="004D12D6" w:rsidR="004D12D6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4D12D6" w:rsidP="004D12D6" w:rsidR="004D12D6" w:rsidRPr="009C5689">
      <w:pPr>
        <w:jc w:val="center"/>
      </w:pPr>
    </w:p>
    <w:p w:rsidRDefault="004D12D6" w:rsidP="004D12D6" w:rsidR="004D12D6" w:rsidRPr="009C5689">
      <w:pPr>
        <w:jc w:val="center"/>
      </w:pPr>
      <w:r w:rsidRPr="009C5689">
        <w:t xml:space="preserve">Zagreb, </w:t>
      </w:r>
      <w:r w:rsidR="006F2395">
        <w:t>14</w:t>
      </w:r>
      <w:r w:rsidRPr="009C5689">
        <w:t xml:space="preserve">. </w:t>
      </w:r>
      <w:r w:rsidR="006F2395">
        <w:t>siječnja</w:t>
      </w:r>
      <w:r w:rsidRPr="009C5689">
        <w:t xml:space="preserve"> 201</w:t>
      </w:r>
      <w:r w:rsidR="00F97C1B">
        <w:t>6</w:t>
      </w:r>
      <w:r w:rsidRPr="009C5689">
        <w:t>.</w:t>
      </w:r>
    </w:p>
    <w:p w:rsidRDefault="004D12D6" w:rsidP="004D12D6" w:rsidR="004D12D6" w:rsidRPr="009C5689"/>
    <w:p w:rsidRDefault="004D12D6" w:rsidP="004D12D6" w:rsidR="004D12D6" w:rsidRPr="009C5689">
      <w:pPr>
        <w:jc w:val="right"/>
      </w:pPr>
      <w:r w:rsidRPr="009C5689">
        <w:t xml:space="preserve">        Sudac:</w:t>
      </w:r>
    </w:p>
    <w:p w:rsidRDefault="004D12D6" w:rsidP="004D12D6" w:rsidR="004D12D6" w:rsidRPr="009C5689">
      <w:pPr>
        <w:jc w:val="right"/>
      </w:pPr>
      <w:r w:rsidRPr="009C5689">
        <w:t xml:space="preserve">     </w:t>
      </w:r>
      <w:r>
        <w:t>Sandra Rotar Vogrin</w:t>
      </w:r>
    </w:p>
    <w:p w:rsidRDefault="004D12D6" w:rsidP="004D12D6" w:rsidR="004D12D6" w:rsidRPr="009C5689">
      <w:pPr>
        <w:jc w:val="right"/>
      </w:pPr>
    </w:p>
    <w:p w:rsidRDefault="004D12D6" w:rsidP="004D12D6" w:rsidR="004D12D6" w:rsidRPr="009C5689">
      <w:r w:rsidRPr="009C5689">
        <w:t xml:space="preserve">DNA: </w:t>
      </w:r>
    </w:p>
    <w:p w:rsidRDefault="004D12D6" w:rsidP="004D12D6" w:rsidR="004D12D6">
      <w:r>
        <w:t>e- oglasna ploč</w:t>
      </w:r>
      <w:r w:rsidRPr="009C5689">
        <w:t>a 45 dana</w:t>
      </w:r>
      <w:r>
        <w:t>-javnost</w:t>
      </w:r>
    </w:p>
    <w:p w:rsidRDefault="004D12D6" w:rsidP="004D12D6" w:rsidR="004D12D6" w:rsidRPr="009C5689"/>
    <w:p w:rsidRDefault="003279B2" w:rsidR="003279B2"/>
    <w:sectPr w:rsidSect="00ED6AA8" w:rsidR="003279B2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936F5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936F5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21BCC"/>
    <w:rsid w:val="00047812"/>
    <w:rsid w:val="0005116C"/>
    <w:rsid w:val="000B35AB"/>
    <w:rsid w:val="000B6A44"/>
    <w:rsid w:val="0017795A"/>
    <w:rsid w:val="001E3342"/>
    <w:rsid w:val="002358A6"/>
    <w:rsid w:val="00275833"/>
    <w:rsid w:val="003279B2"/>
    <w:rsid w:val="003D2682"/>
    <w:rsid w:val="003E31D6"/>
    <w:rsid w:val="004717B0"/>
    <w:rsid w:val="004C7490"/>
    <w:rsid w:val="004D12D6"/>
    <w:rsid w:val="0050562B"/>
    <w:rsid w:val="00546F8A"/>
    <w:rsid w:val="005936F5"/>
    <w:rsid w:val="0060613D"/>
    <w:rsid w:val="006078DE"/>
    <w:rsid w:val="0067475D"/>
    <w:rsid w:val="006E0EEE"/>
    <w:rsid w:val="006F2395"/>
    <w:rsid w:val="007122B2"/>
    <w:rsid w:val="007E7ACD"/>
    <w:rsid w:val="007F0152"/>
    <w:rsid w:val="00854216"/>
    <w:rsid w:val="008C1DFF"/>
    <w:rsid w:val="008C458D"/>
    <w:rsid w:val="008E7A35"/>
    <w:rsid w:val="00900D72"/>
    <w:rsid w:val="00922CD1"/>
    <w:rsid w:val="0093505F"/>
    <w:rsid w:val="00A74195"/>
    <w:rsid w:val="00AA4C98"/>
    <w:rsid w:val="00AE518C"/>
    <w:rsid w:val="00C30569"/>
    <w:rsid w:val="00CA316C"/>
    <w:rsid w:val="00D90876"/>
    <w:rsid w:val="00E75169"/>
    <w:rsid w:val="00ED6CFA"/>
    <w:rsid w:val="00F51F18"/>
    <w:rsid w:val="00F97C1B"/>
    <w:rsid w:val="00F97E6D"/>
    <w:rsid w:val="00FB7730"/>
    <w:rsid w:val="00FD3180"/>
    <w:rsid w:val="00FD54B8"/>
    <w:rsid w:val="00FE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36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36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36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36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36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36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36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36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36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36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2576</izvorni_sadrzaj>
    <derivirana_varijabla naziv="DomainObject.Predmet.Broj_1">2576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St-2576/2015</izvorni_sadrzaj>
    <derivirana_varijabla naziv="DomainObject.Predmet.OznakaBroj_1">St-2576/2015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SNAGA U NAMA</izvorni_sadrzaj>
    <derivirana_varijabla naziv="DomainObject.Predmet.ProtustrankaFormated_1">  Udruga SNAGA U NAMA</derivirana_varijabla>
  </DomainObject.Predmet.ProtustrankaFormated>
  <DomainObject.Predmet.ProtustrankaFormatedOIB>
    <izvorni_sadrzaj>  Udruga SNAGA U NAMA, OIB 73831124402</izvorni_sadrzaj>
    <derivirana_varijabla naziv="DomainObject.Predmet.ProtustrankaFormatedOIB_1">  Udruga SNAGA U NAMA, OIB 73831124402</derivirana_varijabla>
  </DomainObject.Predmet.ProtustrankaFormatedOIB>
  <DomainObject.Predmet.ProtustrankaFormatedWithAdress>
    <izvorni_sadrzaj> Udruga SNAGA U NAMA, Nehruov trg 20, 10000 Zagreb</izvorni_sadrzaj>
    <derivirana_varijabla naziv="DomainObject.Predmet.ProtustrankaFormatedWithAdress_1"> Udruga SNAGA U NAMA, Nehruov trg 20, 10000 Zagreb</derivirana_varijabla>
  </DomainObject.Predmet.ProtustrankaFormatedWithAdress>
  <DomainObject.Predmet.ProtustrankaFormatedWithAdressOIB>
    <izvorni_sadrzaj> Udruga SNAGA U NAMA, OIB 73831124402, Nehruov trg 20, 10000 Zagreb</izvorni_sadrzaj>
    <derivirana_varijabla naziv="DomainObject.Predmet.ProtustrankaFormatedWithAdressOIB_1"> Udruga SNAGA U NAMA, OIB 73831124402, Nehruov trg 20, 10000 Zagreb</derivirana_varijabla>
  </DomainObject.Predmet.ProtustrankaFormatedWithAdressOIB>
  <DomainObject.Predmet.ProtustrankaWithAdress>
    <izvorni_sadrzaj>Udruga SNAGA U NAMA Nehruov trg 20, 10000 Zagreb</izvorni_sadrzaj>
    <derivirana_varijabla naziv="DomainObject.Predmet.ProtustrankaWithAdress_1">Udruga SNAGA U NAMA Nehruov trg 20, 10000 Zagreb</derivirana_varijabla>
  </DomainObject.Predmet.ProtustrankaWithAdress>
  <DomainObject.Predmet.ProtustrankaWithAdressOIB>
    <izvorni_sadrzaj>Udruga SNAGA U NAMA, OIB 73831124402, Nehruov trg 20, 10000 Zagreb</izvorni_sadrzaj>
    <derivirana_varijabla naziv="DomainObject.Predmet.ProtustrankaWithAdressOIB_1">Udruga SNAGA U NAMA, OIB 73831124402, Nehruov trg 20, 10000 Zagreb</derivirana_varijabla>
  </DomainObject.Predmet.ProtustrankaWithAdressOIB>
  <DomainObject.Predmet.ProtustrankaNazivFormated>
    <izvorni_sadrzaj>Udruga SNAGA U NAMA</izvorni_sadrzaj>
    <derivirana_varijabla naziv="DomainObject.Predmet.ProtustrankaNazivFormated_1">Udruga SNAGA U NAMA</derivirana_varijabla>
  </DomainObject.Predmet.ProtustrankaNazivFormated>
  <DomainObject.Predmet.ProtustrankaNazivFormatedOIB>
    <izvorni_sadrzaj>Udruga SNAGA U NAMA, OIB 73831124402</izvorni_sadrzaj>
    <derivirana_varijabla naziv="DomainObject.Predmet.ProtustrankaNazivFormatedOIB_1">Udruga SNAGA U NAMA, OIB 73831124402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SNAGA U NAMA</item>
    </izvorni_sadrzaj>
    <derivirana_varijabla naziv="DomainObject.Predmet.ProtuStrankaListFormated_1">
      <item>Udruga SNAGA U NAMA</item>
    </derivirana_varijabla>
  </DomainObject.Predmet.ProtuStrankaListFormated>
  <DomainObject.Predmet.ProtuStrankaListFormatedOIB>
    <izvorni_sadrzaj>
      <item>Udruga SNAGA U NAMA, OIB 73831124402</item>
    </izvorni_sadrzaj>
    <derivirana_varijabla naziv="DomainObject.Predmet.ProtuStrankaListFormatedOIB_1">
      <item>Udruga SNAGA U NAMA, OIB 73831124402</item>
    </derivirana_varijabla>
  </DomainObject.Predmet.ProtuStrankaListFormatedOIB>
  <DomainObject.Predmet.ProtuStrankaListFormatedWithAdress>
    <izvorni_sadrzaj>
      <item>Udruga SNAGA U NAMA, Nehruov trg 20, 10000 Zagreb</item>
    </izvorni_sadrzaj>
    <derivirana_varijabla naziv="DomainObject.Predmet.ProtuStrankaListFormatedWithAdress_1">
      <item>Udruga SNAGA U NAMA, Nehruov trg 20, 10000 Zagreb</item>
    </derivirana_varijabla>
  </DomainObject.Predmet.ProtuStrankaListFormatedWithAdress>
  <DomainObject.Predmet.ProtuStrankaListFormatedWithAdressOIB>
    <izvorni_sadrzaj>
      <item>Udruga SNAGA U NAMA, OIB 73831124402, Nehruov trg 20, 10000 Zagreb</item>
    </izvorni_sadrzaj>
    <derivirana_varijabla naziv="DomainObject.Predmet.ProtuStrankaListFormatedWithAdressOIB_1">
      <item>Udruga SNAGA U NAMA, OIB 73831124402, Nehruov trg 20, 10000 Zagreb</item>
    </derivirana_varijabla>
  </DomainObject.Predmet.ProtuStrankaListFormatedWithAdressOIB>
  <DomainObject.Predmet.ProtuStrankaListNazivFormated>
    <izvorni_sadrzaj>
      <item>Udruga SNAGA U NAMA</item>
    </izvorni_sadrzaj>
    <derivirana_varijabla naziv="DomainObject.Predmet.ProtuStrankaListNazivFormated_1">
      <item>Udruga SNAGA U NAMA</item>
    </derivirana_varijabla>
  </DomainObject.Predmet.ProtuStrankaListNazivFormated>
  <DomainObject.Predmet.ProtuStrankaListNazivFormatedOIB>
    <izvorni_sadrzaj>
      <item>Udruga SNAGA U NAMA, OIB 73831124402</item>
    </izvorni_sadrzaj>
    <derivirana_varijabla naziv="DomainObject.Predmet.ProtuStrankaListNazivFormatedOIB_1">
      <item>Udruga SNAGA U NAMA, OIB 73831124402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SNAGA U NAMA</izvorni_sadrzaj>
    <derivirana_varijabla naziv="DomainObject.Predmet.ProtustrankaIDrugi_1">Udruga SNAGA U NAMA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SNAGA U NAMA, OIB 73831124402, Nehruov trg 20, 10000 Zagreb</izvorni_sadrzaj>
    <derivirana_varijabla naziv="DomainObject.Predmet.ProtustrankaIDrugiAdressOIB_1">Udruga SNAGA U NAMA, OIB 73831124402, Nehruov trg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SNAGA U NAMA</item>
    </izvorni_sadrzaj>
    <derivirana_varijabla naziv="DomainObject.Predmet.SudioniciListNaziv_1">
      <item>FINA Regionalni centar Zagreb</item>
      <item>Udruga SNAGA U NAMA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SNAGA U NAMA, OIB 73831124402, Nehruov trg 20,10000 Zagreb</item>
    </izvorni_sadrzaj>
    <derivirana_varijabla naziv="DomainObject.Predmet.SudioniciListAdressOIB_1">
      <item>FINA Regionalni centar Zagreb, OIB 85821130368, Trg svibanjskih žrtava 1995. 1,10000 Zagreb</item>
      <item>Udruga SNAGA U NAMA, OIB 73831124402, Nehruov trg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73831124402</item>
    </izvorni_sadrzaj>
    <derivirana_varijabla naziv="DomainObject.Predmet.SudioniciListNazivOIB_1">
      <item>, OIB 85821130368</item>
      <item>, OIB 73831124402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1301</properties:Characters>
  <properties:Lines>42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2016-01-27T12:59:00Z</dcterms:created>
  <dc:creator>Višnja Jurlina</dc:creator>
  <cp:lastModifiedBy>Višnja Jurlina</cp:lastModifiedBy>
  <cp:lastPrinted>2016-01-22T08:00:00Z</cp:lastPrinted>
  <dcterms:modified xmlns:xsi="http://www.w3.org/2001/XMLSchema-instance" xsi:type="dcterms:W3CDTF">2016-01-27T13:03:00Z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