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a5fa" w14:paraId="a33a5fa" w:rsidRDefault="00AE649C" w:rsidP="00FA5B5E" w:rsidR="00AE649C" w:rsidRPr="00B76F3C">
      <w:pPr>
        <w:pStyle w:val="Naslov3"/>
        <w15:collapsed w:val="false"/>
      </w:pPr>
    </w:p>
    <w:p w:rsidRDefault="004F62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F625C" w:rsidP="004F625C" w:rsidR="004F625C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St-434/2015-4.</w:t>
      </w:r>
    </w:p>
    <w:p w:rsidRDefault="004F625C" w:rsidP="004F625C" w:rsidR="004F625C">
      <w:pPr>
        <w:jc w:val="both"/>
        <w:rPr>
          <w:rFonts w:cs="Arial" w:hAnsi="Arial" w:ascii="Arial"/>
          <w:b/>
        </w:rPr>
      </w:pPr>
    </w:p>
    <w:p w:rsidRDefault="004F625C" w:rsidP="004F625C" w:rsidR="004F625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F625C" w:rsidP="004F625C" w:rsidR="004F625C">
      <w:pPr>
        <w:jc w:val="center"/>
        <w:rPr>
          <w:rFonts w:cs="Arial" w:hAnsi="Arial" w:ascii="Arial"/>
          <w:b/>
        </w:rPr>
      </w:pPr>
    </w:p>
    <w:p w:rsidRDefault="004F625C" w:rsidP="004F625C" w:rsidR="004F625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F625C" w:rsidP="004F625C" w:rsidR="004F625C">
      <w:pPr>
        <w:jc w:val="both"/>
        <w:rPr>
          <w:rFonts w:cs="Arial" w:hAnsi="Arial" w:ascii="Arial"/>
        </w:rPr>
      </w:pPr>
    </w:p>
    <w:p w:rsidRDefault="004F625C" w:rsidP="004F625C" w:rsidR="004F625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VIROPLAST d.o.o. za trgovinu, proizvodnju i usluge iz Virovitice, </w:t>
      </w:r>
      <w:proofErr w:type="spellStart"/>
      <w:r>
        <w:rPr>
          <w:rFonts w:cs="Arial" w:hAnsi="Arial" w:ascii="Arial"/>
        </w:rPr>
        <w:t>P.Preradovića</w:t>
      </w:r>
      <w:proofErr w:type="spellEnd"/>
      <w:r>
        <w:rPr>
          <w:rFonts w:cs="Arial" w:hAnsi="Arial" w:ascii="Arial"/>
        </w:rPr>
        <w:t xml:space="preserve"> 39, MBS 010051275, OIB 51251963887, dana 15. travnja 2016. godine  </w:t>
      </w:r>
    </w:p>
    <w:p w:rsidRDefault="004F625C" w:rsidP="004F625C" w:rsidR="004F625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4F625C" w:rsidP="004F625C" w:rsidR="004F625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VIROPLAST d.o.o. za trgovinu, proizvodnju i usluge iz Virovitice, </w:t>
      </w:r>
      <w:proofErr w:type="spellStart"/>
      <w:r>
        <w:rPr>
          <w:rFonts w:cs="Arial" w:hAnsi="Arial" w:ascii="Arial"/>
        </w:rPr>
        <w:t>P.Preradovića</w:t>
      </w:r>
      <w:proofErr w:type="spellEnd"/>
      <w:r>
        <w:rPr>
          <w:rFonts w:cs="Arial" w:hAnsi="Arial" w:ascii="Arial"/>
        </w:rPr>
        <w:t xml:space="preserve"> 39, MBS 010051275, OIB 51251963887.</w:t>
      </w:r>
    </w:p>
    <w:p w:rsidRDefault="004F625C" w:rsidP="004F625C" w:rsidR="004F625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RENATO SABLJIĆ iz Zagreba, Zdenački zavoj 14, OIB 74644810692. </w:t>
      </w:r>
    </w:p>
    <w:p w:rsidRDefault="004F625C" w:rsidP="004F625C" w:rsidR="004F625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VIROPLAST d.o.o. za trgovinu, proizvodnju i usluge iz Virovitice, </w:t>
      </w:r>
      <w:proofErr w:type="spellStart"/>
      <w:r>
        <w:rPr>
          <w:rFonts w:cs="Arial" w:hAnsi="Arial" w:ascii="Arial"/>
        </w:rPr>
        <w:t>P.Preradovića</w:t>
      </w:r>
      <w:proofErr w:type="spellEnd"/>
      <w:r>
        <w:rPr>
          <w:rFonts w:cs="Arial" w:hAnsi="Arial" w:ascii="Arial"/>
        </w:rPr>
        <w:t xml:space="preserve"> 39, MBS 010051275, OIB 51251963887.</w:t>
      </w:r>
    </w:p>
    <w:p w:rsidRDefault="004F625C" w:rsidP="004F625C" w:rsidR="004F625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15. travnja 2016. u 13,00 sati, kada je ovo rješenje objavljeno na e-oglasnoj ploči ovoga suda.</w:t>
      </w:r>
    </w:p>
    <w:p w:rsidRDefault="004F625C" w:rsidP="004F625C" w:rsidR="004F625C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F625C" w:rsidP="004F625C" w:rsidR="004F625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</w:t>
      </w:r>
      <w:r>
        <w:rPr>
          <w:rFonts w:cs="Arial" w:hAnsi="Arial" w:ascii="Arial"/>
        </w:rPr>
        <w:t>a</w:t>
      </w:r>
      <w:r>
        <w:rPr>
          <w:rFonts w:cs="Arial" w:hAnsi="Arial" w:ascii="Arial"/>
        </w:rPr>
        <w:t>.</w:t>
      </w:r>
    </w:p>
    <w:p w:rsidRDefault="004F625C" w:rsidP="004F625C" w:rsidR="004F625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4F625C" w:rsidP="004F625C" w:rsidR="004F625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F625C" w:rsidP="004F625C" w:rsidR="004F625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St-434/2015-2., koji je objavljen na </w:t>
      </w:r>
      <w:r>
        <w:rPr>
          <w:rFonts w:cs="Arial" w:hAnsi="Arial" w:ascii="Arial"/>
        </w:rPr>
        <w:lastRenderedPageBreak/>
        <w:t>mrežnoj stranici e-oglasna ploča Trgovačkog suda u Bjelovaru 29. veljače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4F625C" w:rsidP="004F625C" w:rsidR="004F625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F625C" w:rsidP="004F625C" w:rsidR="004F625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F625C" w:rsidP="004F625C" w:rsidR="004F625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F625C" w:rsidP="004F625C" w:rsidR="004F625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F625C" w:rsidP="004F625C" w:rsidR="004F625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F625C" w:rsidP="004F625C" w:rsidR="004F625C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15. travnja 2016. godine</w:t>
      </w:r>
    </w:p>
    <w:p w:rsidRDefault="004F625C" w:rsidP="004F625C" w:rsidR="004F625C">
      <w:pPr>
        <w:jc w:val="center"/>
        <w:rPr>
          <w:rFonts w:cs="Arial" w:hAnsi="Arial" w:ascii="Arial"/>
          <w:b/>
        </w:rPr>
      </w:pPr>
    </w:p>
    <w:p w:rsidRDefault="004F625C" w:rsidP="004F625C" w:rsidR="004F625C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F625C" w:rsidP="004F625C" w:rsidR="004F625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4F625C" w:rsidP="004F625C" w:rsidR="004F625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4F625C" w:rsidP="004F625C" w:rsidR="004F625C">
      <w:pPr>
        <w:jc w:val="both"/>
        <w:rPr>
          <w:rFonts w:cs="Arial" w:hAnsi="Arial" w:ascii="Arial"/>
        </w:rPr>
      </w:pPr>
    </w:p>
    <w:p w:rsidRDefault="004F625C" w:rsidP="004F625C" w:rsidR="004F625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4F625C" w:rsidP="004F625C" w:rsidR="004F625C">
      <w:pPr>
        <w:jc w:val="both"/>
        <w:rPr>
          <w:rFonts w:cs="Arial" w:hAnsi="Arial" w:ascii="Arial"/>
        </w:rPr>
      </w:pPr>
    </w:p>
    <w:p w:rsidRDefault="004F625C" w:rsidP="004F625C" w:rsidR="004F625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F625C" w:rsidP="004F625C" w:rsidR="004F625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 - putem sudskog dostavljača nakon pravomoćnosti </w:t>
      </w:r>
    </w:p>
    <w:p w:rsidRDefault="004F625C" w:rsidP="004F625C" w:rsidR="004F625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4F625C" w:rsidP="004F625C" w:rsidR="004F625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4F625C" w:rsidP="004F625C" w:rsidR="004F625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4F625C" w:rsidP="004F625C" w:rsidR="004F625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4F625C" w:rsidP="004F625C" w:rsidR="004F625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4F625C" w:rsidP="004F625C" w:rsidR="004F625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4F625C" w:rsidP="004F625C" w:rsidR="004F625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4F625C" w:rsidP="004F625C" w:rsidR="004F625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F625C" w:rsidP="004F625C" w:rsidR="004F625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15.4.2016.g.</w:t>
      </w:r>
    </w:p>
    <w:p w:rsidRDefault="004F625C" w:rsidP="004F625C" w:rsidR="004F625C">
      <w:pPr>
        <w:rPr>
          <w:rFonts w:cs="Arial" w:hAnsi="Arial" w:ascii="Arial"/>
        </w:rPr>
      </w:pPr>
    </w:p>
    <w:p w:rsidRDefault="004F625C" w:rsidP="004F625C" w:rsidR="004F625C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2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35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St-434/2015-4</izvorni_sadrzaj>
    <derivirana_varijabla naziv="DomainObject.Oznaka_1">St-434/2015-4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VIROPLAST društvo s ograničenom odgovornošću za trgovinu, proizvodnju i usluge, Virovitica zastupanog po punomoćniku Robert Slavić</izvorni_sadrzaj>
    <derivirana_varijabla naziv="DomainObject.Predmet.ProtustrankaFormated_1">  VIROPLAST društvo s ograničenom odgovornošću za trgovinu, proizvodnju i usluge, Virovitica zastupanog po punomoćniku Robert Slavić</derivirana_varijabla>
  </DomainObject.Predmet.ProtustrankaFormated>
  <DomainObject.Predmet.ProtustrankaFormatedOIB>
    <izvorni_sadrzaj>  VIROPLAST društvo s ograničenom odgovornošću za trgovinu, proizvodnju i usluge, Virovitica, OIB 51251963887 zastupanog po punomoćniku Robert Slavić</izvorni_sadrzaj>
    <derivirana_varijabla naziv="DomainObject.Predmet.ProtustrankaFormatedOIB_1">  VIROPLAST društvo s ograničenom odgovornošću za trgovinu, proizvodnju i usluge, Virovitica, OIB 51251963887 zastupanog po punomoćniku Robert Slavić</derivirana_varijabla>
  </DomainObject.Predmet.ProtustrankaFormatedOIB>
  <DomainObject.Predmet.ProtustrankaFormatedWithAdress>
    <izvorni_sadrzaj> VIROPLAST društvo s ograničenom odgovornošću za trgovinu, proizvodnju i usluge, Virovitica, P. Preradovića 39, 33000 Virovitica zastupanog po punomoćniku Robert Slavić</izvorni_sadrzaj>
    <derivirana_varijabla naziv="DomainObject.Predmet.ProtustrankaFormatedWithAdress_1"> VIROPLAST društvo s ograničenom odgovornošću za trgovinu, proizvodnju i usluge, Virovitica, P. Preradovića 39, 33000 Virovitica zastupanog po punomoćniku Robert Slavić</derivirana_varijabla>
  </DomainObject.Predmet.ProtustrankaFormatedWithAdress>
  <DomainObject.Predmet.ProtustrankaFormatedWithAdressOIB>
    <izvorni_sadrzaj> VIROPLAST društvo s ograničenom odgovornošću za trgovinu, proizvodnju i usluge, Virovitica, OIB 51251963887, P. Preradovića 39, 33000 Virovitica zastupanog po punomoćniku Robert Slavić</izvorni_sadrzaj>
    <derivirana_varijabla naziv="DomainObject.Predmet.ProtustrankaFormatedWithAdressOIB_1"> VIROPLAST društvo s ograničenom odgovornošću za trgovinu, proizvodnju i usluge, Virovitica, OIB 51251963887, P. Preradovića 39, 33000 Virovitica zastupanog po punomoćniku Robert Slavić</derivirana_varijabla>
  </DomainObject.Predmet.ProtustrankaFormatedWithAdressOIB>
  <DomainObject.Predmet.ProtustrankaWithAdress>
    <izvorni_sadrzaj>VIROPLAST društvo s ograničenom odgovornošću za trgovinu, proizvodnju i usluge, Virovitica P. Preradovića 39, 33000 Virovitica</izvorni_sadrzaj>
    <derivirana_varijabla naziv="DomainObject.Predmet.ProtustrankaWithAdress_1">VIROPLAST društvo s ograničenom odgovornošću za trgovinu, proizvodnju i usluge, Virovitica P. Preradovića 39, 33000 Virovitica</derivirana_varijabla>
  </DomainObject.Predmet.ProtustrankaWithAdress>
  <DomainObject.Predmet.ProtustrankaWithAdressOIB>
    <izvorni_sadrzaj>VIROPLAST društvo s ograničenom odgovornošću za trgovinu, proizvodnju i usluge, Virovitica, OIB 51251963887, P. Preradovića 39, 33000 Virovitica</izvorni_sadrzaj>
    <derivirana_varijabla naziv="DomainObject.Predmet.ProtustrankaWithAdressOIB_1">VIROPLAST društvo s ograničenom odgovornošću za trgovinu, proizvodnju i usluge, Virovitica, OIB 51251963887, P. Preradovića 39, 33000 Virovitica</derivirana_varijabla>
  </DomainObject.Predmet.ProtustrankaWithAdressOIB>
  <DomainObject.Predmet.ProtustrankaNazivFormated>
    <izvorni_sadrzaj>VIROPLAST društvo s ograničenom odgovornošću za trgovinu, proizvodnju i usluge, Virovitica</izvorni_sadrzaj>
    <derivirana_varijabla naziv="DomainObject.Predmet.ProtustrankaNazivFormated_1">VIROPLAST društvo s ograničenom odgovornošću za trgovinu, proizvodnju i usluge, Virovitica</derivirana_varijabla>
  </DomainObject.Predmet.ProtustrankaNazivFormated>
  <DomainObject.Predmet.ProtustrankaNazivFormatedOIB>
    <izvorni_sadrzaj>VIROPLAST društvo s ograničenom odgovornošću za trgovinu, proizvodnju i usluge, Virovitica, OIB 51251963887</izvorni_sadrzaj>
    <derivirana_varijabla naziv="DomainObject.Predmet.ProtustrankaNazivFormatedOIB_1">VIROPLAST društvo s ograničenom odgovornošću za trgovinu, proizvodnju i usluge, Virovitica, OIB 51251963887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VIROPLAST društvo s ograničenom odgovornošću za trgovinu, proizvodnju i usluge, Virovitica zastupanog po punomoćniku Robert Slavić</item>
    </izvorni_sadrzaj>
    <derivirana_varijabla naziv="DomainObject.Predmet.ProtuStrankaListFormated_1">
      <item>VIROPLAST društvo s ograničenom odgovornošću za trgovinu, proizvodnju i usluge, Virovitica zastupanog po punomoćniku Robert Slavić</item>
    </derivirana_varijabla>
  </DomainObject.Predmet.ProtuStrankaListFormated>
  <DomainObject.Predmet.ProtuStrankaListFormatedOIB>
    <izvorni_sadrzaj>
      <item>VIROPLAST društvo s ograničenom odgovornošću za trgovinu, proizvodnju i usluge, Virovitica, OIB 51251963887 zastupanog po punomoćniku Robert Slavić</item>
    </izvorni_sadrzaj>
    <derivirana_varijabla naziv="DomainObject.Predmet.ProtuStrankaListFormatedOIB_1">
      <item>VIROPLAST društvo s ograničenom odgovornošću za trgovinu, proizvodnju i usluge, Virovitica, OIB 51251963887 zastupanog po punomoćniku Robert Slavić</item>
    </derivirana_varijabla>
  </DomainObject.Predmet.ProtuStrankaListFormatedOIB>
  <DomainObject.Predmet.ProtuStrankaListFormatedWithAdress>
    <izvorni_sadrzaj>
      <item>VIROPLAST društvo s ograničenom odgovornošću za trgovinu, proizvodnju i usluge, Virovitica, P. Preradovića 39, 33000 Virovitica zastupanog po punomoćniku Robert Slavić</item>
    </izvorni_sadrzaj>
    <derivirana_varijabla naziv="DomainObject.Predmet.ProtuStrankaListFormatedWithAdress_1">
      <item>VIROPLAST društvo s ograničenom odgovornošću za trgovinu, proizvodnju i usluge, Virovitica, P. Preradovića 39, 33000 Virovitica zastupanog po punomoćniku Robert Slavić</item>
    </derivirana_varijabla>
  </DomainObject.Predmet.ProtuStrankaListFormatedWithAdress>
  <DomainObject.Predmet.ProtuStrankaListFormatedWithAdressOIB>
    <izvorni_sadrzaj>
      <item>VIROPLAST društvo s ograničenom odgovornošću za trgovinu, proizvodnju i usluge, Virovitica, OIB 51251963887, P. Preradovića 39, 33000 Virovitica zastupanog po punomoćniku Robert Slavić</item>
    </izvorni_sadrzaj>
    <derivirana_varijabla naziv="DomainObject.Predmet.ProtuStrankaListFormatedWithAdressOIB_1">
      <item>VIROPLAST društvo s ograničenom odgovornošću za trgovinu, proizvodnju i usluge, Virovitica, OIB 51251963887, P. Preradovića 39, 33000 Virovitica zastupanog po punomoćniku Robert Slavić</item>
    </derivirana_varijabla>
  </DomainObject.Predmet.ProtuStrankaListFormatedWithAdressOIB>
  <DomainObject.Predmet.ProtuStrankaListNazivFormated>
    <izvorni_sadrzaj>
      <item>VIROPLAST društvo s ograničenom odgovornošću za trgovinu, proizvodnju i usluge, Virovitica</item>
    </izvorni_sadrzaj>
    <derivirana_varijabla naziv="DomainObject.Predmet.ProtuStrankaListNazivFormated_1">
      <item>VIROPLAST društvo s ograničenom odgovornošću za trgovinu, proizvodnju i usluge, Virovitica</item>
    </derivirana_varijabla>
  </DomainObject.Predmet.ProtuStrankaListNazivFormated>
  <DomainObject.Predmet.ProtuStrankaListNazivFormatedOIB>
    <izvorni_sadrzaj>
      <item>VIROPLAST društvo s ograničenom odgovornošću za trgovinu, proizvodnju i usluge, Virovitica, OIB 51251963887</item>
    </izvorni_sadrzaj>
    <derivirana_varijabla naziv="DomainObject.Predmet.ProtuStrankaListNazivFormatedOIB_1">
      <item>VIROPLAST društvo s ograničenom odgovornošću za trgovinu, proizvodnju i usluge, Virovitica, OIB 51251963887</item>
    </derivirana_varijabla>
  </DomainObject.Predmet.ProtuStrankaListNazivFormatedOIB>
  <DomainObject.Predmet.OstaliListFormated>
    <izvorni_sadrzaj>
      <item>Robert Slavić punomoćnik sudionika u postupku VIROPLAST društvo s ograničenom odgovornošću za trgovinu, proizvodnju i usluge, Virovitica</item>
    </izvorni_sadrzaj>
    <derivirana_varijabla naziv="DomainObject.Predmet.OstaliListFormated_1">
      <item>Robert Slavić punomoćnik sudionika u postupku VIROPLAST društvo s ograničenom odgovornošću za trgovinu, proizvodnju i usluge, Virovitica</item>
    </derivirana_varijabla>
  </DomainObject.Predmet.OstaliListFormated>
  <DomainObject.Predmet.OstaliListFormatedOIB>
    <izvorni_sadrzaj>
      <item>Robert Slavić, OIB 90790982838 punomoćnik sudionika u postupku VIROPLAST društvo s ograničenom odgovornošću za trgovinu, proizvodnju i usluge, Virovitica</item>
    </izvorni_sadrzaj>
    <derivirana_varijabla naziv="DomainObject.Predmet.OstaliListFormatedOIB_1">
      <item>Robert Slavić, OIB 90790982838 punomoćnik sudionika u postupku VIROPLAST društvo s ograničenom odgovornošću za trgovinu, proizvodnju i usluge, Virovitica</item>
    </derivirana_varijabla>
  </DomainObject.Predmet.OstaliListFormatedOIB>
  <DomainObject.Predmet.OstaliListFormatedWithAdress>
    <izvorni_sadrzaj>
      <item>Robert Slavić, P.Preradovića 41., 33000 Virovitica punomoćnik sudionika u postupku VIROPLAST društvo s ograničenom odgovornošću za trgovinu, proizvodnju i usluge, Virovitica</item>
    </izvorni_sadrzaj>
    <derivirana_varijabla naziv="DomainObject.Predmet.OstaliListFormatedWithAdress_1">
      <item>Robert Slavić, P.Preradovića 41., 33000 Virovitica punomoćnik sudionika u postupku VIROPLAST društvo s ograničenom odgovornošću za trgovinu, proizvodnju i usluge, Virovitica</item>
    </derivirana_varijabla>
  </DomainObject.Predmet.OstaliListFormatedWithAdress>
  <DomainObject.Predmet.OstaliListFormatedWithAdressOIB>
    <izvorni_sadrzaj>
      <item>Robert Slavić, OIB 90790982838, P.Preradovića 41., 33000 Virovitica punomoćnik sudionika u postupku VIROPLAST društvo s ograničenom odgovornošću za trgovinu, proizvodnju i usluge, Virovitica</item>
    </izvorni_sadrzaj>
    <derivirana_varijabla naziv="DomainObject.Predmet.OstaliListFormatedWithAdressOIB_1">
      <item>Robert Slavić, OIB 90790982838, P.Preradovića 41., 33000 Virovitica punomoćnik sudionika u postupku VIROPLAST društvo s ograničenom odgovornošću za trgovinu, proizvodnju i usluge, Virovitica</item>
    </derivirana_varijabla>
  </DomainObject.Predmet.OstaliListFormatedWithAdressOIB>
  <DomainObject.Predmet.OstaliListNazivFormated>
    <izvorni_sadrzaj>
      <item>Robert Slavić</item>
    </izvorni_sadrzaj>
    <derivirana_varijabla naziv="DomainObject.Predmet.OstaliListNazivFormated_1">
      <item>Robert Slavić</item>
    </derivirana_varijabla>
  </DomainObject.Predmet.OstaliListNazivFormated>
  <DomainObject.Predmet.OstaliListNazivFormatedOIB>
    <izvorni_sadrzaj>
      <item>Robert Slavić, OIB 90790982838</item>
    </izvorni_sadrzaj>
    <derivirana_varijabla naziv="DomainObject.Predmet.OstaliListNazivFormatedOIB_1">
      <item>Robert Slavić, OIB 90790982838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St-434/2015-4</izvorni_sadrzaj>
    <derivirana_varijabla naziv="DomainObject.PoslovniBrojDokumenta_1">St-434/2015-4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VIROPLAST društvo s ograničenom odgovornošću za trgovinu, proizvodnju i usluge, Virovitica</izvorni_sadrzaj>
    <derivirana_varijabla naziv="DomainObject.Predmet.ProtustrankaIDrugi_1">VIROPLAST društvo s ograničenom odgovornošću za trgovinu, proizvodnju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VIROPLAST društvo s ograničenom odgovornošću za trgovinu, proizvodnju i usluge, Virovitica, OIB 51251963887, P. Preradovića 39, 33000 Virovitica</izvorni_sadrzaj>
    <derivirana_varijabla naziv="DomainObject.Predmet.ProtustrankaIDrugiAdressOIB_1">VIROPLAST društvo s ograničenom odgovornošću za trgovinu, proizvodnju i usluge, Virovitica, OIB 51251963887, P. Preradovića 39,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VIROPLAST društvo s ograničenom odgovornošću za trgovinu, proizvodnju i usluge, Virovitica</item>
      <item>Robert Slavić</item>
    </izvorni_sadrzaj>
    <derivirana_varijabla naziv="DomainObject.Predmet.SudioniciListNaziv_1">
      <item>FINA, RC ZAGREB, Podružnica Bjelovar</item>
      <item>VIROPLAST društvo s ograničenom odgovornošću za trgovinu, proizvodnju i usluge, Virovitica</item>
      <item>Robert Slavić</item>
    </derivirana_varijabla>
  </DomainObject.Predmet.SudioniciListNaziv>
  <DomainObject.Predmet.SudioniciListAdressOIB>
    <izvorni_sadrzaj>
      <item>FINA, RC ZAGREB, Podružnica Bjelovar, OIB 85821130368, F. Supila 4,43000 Bjelovar</item>
      <item>VIROPLAST društvo s ograničenom odgovornošću za trgovinu, proizvodnju i usluge, Virovitica, OIB 51251963887, P. Preradovića 39,33000 Virovitica</item>
      <item>Robert Slavić, OIB 90790982838, P.Preradovića 41.,33000 Virovitica</item>
    </izvorni_sadrzaj>
    <derivirana_varijabla naziv="DomainObject.Predmet.SudioniciListAdressOIB_1">
      <item>FINA, RC ZAGREB, Podružnica Bjelovar, OIB 85821130368, F. Supila 4,43000 Bjelovar</item>
      <item>VIROPLAST društvo s ograničenom odgovornošću za trgovinu, proizvodnju i usluge, Virovitica, OIB 51251963887, P. Preradovića 39,33000 Virovitica</item>
      <item>Robert Slavić, OIB 90790982838, P.Preradovića 41.,33000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5E924-F881-4FD6-B2D5-C910533B45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3871</properties:Characters>
  <properties:Lines>95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2016-04-15T10:59:00Z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St-434/2015-4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