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15c2" w14:paraId="72b15c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FB60C2" w:rsidRPr="00FB60C2">
        <w:t>2155</w:t>
      </w:r>
      <w:r w:rsidR="008155EE" w:rsidRPr="009C5689">
        <w:t>/1</w:t>
      </w:r>
      <w:r w:rsidR="005865D0">
        <w:t>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841C5F">
        <w:t>2</w:t>
      </w:r>
      <w:r w:rsidR="00A86DE0">
        <w:t>9</w:t>
      </w:r>
      <w:r w:rsidR="00B6670B">
        <w:t xml:space="preserve">. </w:t>
      </w:r>
      <w:r w:rsidR="005865D0">
        <w:t>rujna</w:t>
      </w:r>
      <w:r w:rsidR="00841C5F">
        <w:t xml:space="preserve"> 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B60C2" w:rsidRPr="00FB60C2">
        <w:t>VAUTEL MJERENJE MASE d.o.o.</w:t>
      </w:r>
      <w:r w:rsidR="00FB60C2">
        <w:t xml:space="preserve"> Zagreb, </w:t>
      </w:r>
      <w:r w:rsidR="00FB60C2" w:rsidRPr="00FB60C2">
        <w:t>Klanječka 60</w:t>
      </w:r>
      <w:r w:rsidR="001F011C">
        <w:t xml:space="preserve">, OIB: </w:t>
      </w:r>
      <w:r w:rsidR="00FB60C2" w:rsidRPr="00FB60C2">
        <w:t>04870421478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FB60C2">
        <w:t>32</w:t>
      </w:r>
      <w:r w:rsidR="001F011C">
        <w:t>.</w:t>
      </w:r>
      <w:r w:rsidR="00FB60C2">
        <w:t>872,25</w:t>
      </w:r>
      <w:r w:rsidR="004B551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5865D0">
        <w:t>2</w:t>
      </w:r>
      <w:r w:rsidR="00A86DE0">
        <w:t>9</w:t>
      </w:r>
      <w:r w:rsidR="005865D0">
        <w:t>. rujna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173CB5">
        <w:t>,v.r.</w:t>
      </w:r>
    </w:p>
    <w:p w:rsidRDefault="00F8310C" w:rsidP="00572798" w:rsidR="00F8310C" w:rsidRPr="009C5689">
      <w:pPr>
        <w:jc w:val="right"/>
      </w:pPr>
    </w:p>
    <w:p w:rsidRDefault="00173CB5" w:rsidR="00173CB5" w:rsidRPr="00ED5ADF">
      <w:pPr>
        <w:jc w:val="right"/>
      </w:pPr>
    </w:p>
    <w:p w:rsidRDefault="00173CB5" w:rsidR="00173CB5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173CB5" w:rsidR="00173CB5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C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742665" w:rsidRPr="00742665">
      <w:t xml:space="preserve"> </w:t>
    </w:r>
    <w:r w:rsidR="00FB60C2" w:rsidRPr="00FB60C2">
      <w:t>2155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39B"/>
    <w:rsid w:val="0003761C"/>
    <w:rsid w:val="000566AD"/>
    <w:rsid w:val="00061039"/>
    <w:rsid w:val="000C3F9F"/>
    <w:rsid w:val="000F5513"/>
    <w:rsid w:val="00114EAD"/>
    <w:rsid w:val="0012191B"/>
    <w:rsid w:val="00133A3B"/>
    <w:rsid w:val="00173CB5"/>
    <w:rsid w:val="00185571"/>
    <w:rsid w:val="001E50FB"/>
    <w:rsid w:val="001F011C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84E78"/>
    <w:rsid w:val="003C290B"/>
    <w:rsid w:val="003D35F9"/>
    <w:rsid w:val="003E3A15"/>
    <w:rsid w:val="003E54DB"/>
    <w:rsid w:val="003F7520"/>
    <w:rsid w:val="00413F4C"/>
    <w:rsid w:val="00471DD9"/>
    <w:rsid w:val="004B337A"/>
    <w:rsid w:val="004B5518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04C3A"/>
    <w:rsid w:val="00742665"/>
    <w:rsid w:val="007715C3"/>
    <w:rsid w:val="007B5AFD"/>
    <w:rsid w:val="007D5A5D"/>
    <w:rsid w:val="008155EE"/>
    <w:rsid w:val="00822950"/>
    <w:rsid w:val="00841C5F"/>
    <w:rsid w:val="008613BD"/>
    <w:rsid w:val="00863025"/>
    <w:rsid w:val="00871F01"/>
    <w:rsid w:val="008C098A"/>
    <w:rsid w:val="008D134A"/>
    <w:rsid w:val="00902C71"/>
    <w:rsid w:val="00920CA0"/>
    <w:rsid w:val="0094034F"/>
    <w:rsid w:val="009419D8"/>
    <w:rsid w:val="00941FF9"/>
    <w:rsid w:val="00957FB9"/>
    <w:rsid w:val="0096177A"/>
    <w:rsid w:val="00962D70"/>
    <w:rsid w:val="009A4C3F"/>
    <w:rsid w:val="009C5689"/>
    <w:rsid w:val="009C6F6E"/>
    <w:rsid w:val="00A170DD"/>
    <w:rsid w:val="00A70194"/>
    <w:rsid w:val="00A71431"/>
    <w:rsid w:val="00A72573"/>
    <w:rsid w:val="00A86DE0"/>
    <w:rsid w:val="00AA0EC4"/>
    <w:rsid w:val="00AC2E3E"/>
    <w:rsid w:val="00AC4528"/>
    <w:rsid w:val="00AC6D81"/>
    <w:rsid w:val="00AD027A"/>
    <w:rsid w:val="00B449F3"/>
    <w:rsid w:val="00B55703"/>
    <w:rsid w:val="00B6670B"/>
    <w:rsid w:val="00B82F18"/>
    <w:rsid w:val="00C405FD"/>
    <w:rsid w:val="00C41A71"/>
    <w:rsid w:val="00C836B9"/>
    <w:rsid w:val="00C837AA"/>
    <w:rsid w:val="00C958E9"/>
    <w:rsid w:val="00CA0577"/>
    <w:rsid w:val="00CE7362"/>
    <w:rsid w:val="00D01B78"/>
    <w:rsid w:val="00D62FF6"/>
    <w:rsid w:val="00D66226"/>
    <w:rsid w:val="00DD0A51"/>
    <w:rsid w:val="00DE5BD2"/>
    <w:rsid w:val="00DE6EF8"/>
    <w:rsid w:val="00E81E11"/>
    <w:rsid w:val="00E830C9"/>
    <w:rsid w:val="00EC3302"/>
    <w:rsid w:val="00ED6AA8"/>
    <w:rsid w:val="00F034D3"/>
    <w:rsid w:val="00F510B3"/>
    <w:rsid w:val="00F62A9A"/>
    <w:rsid w:val="00F74418"/>
    <w:rsid w:val="00F8310C"/>
    <w:rsid w:val="00F8499F"/>
    <w:rsid w:val="00FB60C2"/>
    <w:rsid w:val="00FC5BA8"/>
    <w:rsid w:val="00FD5721"/>
    <w:rsid w:val="00FD78CF"/>
    <w:rsid w:val="00FD791E"/>
    <w:rsid w:val="00FF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3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2155</izvorni_sadrzaj>
    <derivirana_varijabla naziv="DomainObject.Predmet.Broj_1">2155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St-2155/2017</izvorni_sadrzaj>
    <derivirana_varijabla naziv="DomainObject.Predmet.OznakaBroj_1">St-2155/2017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VAUTEL MJERENJE MASE d.o.o.</izvorni_sadrzaj>
    <derivirana_varijabla naziv="DomainObject.Predmet.ProtustrankaFormated_1">  VAUTEL MJERENJE MASE d.o.o.</derivirana_varijabla>
  </DomainObject.Predmet.ProtustrankaFormated>
  <DomainObject.Predmet.ProtustrankaFormatedOIB>
    <izvorni_sadrzaj>  VAUTEL MJERENJE MASE d.o.o., OIB 04870421478</izvorni_sadrzaj>
    <derivirana_varijabla naziv="DomainObject.Predmet.ProtustrankaFormatedOIB_1">  VAUTEL MJERENJE MASE d.o.o., OIB 04870421478</derivirana_varijabla>
  </DomainObject.Predmet.ProtustrankaFormatedOIB>
  <DomainObject.Predmet.ProtustrankaFormatedWithAdress>
    <izvorni_sadrzaj> VAUTEL MJERENJE MASE d.o.o., Klanječka 60, 10000 Zagreb</izvorni_sadrzaj>
    <derivirana_varijabla naziv="DomainObject.Predmet.ProtustrankaFormatedWithAdress_1"> VAUTEL MJERENJE MASE d.o.o., Klanječka 60, 10000 Zagreb</derivirana_varijabla>
  </DomainObject.Predmet.ProtustrankaFormatedWithAdress>
  <DomainObject.Predmet.ProtustrankaFormatedWithAdressOIB>
    <izvorni_sadrzaj> VAUTEL MJERENJE MASE d.o.o., OIB 04870421478, Klanječka 60, 10000 Zagreb</izvorni_sadrzaj>
    <derivirana_varijabla naziv="DomainObject.Predmet.ProtustrankaFormatedWithAdressOIB_1"> VAUTEL MJERENJE MASE d.o.o., OIB 04870421478, Klanječka 60, 10000 Zagreb</derivirana_varijabla>
  </DomainObject.Predmet.ProtustrankaFormatedWithAdressOIB>
  <DomainObject.Predmet.ProtustrankaWithAdress>
    <izvorni_sadrzaj>VAUTEL MJERENJE MASE d.o.o. Klanječka 60, 10000 Zagreb</izvorni_sadrzaj>
    <derivirana_varijabla naziv="DomainObject.Predmet.ProtustrankaWithAdress_1">VAUTEL MJERENJE MASE d.o.o. Klanječka 60, 10000 Zagreb</derivirana_varijabla>
  </DomainObject.Predmet.ProtustrankaWithAdress>
  <DomainObject.Predmet.ProtustrankaWithAdressOIB>
    <izvorni_sadrzaj>VAUTEL MJERENJE MASE d.o.o., OIB 04870421478, Klanječka 60, 10000 Zagreb</izvorni_sadrzaj>
    <derivirana_varijabla naziv="DomainObject.Predmet.ProtustrankaWithAdressOIB_1">VAUTEL MJERENJE MASE d.o.o., OIB 04870421478, Klanječka 60, 10000 Zagreb</derivirana_varijabla>
  </DomainObject.Predmet.ProtustrankaWithAdressOIB>
  <DomainObject.Predmet.ProtustrankaNazivFormated>
    <izvorni_sadrzaj>VAUTEL MJERENJE MASE d.o.o.</izvorni_sadrzaj>
    <derivirana_varijabla naziv="DomainObject.Predmet.ProtustrankaNazivFormated_1">VAUTEL MJERENJE MASE d.o.o.</derivirana_varijabla>
  </DomainObject.Predmet.ProtustrankaNazivFormated>
  <DomainObject.Predmet.ProtustrankaNazivFormatedOIB>
    <izvorni_sadrzaj>VAUTEL MJERENJE MASE d.o.o., OIB 04870421478</izvorni_sadrzaj>
    <derivirana_varijabla naziv="DomainObject.Predmet.ProtustrankaNazivFormatedOIB_1">VAUTEL MJERENJE MASE d.o.o., OIB 04870421478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VAUTEL MJERENJE MASE d.o.o.</item>
    </izvorni_sadrzaj>
    <derivirana_varijabla naziv="DomainObject.Predmet.ProtuStrankaListFormated_1">
      <item>VAUTEL MJERENJE MASE d.o.o.</item>
    </derivirana_varijabla>
  </DomainObject.Predmet.ProtuStrankaListFormated>
  <DomainObject.Predmet.ProtuStrankaListFormatedOIB>
    <izvorni_sadrzaj>
      <item>VAUTEL MJERENJE MASE d.o.o., OIB 04870421478</item>
    </izvorni_sadrzaj>
    <derivirana_varijabla naziv="DomainObject.Predmet.ProtuStrankaListFormatedOIB_1">
      <item>VAUTEL MJERENJE MASE d.o.o., OIB 04870421478</item>
    </derivirana_varijabla>
  </DomainObject.Predmet.ProtuStrankaListFormatedOIB>
  <DomainObject.Predmet.ProtuStrankaListFormatedWithAdress>
    <izvorni_sadrzaj>
      <item>VAUTEL MJERENJE MASE d.o.o., Klanječka 60, 10000 Zagreb</item>
    </izvorni_sadrzaj>
    <derivirana_varijabla naziv="DomainObject.Predmet.ProtuStrankaListFormatedWithAdress_1">
      <item>VAUTEL MJERENJE MASE d.o.o., Klanječka 60, 10000 Zagreb</item>
    </derivirana_varijabla>
  </DomainObject.Predmet.ProtuStrankaListFormatedWithAdress>
  <DomainObject.Predmet.ProtuStrankaListFormatedWithAdressOIB>
    <izvorni_sadrzaj>
      <item>VAUTEL MJERENJE MASE d.o.o., OIB 04870421478, Klanječka 60, 10000 Zagreb</item>
    </izvorni_sadrzaj>
    <derivirana_varijabla naziv="DomainObject.Predmet.ProtuStrankaListFormatedWithAdressOIB_1">
      <item>VAUTEL MJERENJE MASE d.o.o., OIB 04870421478, Klanječka 60, 10000 Zagreb</item>
    </derivirana_varijabla>
  </DomainObject.Predmet.ProtuStrankaListFormatedWithAdressOIB>
  <DomainObject.Predmet.ProtuStrankaListNazivFormated>
    <izvorni_sadrzaj>
      <item>VAUTEL MJERENJE MASE d.o.o.</item>
    </izvorni_sadrzaj>
    <derivirana_varijabla naziv="DomainObject.Predmet.ProtuStrankaListNazivFormated_1">
      <item>VAUTEL MJERENJE MASE d.o.o.</item>
    </derivirana_varijabla>
  </DomainObject.Predmet.ProtuStrankaListNazivFormated>
  <DomainObject.Predmet.ProtuStrankaListNazivFormatedOIB>
    <izvorni_sadrzaj>
      <item>VAUTEL MJERENJE MASE d.o.o., OIB 04870421478</item>
    </izvorni_sadrzaj>
    <derivirana_varijabla naziv="DomainObject.Predmet.ProtuStrankaListNazivFormatedOIB_1">
      <item>VAUTEL MJERENJE MASE d.o.o., OIB 04870421478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VAUTEL MJERENJE MASE d.o.o.</izvorni_sadrzaj>
    <derivirana_varijabla naziv="DomainObject.Predmet.ProtustrankaIDrugi_1">VAUTEL MJERENJE MASE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VAUTEL MJERENJE MASE d.o.o., OIB 04870421478, Klanječka 60, 10000 Zagreb</izvorni_sadrzaj>
    <derivirana_varijabla naziv="DomainObject.Predmet.ProtustrankaIDrugiAdressOIB_1">VAUTEL MJERENJE MASE d.o.o., OIB 04870421478, Klanječka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VAUTEL MJERENJE MASE d.o.o.</item>
      <item>FINA Regionalni centar Zagreb</item>
    </izvorni_sadrzaj>
    <derivirana_varijabla naziv="DomainObject.Predmet.SudioniciListNaziv_1">
      <item>VAUTEL MJERENJE MASE d.o.o.</item>
      <item>FINA Regionalni centar Zagreb</item>
    </derivirana_varijabla>
  </DomainObject.Predmet.SudioniciListNaziv>
  <DomainObject.Predmet.SudioniciListAdressOIB>
    <izvorni_sadrzaj>
      <item>VAUTEL MJERENJE MASE d.o.o., OIB 04870421478, Klanječka 60,10000 Zagreb</item>
      <item>FINA Regionalni centar Zagreb, OIB 85821130368, Trg svibanjskih žrtava 1995. 1,10000 Zagreb</item>
    </izvorni_sadrzaj>
    <derivirana_varijabla naziv="DomainObject.Predmet.SudioniciListAdressOIB_1">
      <item>VAUTEL MJERENJE MASE d.o.o., OIB 04870421478, Klanječka 60,10000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04870421478</item>
      <item>, OIB 85821130368</item>
    </izvorni_sadrzaj>
    <derivirana_varijabla naziv="DomainObject.Predmet.SudioniciListNazivOIB_1">
      <item>, OIB 04870421478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3CC054-051D-4675-92E0-B2FF472018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1334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2017-09-29T07:11:00Z</dcterms:created>
  <dc:creator>ilukac</dc:creator>
  <cp:lastModifiedBy>Ljubica Radošević</cp:lastModifiedBy>
  <cp:lastPrinted>2017-09-29T11:26:00Z</cp:lastPrinted>
  <dcterms:modified xmlns:xsi="http://www.w3.org/2001/XMLSchema-instance" xsi:type="dcterms:W3CDTF">2017-09-29T11:26:00Z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