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f575" w14:paraId="85bf575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FA3078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FA3078" w:rsidR="00FA3078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4A1636">
        <w:rPr>
          <w:rFonts w:hAnsi="Times New Roman" w:ascii="Times New Roman"/>
        </w:rPr>
        <w:t>3 St-</w:t>
      </w:r>
      <w:r w:rsidR="006A50CA">
        <w:rPr>
          <w:rFonts w:hAnsi="Times New Roman" w:ascii="Times New Roman"/>
        </w:rPr>
        <w:t>2646/2017-41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B75F1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B75F1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6A50CA" w:rsidRPr="000428A8">
        <w:rPr>
          <w:rFonts w:hAnsi="Times New Roman" w:ascii="Times New Roman"/>
        </w:rPr>
        <w:t xml:space="preserve">Trgovački sud u Zagrebu, Stalna služba u Karlovcu, po sucu Vesni </w:t>
      </w:r>
      <w:proofErr w:type="spellStart"/>
      <w:r w:rsidR="006A50CA" w:rsidRPr="000428A8">
        <w:rPr>
          <w:rFonts w:hAnsi="Times New Roman" w:ascii="Times New Roman"/>
        </w:rPr>
        <w:t>Fundurulić</w:t>
      </w:r>
      <w:proofErr w:type="spellEnd"/>
      <w:r w:rsidR="006A50CA" w:rsidRPr="000428A8">
        <w:rPr>
          <w:rFonts w:hAnsi="Times New Roman" w:ascii="Times New Roman"/>
        </w:rPr>
        <w:t xml:space="preserve"> Perišin, u stečajnom postupku nad dužnikom OROTERRA d.o.o. u stečaju, Milana Prpića 1</w:t>
      </w:r>
      <w:r w:rsidR="006A50CA">
        <w:rPr>
          <w:rFonts w:hAnsi="Times New Roman" w:ascii="Times New Roman"/>
        </w:rPr>
        <w:t xml:space="preserve">12, </w:t>
      </w:r>
      <w:proofErr w:type="spellStart"/>
      <w:r w:rsidR="006A50CA">
        <w:rPr>
          <w:rFonts w:hAnsi="Times New Roman" w:ascii="Times New Roman"/>
        </w:rPr>
        <w:t>Oroslavje</w:t>
      </w:r>
      <w:proofErr w:type="spellEnd"/>
      <w:r w:rsidR="006A50CA">
        <w:rPr>
          <w:rFonts w:hAnsi="Times New Roman" w:ascii="Times New Roman"/>
        </w:rPr>
        <w:t xml:space="preserve">, OIB:57214718683, </w:t>
      </w:r>
      <w:r w:rsidR="004A1636">
        <w:rPr>
          <w:rFonts w:hAnsi="Times New Roman" w:ascii="Times New Roman"/>
        </w:rPr>
        <w:t>8. travnja 2019</w:t>
      </w:r>
      <w:r w:rsidR="00B75F1B">
        <w:rPr>
          <w:rFonts w:hAnsi="Times New Roman" w:ascii="Times New Roman"/>
        </w:rPr>
        <w:t>.,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</w:t>
      </w:r>
      <w:r w:rsidR="006A50CA" w:rsidRPr="000428A8">
        <w:rPr>
          <w:rFonts w:hAnsi="Times New Roman" w:ascii="Times New Roman"/>
        </w:rPr>
        <w:t>nad dužnikom OROTERRA d.o.o. u stečaju, Milana Prpića 1</w:t>
      </w:r>
      <w:r w:rsidR="006A50CA">
        <w:rPr>
          <w:rFonts w:hAnsi="Times New Roman" w:ascii="Times New Roman"/>
        </w:rPr>
        <w:t xml:space="preserve">12, </w:t>
      </w:r>
      <w:proofErr w:type="spellStart"/>
      <w:r w:rsidR="006A50CA">
        <w:rPr>
          <w:rFonts w:hAnsi="Times New Roman" w:ascii="Times New Roman"/>
        </w:rPr>
        <w:t>Oroslavje</w:t>
      </w:r>
      <w:proofErr w:type="spellEnd"/>
      <w:r w:rsidR="006A50CA">
        <w:rPr>
          <w:rFonts w:hAnsi="Times New Roman" w:ascii="Times New Roman"/>
        </w:rPr>
        <w:t>, OIB:57214718683</w:t>
      </w:r>
      <w:r w:rsidRPr="00A82221">
        <w:rPr>
          <w:rFonts w:hAnsi="Times New Roman" w:ascii="Times New Roman"/>
        </w:rPr>
        <w:t xml:space="preserve">,  za dan  </w:t>
      </w:r>
      <w:r w:rsidR="006A50CA">
        <w:rPr>
          <w:rFonts w:hAnsi="Times New Roman" w:ascii="Times New Roman"/>
          <w:b/>
        </w:rPr>
        <w:t>8.</w:t>
      </w:r>
      <w:r w:rsidR="004A1636">
        <w:rPr>
          <w:rFonts w:hAnsi="Times New Roman" w:ascii="Times New Roman"/>
          <w:b/>
        </w:rPr>
        <w:t xml:space="preserve"> svibnja </w:t>
      </w:r>
      <w:r w:rsidR="00A82221" w:rsidRPr="00E36E58">
        <w:rPr>
          <w:rFonts w:hAnsi="Times New Roman" w:ascii="Times New Roman"/>
          <w:b/>
        </w:rPr>
        <w:t>201</w:t>
      </w:r>
      <w:r w:rsidR="008D252F" w:rsidRPr="00E36E58">
        <w:rPr>
          <w:rFonts w:hAnsi="Times New Roman" w:ascii="Times New Roman"/>
          <w:b/>
        </w:rPr>
        <w:t>9</w:t>
      </w:r>
      <w:r w:rsidR="00A82221" w:rsidRPr="00E36E58">
        <w:rPr>
          <w:rFonts w:hAnsi="Times New Roman" w:ascii="Times New Roman"/>
          <w:b/>
        </w:rPr>
        <w:t xml:space="preserve">. u </w:t>
      </w:r>
      <w:r w:rsidR="006A50CA">
        <w:rPr>
          <w:rFonts w:hAnsi="Times New Roman" w:ascii="Times New Roman"/>
          <w:b/>
        </w:rPr>
        <w:t>10,30</w:t>
      </w:r>
      <w:r w:rsidR="004A1636">
        <w:rPr>
          <w:rFonts w:hAnsi="Times New Roman" w:ascii="Times New Roman"/>
          <w:b/>
        </w:rPr>
        <w:t xml:space="preserve"> </w:t>
      </w:r>
      <w:r w:rsidRPr="00E36E58">
        <w:rPr>
          <w:rFonts w:hAnsi="Times New Roman" w:ascii="Times New Roman"/>
          <w:b/>
        </w:rPr>
        <w:t>sati</w:t>
      </w:r>
      <w:r w:rsidRPr="00A82221">
        <w:rPr>
          <w:rFonts w:hAnsi="Times New Roman" w:ascii="Times New Roman"/>
        </w:rPr>
        <w:t xml:space="preserve">, </w:t>
      </w:r>
      <w:r w:rsidR="00B75F1B" w:rsidRPr="00B75F1B">
        <w:rPr>
          <w:rFonts w:hAnsi="Times New Roman" w:ascii="Times New Roman"/>
        </w:rPr>
        <w:t>u Trgovačkom sudu u Zagrebu, Stalna služba u Karlovcu, Karlovac, Trg hrvatskih branitelja 1/II, soba broj 205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8D252F" w:rsidP="009F46B2" w:rsidR="009F46B2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-stečajni upravitelj,</w:t>
      </w:r>
    </w:p>
    <w:p w:rsidRDefault="008C3468" w:rsidP="00C36BFB" w:rsidR="006A50CA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</w:t>
      </w:r>
      <w:r w:rsidR="00C36BFB">
        <w:rPr>
          <w:rFonts w:hAnsi="Times New Roman" w:ascii="Times New Roman"/>
        </w:rPr>
        <w:t xml:space="preserve"> </w:t>
      </w:r>
      <w:r w:rsidR="006A50CA">
        <w:rPr>
          <w:rFonts w:hAnsi="Times New Roman" w:ascii="Times New Roman"/>
        </w:rPr>
        <w:t>H-ABDUCO d.o.o.,</w:t>
      </w:r>
    </w:p>
    <w:p w:rsidRDefault="006A50CA" w:rsidP="00C36BFB" w:rsidR="00FA3078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LESNINA d.o.o.,</w:t>
      </w:r>
    </w:p>
    <w:p w:rsidRDefault="006A50CA" w:rsidP="00C36BFB" w:rsidR="006A50CA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ADRIATIC ASSETS d.o.o.</w:t>
      </w:r>
    </w:p>
    <w:p w:rsidRDefault="004A1636" w:rsidP="00C36BFB" w:rsidR="004A1636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6A50CA">
        <w:rPr>
          <w:rFonts w:hAnsi="Times New Roman" w:ascii="Times New Roman"/>
        </w:rPr>
        <w:t>2646/2017-38</w:t>
      </w:r>
      <w:r w:rsidRPr="00A82221">
        <w:rPr>
          <w:rFonts w:hAnsi="Times New Roman" w:ascii="Times New Roman"/>
        </w:rPr>
        <w:t xml:space="preserve"> od </w:t>
      </w:r>
      <w:r w:rsidR="004A1636">
        <w:rPr>
          <w:rFonts w:hAnsi="Times New Roman" w:ascii="Times New Roman"/>
        </w:rPr>
        <w:t>11. ožujka 2019.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E36E58">
        <w:rPr>
          <w:rFonts w:hAnsi="Times New Roman" w:ascii="Times New Roman"/>
        </w:rPr>
        <w:t xml:space="preserve">8. </w:t>
      </w:r>
      <w:r w:rsidR="004A1636">
        <w:rPr>
          <w:rFonts w:hAnsi="Times New Roman" w:ascii="Times New Roman"/>
        </w:rPr>
        <w:t>travnja</w:t>
      </w:r>
      <w:r w:rsidR="00B75F1B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B75F1B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8D252F" w:rsidR="0063345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proofErr w:type="spellStart"/>
      <w:r>
        <w:rPr>
          <w:rFonts w:hAnsi="Times New Roman" w:ascii="Times New Roman"/>
        </w:rPr>
        <w:t>Fundurulić</w:t>
      </w:r>
      <w:proofErr w:type="spellEnd"/>
      <w:r>
        <w:rPr>
          <w:rFonts w:hAnsi="Times New Roman" w:ascii="Times New Roman"/>
        </w:rPr>
        <w:t xml:space="preserve"> Perišin</w:t>
      </w:r>
      <w:r w:rsidR="00B20815">
        <w:rPr>
          <w:rFonts w:hAnsi="Times New Roman" w:ascii="Times New Roman"/>
        </w:rPr>
        <w:t>, v.r.</w:t>
      </w:r>
    </w:p>
    <w:p w:rsidRDefault="00B20815" w:rsidP="008D252F" w:rsidR="00B20815">
      <w:pPr>
        <w:pStyle w:val="Tijeloteksta"/>
        <w:jc w:val="right"/>
        <w:rPr>
          <w:rFonts w:hAnsi="Times New Roman" w:ascii="Times New Roman"/>
        </w:rPr>
      </w:pPr>
    </w:p>
    <w:p w:rsidRDefault="00B20815" w:rsidP="00C339BE" w:rsidR="00B20815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B20815" w:rsidP="008D252F" w:rsidR="00B20815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8D252F" w:rsidP="008D252F" w:rsidR="008D252F">
      <w:pPr>
        <w:pStyle w:val="Tijeloteksta"/>
        <w:jc w:val="right"/>
        <w:rPr>
          <w:rFonts w:hAnsi="Times New Roman" w:ascii="Times New Roman"/>
        </w:rPr>
      </w:pPr>
    </w:p>
    <w:p w:rsidRDefault="008D252F" w:rsidP="00B1784B" w:rsidR="008D252F">
      <w:pPr>
        <w:pStyle w:val="Tijeloteksta"/>
        <w:rPr>
          <w:rFonts w:hAnsi="Times New Roman" w:ascii="Times New Roman"/>
        </w:rPr>
      </w:pPr>
    </w:p>
    <w:p w:rsidRDefault="00B75F1B" w:rsidP="0063345B" w:rsidR="00B75F1B" w:rsidRPr="00A82221">
      <w:pPr>
        <w:pStyle w:val="Tijeloteksta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A515FE" w:rsidR="00B75F1B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ED1854"/>
    <w:multiLevelType w:val="hybridMultilevel"/>
    <w:tmpl w:val="F230B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0D6D90"/>
    <w:rsid w:val="00121B3D"/>
    <w:rsid w:val="00126635"/>
    <w:rsid w:val="0014159D"/>
    <w:rsid w:val="00156568"/>
    <w:rsid w:val="00163764"/>
    <w:rsid w:val="001C2990"/>
    <w:rsid w:val="00200EA5"/>
    <w:rsid w:val="00243F03"/>
    <w:rsid w:val="002574A8"/>
    <w:rsid w:val="00264987"/>
    <w:rsid w:val="00287086"/>
    <w:rsid w:val="002B54D9"/>
    <w:rsid w:val="002E733F"/>
    <w:rsid w:val="0031255C"/>
    <w:rsid w:val="003144B9"/>
    <w:rsid w:val="00350528"/>
    <w:rsid w:val="00372D71"/>
    <w:rsid w:val="003B321C"/>
    <w:rsid w:val="003C7482"/>
    <w:rsid w:val="003E4781"/>
    <w:rsid w:val="0042644E"/>
    <w:rsid w:val="0047193E"/>
    <w:rsid w:val="004A1636"/>
    <w:rsid w:val="004F7F1E"/>
    <w:rsid w:val="005218ED"/>
    <w:rsid w:val="005267BE"/>
    <w:rsid w:val="00541D63"/>
    <w:rsid w:val="00551CC9"/>
    <w:rsid w:val="005B733D"/>
    <w:rsid w:val="005C20C4"/>
    <w:rsid w:val="006031BC"/>
    <w:rsid w:val="0063345B"/>
    <w:rsid w:val="00661669"/>
    <w:rsid w:val="006A50CA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84E81"/>
    <w:rsid w:val="008A5E6E"/>
    <w:rsid w:val="008A7DF4"/>
    <w:rsid w:val="008C3468"/>
    <w:rsid w:val="008D252F"/>
    <w:rsid w:val="0094386C"/>
    <w:rsid w:val="009468C7"/>
    <w:rsid w:val="00963E0E"/>
    <w:rsid w:val="009C5761"/>
    <w:rsid w:val="009E4EC9"/>
    <w:rsid w:val="009F46B2"/>
    <w:rsid w:val="00A31829"/>
    <w:rsid w:val="00A35FEF"/>
    <w:rsid w:val="00A37C80"/>
    <w:rsid w:val="00A4609D"/>
    <w:rsid w:val="00A515FE"/>
    <w:rsid w:val="00A82221"/>
    <w:rsid w:val="00A919C9"/>
    <w:rsid w:val="00A97B2F"/>
    <w:rsid w:val="00AD0263"/>
    <w:rsid w:val="00AE602C"/>
    <w:rsid w:val="00B1784B"/>
    <w:rsid w:val="00B20815"/>
    <w:rsid w:val="00B5657E"/>
    <w:rsid w:val="00B75F1B"/>
    <w:rsid w:val="00B84FC9"/>
    <w:rsid w:val="00BF4125"/>
    <w:rsid w:val="00C3507A"/>
    <w:rsid w:val="00C36BFB"/>
    <w:rsid w:val="00D62D20"/>
    <w:rsid w:val="00D63B8C"/>
    <w:rsid w:val="00D73A8C"/>
    <w:rsid w:val="00D90237"/>
    <w:rsid w:val="00D91159"/>
    <w:rsid w:val="00D91D7C"/>
    <w:rsid w:val="00DB7369"/>
    <w:rsid w:val="00DE4935"/>
    <w:rsid w:val="00E00454"/>
    <w:rsid w:val="00E0639E"/>
    <w:rsid w:val="00E36E58"/>
    <w:rsid w:val="00E775AF"/>
    <w:rsid w:val="00EE6604"/>
    <w:rsid w:val="00F107F0"/>
    <w:rsid w:val="00F40C0D"/>
    <w:rsid w:val="00F40D01"/>
    <w:rsid w:val="00F75F67"/>
    <w:rsid w:val="00F843C5"/>
    <w:rsid w:val="00F872E3"/>
    <w:rsid w:val="00FA3078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A50CA"/>
    <w:rPr>
      <w:sz w:val="24"/>
      <w:szCs w:val="24"/>
    </w:rPr>
  </w:style>
  <w:style w:customStyle="true" w:styleId="Samoispravak" w:type="paragraph">
    <w:name w:val="Samoispravak"/>
    <w:rsid w:val="00B20815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6A50CA"/>
    <w:rPr>
      <w:sz w:val="24"/>
      <w:szCs w:val="24"/>
    </w:rPr>
  </w:style>
  <w:style w:customStyle="1" w:styleId="Samoispravak" w:type="paragraph">
    <w:name w:val="Samoispravak"/>
    <w:rsid w:val="00B20815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2646</izvorni_sadrzaj>
    <derivirana_varijabla naziv="DomainObject.Predmet.Broj_1">2646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St-2646/2017</izvorni_sadrzaj>
    <derivirana_varijabla naziv="DomainObject.Predmet.OznakaBroj_1">St-2646/2017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OROTERRA d.o.o. zastupanog po punomoćniku Davor Preis</izvorni_sadrzaj>
    <derivirana_varijabla naziv="DomainObject.Predmet.ProtustrankaFormated_1">  OROTERRA d.o.o. zastupanog po punomoćniku Davor Preis</derivirana_varijabla>
  </DomainObject.Predmet.ProtustrankaFormated>
  <DomainObject.Predmet.ProtustrankaFormatedOIB>
    <izvorni_sadrzaj>  OROTERRA d.o.o., OIB 57214718683 zastupanog po punomoćniku Davor Preis</izvorni_sadrzaj>
    <derivirana_varijabla naziv="DomainObject.Predmet.ProtustrankaFormatedOIB_1">  OROTERRA d.o.o., OIB 57214718683 zastupanog po punomoćniku Davor Preis</derivirana_varijabla>
  </DomainObject.Predmet.ProtustrankaFormatedOIB>
  <DomainObject.Predmet.ProtustrankaFormatedWithAdress>
    <izvorni_sadrzaj> OROTERRA d.o.o., Milana Prpića 112, 49243 Oroslavje zastupanog po punomoćniku Davor Preis</izvorni_sadrzaj>
    <derivirana_varijabla naziv="DomainObject.Predmet.ProtustrankaFormatedWithAdress_1"> OROTERRA d.o.o., Milana Prpića 112, 49243 Oroslavje zastupanog po punomoćniku Davor Preis</derivirana_varijabla>
  </DomainObject.Predmet.ProtustrankaFormatedWithAdress>
  <DomainObject.Predmet.ProtustrankaFormatedWithAdressOIB>
    <izvorni_sadrzaj> OROTERRA d.o.o., OIB 57214718683, Milana Prpića 112, 49243 Oroslavje zastupanog po punomoćniku Davor Preis</izvorni_sadrzaj>
    <derivirana_varijabla naziv="DomainObject.Predmet.ProtustrankaFormatedWithAdressOIB_1"> OROTERRA d.o.o., OIB 57214718683, Milana Prpića 112, 49243 Oroslavje zastupanog po punomoćniku Davor Preis</derivirana_varijabla>
  </DomainObject.Predmet.ProtustrankaFormatedWithAdressOIB>
  <DomainObject.Predmet.ProtustrankaWithAdress>
    <izvorni_sadrzaj>OROTERRA d.o.o. Milana Prpića 112, 49243 Oroslavje</izvorni_sadrzaj>
    <derivirana_varijabla naziv="DomainObject.Predmet.ProtustrankaWithAdress_1">OROTERRA d.o.o. Milana Prpića 112, 49243 Oroslavje</derivirana_varijabla>
  </DomainObject.Predmet.ProtustrankaWithAdress>
  <DomainObject.Predmet.ProtustrankaWithAdressOIB>
    <izvorni_sadrzaj>OROTERRA d.o.o., OIB 57214718683, Milana Prpića 112, 49243 Oroslavje</izvorni_sadrzaj>
    <derivirana_varijabla naziv="DomainObject.Predmet.ProtustrankaWithAdressOIB_1">OROTERRA d.o.o., OIB 57214718683, Milana Prpića 112, 49243 Oroslavje</derivirana_varijabla>
  </DomainObject.Predmet.ProtustrankaWithAdressOIB>
  <DomainObject.Predmet.ProtustrankaNazivFormated>
    <izvorni_sadrzaj>OROTERRA d.o.o.</izvorni_sadrzaj>
    <derivirana_varijabla naziv="DomainObject.Predmet.ProtustrankaNazivFormated_1">OROTERRA d.o.o.</derivirana_varijabla>
  </DomainObject.Predmet.ProtustrankaNazivFormated>
  <DomainObject.Predmet.ProtustrankaNazivFormatedOIB>
    <izvorni_sadrzaj>OROTERRA d.o.o., OIB 57214718683</izvorni_sadrzaj>
    <derivirana_varijabla naziv="DomainObject.Predmet.ProtustrankaNazivFormatedOIB_1">OROTERRA d.o.o., OIB 57214718683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</izvorni_sadrzaj>
    <derivirana_varijabla naziv="DomainObject.Predmet.StrankaFormated_1">  FINA Regionalni centar Zagreb; H-ABDUCO d.o.o.</derivirana_varijabla>
  </DomainObject.Predmet.StrankaFormated>
  <DomainObject.Predmet.StrankaFormatedOIB>
    <izvorni_sadrzaj>  FINA Regionalni centar Zagreb, OIB 85821130368; H-ABDUCO d.o.o., OIB 13667298928</izvorni_sadrzaj>
    <derivirana_varijabla naziv="DomainObject.Predmet.StrankaFormatedOIB_1">  FINA Regionalni centar Zagreb, OIB 85821130368; H-ABDUCO d.o.o., OIB 13667298928</derivirana_varijabla>
  </DomainObject.Predmet.StrankaFormatedOIB>
  <DomainObject.Predmet.StrankaFormatedWithAdress>
    <izvorni_sadrzaj> FINA Regionalni centar Zagreb, Trg svibanjskih žrtava 1995. 1, 10000 Zagreb; H-ABDUCO d.o.o., Slavonska avenija 6A, 10000 Zagreb</izvorni_sadrzaj>
    <derivirana_varijabla naziv="DomainObject.Predmet.StrankaFormatedWithAdress_1"> FINA Regionalni centar Zagreb, Trg svibanjskih žrtava 1995. 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Zagreb,H-ABDUCO d.o.o. Slavonska avenija 6A,10000 Zagreb</izvorni_sadrzaj>
    <derivirana_varijabla naziv="DomainObject.Predmet.StrankaWithAdress_1">FINA Regionalni centar Zagreb Trg svibanjskih žrtava 1995. 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Zagreb,H-ABDUCO d.o.o., OIB 13667298928, Slavonska avenija 6A,10000 Zagreb</izvorni_sadrzaj>
    <derivirana_varijabla naziv="DomainObject.Predmet.StrankaWithAdressOIB_1">FINA Regionalni centar Zagreb, OIB 85821130368, Trg svibanjskih žrtava 1995. 1,10000 Zagreb,H-ABDUCO d.o.o., OIB 13667298928, Slavonska avenija 6A,10000 Zagreb</derivirana_varijabla>
  </DomainObject.Predmet.StrankaWithAdressOIB>
  <DomainObject.Predmet.StrankaNazivFormated>
    <izvorni_sadrzaj>FINA Regionalni centar Zagreb,H-ABDUCO d.o.o.</izvorni_sadrzaj>
    <derivirana_varijabla naziv="DomainObject.Predmet.StrankaNazivFormated_1">FINA Regionalni centar Zagreb,H-ABDUCO d.o.o.</derivirana_varijabla>
  </DomainObject.Predmet.StrankaNazivFormated>
  <DomainObject.Predmet.StrankaNazivFormatedOIB>
    <izvorni_sadrzaj>FINA Regionalni centar Zagreb, OIB 85821130368,H-ABDUCO d.o.o., OIB 13667298928</izvorni_sadrzaj>
    <derivirana_varijabla naziv="DomainObject.Predmet.StrankaNazivFormatedOIB_1">FINA Regionalni centar Zagreb, OIB 85821130368,H-ABDUCO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H-ABDUCO d.o.o.</item>
    </izvorni_sadrzaj>
    <derivirana_varijabla naziv="DomainObject.Predmet.StrankaListFormated_1">
      <item>FINA Regionalni centar Zagreb</item>
      <item>H-ABDUCO d.o.o.</item>
    </derivirana_varijabla>
  </DomainObject.Predmet.StrankaListFormated>
  <DomainObject.Predmet.StrankaListFormatedOIB>
    <izvorni_sadrzaj>
      <item>FINA Regionalni centar Zagreb, OIB 85821130368</item>
      <item>H-ABDUCO d.o.o., OIB 13667298928</item>
    </izvorni_sadrzaj>
    <derivirana_varijabla naziv="DomainObject.Predmet.StrankaListFormatedOIB_1">
      <item>FINA Regionalni centar Zagreb, OIB 85821130368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d.o.o.</item>
    </izvorni_sadrzaj>
    <derivirana_varijabla naziv="DomainObject.Predmet.StrankaListNazivFormated_1">
      <item>FINA Regionalni centar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</izvorni_sadrzaj>
    <derivirana_varijabla naziv="DomainObject.Predmet.StrankaListNazivFormatedOIB_1">
      <item>FINA Regionalni centar Zagreb, OIB 85821130368</item>
      <item>H-ABDUCO d.o.o., OIB 13667298928</item>
    </derivirana_varijabla>
  </DomainObject.Predmet.StrankaListNazivFormatedOIB>
  <DomainObject.Predmet.ProtuStrankaListFormated>
    <izvorni_sadrzaj>
      <item>OROTERRA d.o.o. zastupanog po punomoćniku Davor Preis</item>
    </izvorni_sadrzaj>
    <derivirana_varijabla naziv="DomainObject.Predmet.ProtuStrankaListFormated_1">
      <item>OROTERRA d.o.o. zastupanog po punomoćniku Davor Preis</item>
    </derivirana_varijabla>
  </DomainObject.Predmet.ProtuStrankaListFormated>
  <DomainObject.Predmet.ProtuStrankaListFormatedOIB>
    <izvorni_sadrzaj>
      <item>OROTERRA d.o.o., OIB 57214718683 zastupanog po punomoćniku Davor Preis</item>
    </izvorni_sadrzaj>
    <derivirana_varijabla naziv="DomainObject.Predmet.ProtuStrankaListFormatedOIB_1">
      <item>OROTERRA d.o.o., OIB 57214718683 zastupanog po punomoćniku Davor Preis</item>
    </derivirana_varijabla>
  </DomainObject.Predmet.ProtuStrankaListFormatedOIB>
  <DomainObject.Predmet.ProtuStrankaListFormatedWithAdress>
    <izvorni_sadrzaj>
      <item>OROTERRA d.o.o., Milana Prpića 112, 49243 Oroslavje zastupanog po punomoćniku Davor Preis</item>
    </izvorni_sadrzaj>
    <derivirana_varijabla naziv="DomainObject.Predmet.ProtuStrankaListFormatedWithAdress_1">
      <item>OROTERRA d.o.o., Milana Prpića 112, 49243 Oroslavje zastupanog po punomoćniku Davor Preis</item>
    </derivirana_varijabla>
  </DomainObject.Predmet.ProtuStrankaListFormatedWithAdress>
  <DomainObject.Predmet.ProtuStrankaListFormatedWithAdressOIB>
    <izvorni_sadrzaj>
      <item>OROTERRA d.o.o., OIB 57214718683, Milana Prpića 112, 49243 Oroslavje zastupanog po punomoćniku Davor Preis</item>
    </izvorni_sadrzaj>
    <derivirana_varijabla naziv="DomainObject.Predmet.ProtuStrankaListFormatedWithAdressOIB_1">
      <item>OROTERRA d.o.o., OIB 57214718683, Milana Prpića 112, 49243 Oroslavje zastupanog po punomoćniku Davor Preis</item>
    </derivirana_varijabla>
  </DomainObject.Predmet.ProtuStrankaListFormatedWithAdressOIB>
  <DomainObject.Predmet.ProtuStrankaListNazivFormated>
    <izvorni_sadrzaj>
      <item>OROTERRA d.o.o.</item>
    </izvorni_sadrzaj>
    <derivirana_varijabla naziv="DomainObject.Predmet.ProtuStrankaListNazivFormated_1">
      <item>OROTERRA d.o.o.</item>
    </derivirana_varijabla>
  </DomainObject.Predmet.ProtuStrankaListNazivFormated>
  <DomainObject.Predmet.ProtuStrankaListNazivFormatedOIB>
    <izvorni_sadrzaj>
      <item>OROTERRA d.o.o., OIB 57214718683</item>
    </izvorni_sadrzaj>
    <derivirana_varijabla naziv="DomainObject.Predmet.ProtuStrankaListNazivFormatedOIB_1">
      <item>OROTERRA d.o.o., OIB 57214718683</item>
    </derivirana_varijabla>
  </DomainObject.Predmet.ProtuStrankaListNazivFormatedOIB>
  <DomainObject.Predmet.OstaliListFormated>
    <izvorni_sadrzaj>
      <item>Davor Preis punomoćnik sudionika u postupku OROTERRA d.o.o.</item>
    </izvorni_sadrzaj>
    <derivirana_varijabla naziv="DomainObject.Predmet.OstaliListFormated_1">
      <item>Davor Preis punomoćnik sudionika u postupku OROTERRA d.o.o.</item>
    </derivirana_varijabla>
  </DomainObject.Predmet.OstaliListFormated>
  <DomainObject.Predmet.OstaliListFormatedOIB>
    <izvorni_sadrzaj>
      <item>Davor Preis, OIB 71683312615 punomoćnik sudionika u postupku OROTERRA d.o.o.</item>
    </izvorni_sadrzaj>
    <derivirana_varijabla naziv="DomainObject.Predmet.OstaliListFormatedOIB_1">
      <item>Davor Preis, OIB 71683312615 punomoćnik sudionika u postupku OROTERRA d.o.o.</item>
    </derivirana_varijabla>
  </DomainObject.Predmet.OstaliListFormatedOIB>
  <DomainObject.Predmet.OstaliListFormatedWithAdress>
    <izvorni_sadrzaj>
      <item>Davor Preis, Rokov Perivoj 6, 10000 Zagreb punomoćnik sudionika u postupku OROTERRA d.o.o.</item>
    </izvorni_sadrzaj>
    <derivirana_varijabla naziv="DomainObject.Predmet.OstaliListFormatedWithAdress_1">
      <item>Davor Preis, Rokov Perivoj 6, 10000 Zagreb punomoćnik sudionika u postupku OROTERRA d.o.o.</item>
    </derivirana_varijabla>
  </DomainObject.Predmet.OstaliListFormatedWithAdress>
  <DomainObject.Predmet.OstaliListFormatedWithAdressOIB>
    <izvorni_sadrzaj>
      <item>Davor Preis, OIB 71683312615, Rokov Perivoj 6, 10000 Zagreb punomoćnik sudionika u postupku OROTERRA d.o.o.</item>
    </izvorni_sadrzaj>
    <derivirana_varijabla naziv="DomainObject.Predmet.OstaliListFormatedWithAdressOIB_1">
      <item>Davor Preis, OIB 71683312615, Rokov Perivoj 6, 10000 Zagreb punomoćnik sudionika u postupku OROTERRA d.o.o.</item>
    </derivirana_varijabla>
  </DomainObject.Predmet.OstaliListFormatedWithAdressOIB>
  <DomainObject.Predmet.OstaliListNazivFormated>
    <izvorni_sadrzaj>
      <item>Davor Preis</item>
    </izvorni_sadrzaj>
    <derivirana_varijabla naziv="DomainObject.Predmet.OstaliListNazivFormated_1">
      <item>Davor Preis</item>
    </derivirana_varijabla>
  </DomainObject.Predmet.OstaliListNazivFormated>
  <DomainObject.Predmet.OstaliListNazivFormatedOIB>
    <izvorni_sadrzaj>
      <item>Davor Preis, OIB 71683312615</item>
    </izvorni_sadrzaj>
    <derivirana_varijabla naziv="DomainObject.Predmet.OstaliListNazivFormatedOIB_1">
      <item>Davor Preis, OIB 71683312615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OROTERRA d.o.o.</izvorni_sadrzaj>
    <derivirana_varijabla naziv="DomainObject.Predmet.ProtustrankaIDrugi_1">OROTERRA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OROTERRA d.o.o., OIB 57214718683, Milana Prpića 112, 49243 Oroslavje</izvorni_sadrzaj>
    <derivirana_varijabla naziv="DomainObject.Predmet.ProtustrankaIDrugiAdressOIB_1">OROTERRA d.o.o., OIB 57214718683, Milana Prpića 112,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OROTERRA d.o.o.</item>
      <item>FINA Regionalni centar Zagreb</item>
      <item>H-ABDUCO d.o.o.</item>
      <item>Davor Preis</item>
    </izvorni_sadrzaj>
    <derivirana_varijabla naziv="DomainObject.Predmet.SudioniciListNaziv_1">
      <item>OROTERRA d.o.o.</item>
      <item>FINA Regionalni centar Zagreb</item>
      <item>H-ABDUCO d.o.o.</item>
      <item>Davor Preis</item>
    </derivirana_varijabla>
  </DomainObject.Predmet.SudioniciListNaziv>
  <DomainObject.Predmet.SudioniciListAdressOIB>
    <izvorni_sadrzaj>
      <item>OROTERRA d.o.o., OIB 57214718683, Milana Prpića 112,49243 Oroslavje</item>
      <item>FINA Regionalni centar Zagreb, OIB 85821130368, Trg svibanjskih žrtava 1995. 1,10000 Zagreb</item>
      <item>H-ABDUCO d.o.o., OIB 13667298928, Slavonska avenija 6A,10000 Zagreb</item>
      <item>Davor Preis, OIB 71683312615, Rokov Perivoj 6,10000 Zagreb</item>
    </izvorni_sadrzaj>
    <derivirana_varijabla naziv="DomainObject.Predmet.SudioniciListAdressOIB_1">
      <item>OROTERRA d.o.o., OIB 57214718683, Milana Prpića 112,49243 Oroslavje</item>
      <item>FINA Regionalni centar Zagreb, OIB 85821130368, Trg svibanjskih žrtava 1995. 1,10000 Zagreb</item>
      <item>H-ABDUCO d.o.o., OIB 13667298928, Slavonska avenija 6A,10000 Zagreb</item>
      <item>Davor Preis, OIB 71683312615, Rokov Perivoj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57214718683</item>
      <item>, OIB 85821130368</item>
      <item>, OIB 13667298928</item>
      <item>, OIB 71683312615</item>
    </izvorni_sadrzaj>
    <derivirana_varijabla naziv="DomainObject.Predmet.SudioniciListNazivOIB_1">
      <item>, OIB 57214718683</item>
      <item>, OIB 85821130368</item>
      <item>, OIB 13667298928</item>
      <item>, OIB 71683312615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F317C-244F-46F5-AB60-1791A26034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204</properties:Words>
  <properties:Characters>1172</properties:Characters>
  <properties:Lines>52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2019-04-08T08:41:00Z</dcterms:created>
  <dc:creator>x</dc:creator>
  <cp:lastModifiedBy>Gordana Cvitković</cp:lastModifiedBy>
  <cp:lastPrinted>2019-04-08T08:48:00Z</cp:lastPrinted>
  <dcterms:modified xmlns:xsi="http://www.w3.org/2001/XMLSchema-instance" xsi:type="dcterms:W3CDTF">2019-04-08T08:48:00Z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(St-2646-2017 Zaključak- ročište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