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76a6" w14:paraId="ed776a6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17622C">
        <w:t>VITAMINIA d.o.o. za trgovinu i usluge, OIB: 29888304644, MBS: 080621233, Zagreb, Frana Alfirevića 59</w:t>
      </w:r>
      <w:r w:rsidR="00FB1F31">
        <w:t xml:space="preserve">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7622C">
        <w:t>VITAMINIA d.o.o. za trgovinu i usluge, OIB: 29888304644, MBS: 080621233, Zagreb, Frana Alfirevića 59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251CB" w:rsidRPr="007251CB">
        <w:t>Damir Cincar, OIB: 60464850994, Osijek, Svete Ane 15b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17622C">
        <w:t>VITAMINIA d.o.o. za trgovinu i usluge, OIB: 29888304644, MBS: 080621233, Zagreb, Frana Alfirevića 59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51673">
        <w:rPr>
          <w:bCs/>
        </w:rPr>
        <w:t>30.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FC6066">
        <w:rPr>
          <w:bCs/>
        </w:rPr>
        <w:t>5631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8.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17622C">
        <w:t>VITAMINIA d.o.o. za trgovinu i usluge, OIB: 29888304644, MBS: 080621233, Zagreb, Frana Alfirevića 59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CA474A">
        <w:t>19</w:t>
      </w:r>
      <w:r>
        <w:t>. travnja 2018. objavio je Oglas na mrežnoj stranici e-oglasna ploča sudova pod poslovnim brojem 19 St-</w:t>
      </w:r>
      <w:r w:rsidR="0017622C">
        <w:t>417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C8378A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4E0" w:rsidP="005C2CD1" w:rsidR="005A24E0">
      <w:r>
        <w:separator/>
      </w:r>
    </w:p>
  </w:endnote>
  <w:endnote w:id="0" w:type="continuationSeparator">
    <w:p w:rsidRDefault="005A24E0" w:rsidP="005C2CD1" w:rsidR="005A2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4E0" w:rsidP="005C2CD1" w:rsidR="005A24E0">
      <w:r>
        <w:separator/>
      </w:r>
    </w:p>
  </w:footnote>
  <w:footnote w:id="0" w:type="continuationSeparator">
    <w:p w:rsidRDefault="005A24E0" w:rsidP="005C2CD1" w:rsidR="005A2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E9F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17622C">
          <w:t>417</w:t>
        </w:r>
        <w:r w:rsidR="008D4581">
          <w:t>/201</w:t>
        </w:r>
        <w:r w:rsidR="009963EC">
          <w:t>8</w:t>
        </w:r>
        <w:r w:rsidR="008D4581">
          <w:t>-</w:t>
        </w:r>
        <w:r w:rsidR="0017622C">
          <w:t>7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7622C">
      <w:t>417</w:t>
    </w:r>
    <w:r w:rsidR="00071A4C">
      <w:t>/201</w:t>
    </w:r>
    <w:r w:rsidR="009963EC">
      <w:t>8</w:t>
    </w:r>
    <w:r w:rsidR="00071A4C">
      <w:t>-</w:t>
    </w:r>
    <w:r w:rsidR="0017622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7E9F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A24E0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251CB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378A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202B"/>
    <w:rsid w:val="00EF641E"/>
    <w:rsid w:val="00F036D3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C606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VITAMINIA d.o.o.</izvorni_sadrzaj>
    <derivirana_varijabla naziv="DomainObject.Predmet.ProtustrankaFormated_1">  VITAMINIA d.o.o.</derivirana_varijabla>
  </DomainObject.Predmet.ProtustrankaFormated>
  <DomainObject.Predmet.ProtustrankaFormatedOIB>
    <izvorni_sadrzaj>  VITAMINIA d.o.o., OIB 29888304644</izvorni_sadrzaj>
    <derivirana_varijabla naziv="DomainObject.Predmet.ProtustrankaFormatedOIB_1">  VITAMINIA d.o.o., OIB 29888304644</derivirana_varijabla>
  </DomainObject.Predmet.ProtustrankaFormatedOIB>
  <DomainObject.Predmet.ProtustrankaFormatedWithAdress>
    <izvorni_sadrzaj> VITAMINIA d.o.o., Frana Alfirevića 59, 10000 Zagreb</izvorni_sadrzaj>
    <derivirana_varijabla naziv="DomainObject.Predmet.ProtustrankaFormatedWithAdress_1"> VITAMINIA d.o.o., Frana Alfirevića 59, 10000 Zagreb</derivirana_varijabla>
  </DomainObject.Predmet.ProtustrankaFormatedWithAdress>
  <DomainObject.Predmet.ProtustrankaFormatedWithAdressOIB>
    <izvorni_sadrzaj> VITAMINIA d.o.o., OIB 29888304644, Frana Alfirevića 59, 10000 Zagreb</izvorni_sadrzaj>
    <derivirana_varijabla naziv="DomainObject.Predmet.ProtustrankaFormatedWithAdressOIB_1"> VITAMINIA d.o.o., OIB 29888304644, Frana Alfirevića 59, 10000 Zagreb</derivirana_varijabla>
  </DomainObject.Predmet.ProtustrankaFormatedWithAdressOIB>
  <DomainObject.Predmet.ProtustrankaWithAdress>
    <izvorni_sadrzaj>VITAMINIA d.o.o. Frana Alfirevića 59, 10000 Zagreb</izvorni_sadrzaj>
    <derivirana_varijabla naziv="DomainObject.Predmet.ProtustrankaWithAdress_1">VITAMINIA d.o.o. Frana Alfirevića 59, 10000 Zagreb</derivirana_varijabla>
  </DomainObject.Predmet.ProtustrankaWithAdress>
  <DomainObject.Predmet.ProtustrankaWithAdressOIB>
    <izvorni_sadrzaj>VITAMINIA d.o.o., OIB 29888304644, Frana Alfirevića 59, 10000 Zagreb</izvorni_sadrzaj>
    <derivirana_varijabla naziv="DomainObject.Predmet.ProtustrankaWithAdressOIB_1">VITAMINIA d.o.o., OIB 29888304644, Frana Alfirevića 59, 10000 Zagreb</derivirana_varijabla>
  </DomainObject.Predmet.ProtustrankaWithAdressOIB>
  <DomainObject.Predmet.ProtustrankaNazivFormated>
    <izvorni_sadrzaj>VITAMINIA d.o.o.</izvorni_sadrzaj>
    <derivirana_varijabla naziv="DomainObject.Predmet.ProtustrankaNazivFormated_1">VITAMINIA d.o.o.</derivirana_varijabla>
  </DomainObject.Predmet.ProtustrankaNazivFormated>
  <DomainObject.Predmet.ProtustrankaNazivFormatedOIB>
    <izvorni_sadrzaj>VITAMINIA d.o.o., OIB 29888304644</izvorni_sadrzaj>
    <derivirana_varijabla naziv="DomainObject.Predmet.ProtustrankaNazivFormatedOIB_1">VITAMINIA d.o.o., OIB 29888304644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VITAMINIA d.o.o.</item>
    </izvorni_sadrzaj>
    <derivirana_varijabla naziv="DomainObject.Predmet.ProtuStrankaListFormated_1">
      <item>VITAMINIA d.o.o.</item>
    </derivirana_varijabla>
  </DomainObject.Predmet.ProtuStrankaListFormated>
  <DomainObject.Predmet.ProtuStrankaListFormatedOIB>
    <izvorni_sadrzaj>
      <item>VITAMINIA d.o.o., OIB 29888304644</item>
    </izvorni_sadrzaj>
    <derivirana_varijabla naziv="DomainObject.Predmet.ProtuStrankaListFormatedOIB_1">
      <item>VITAMINIA d.o.o., OIB 29888304644</item>
    </derivirana_varijabla>
  </DomainObject.Predmet.ProtuStrankaListFormatedOIB>
  <DomainObject.Predmet.ProtuStrankaListFormatedWithAdress>
    <izvorni_sadrzaj>
      <item>VITAMINIA d.o.o., Frana Alfirevića 59, 10000 Zagreb</item>
    </izvorni_sadrzaj>
    <derivirana_varijabla naziv="DomainObject.Predmet.ProtuStrankaListFormatedWithAdress_1">
      <item>VITAMINIA d.o.o., Frana Alfirevića 59, 10000 Zagreb</item>
    </derivirana_varijabla>
  </DomainObject.Predmet.ProtuStrankaListFormatedWithAdress>
  <DomainObject.Predmet.ProtuStrankaListFormatedWithAdressOIB>
    <izvorni_sadrzaj>
      <item>VITAMINIA d.o.o., OIB 29888304644, Frana Alfirevića 59, 10000 Zagreb</item>
    </izvorni_sadrzaj>
    <derivirana_varijabla naziv="DomainObject.Predmet.ProtuStrankaListFormatedWithAdressOIB_1">
      <item>VITAMINIA d.o.o., OIB 29888304644, Frana Alfirevića 59, 10000 Zagreb</item>
    </derivirana_varijabla>
  </DomainObject.Predmet.ProtuStrankaListFormatedWithAdressOIB>
  <DomainObject.Predmet.ProtuStrankaListNazivFormated>
    <izvorni_sadrzaj>
      <item>VITAMINIA d.o.o.</item>
    </izvorni_sadrzaj>
    <derivirana_varijabla naziv="DomainObject.Predmet.ProtuStrankaListNazivFormated_1">
      <item>VITAMINIA d.o.o.</item>
    </derivirana_varijabla>
  </DomainObject.Predmet.ProtuStrankaListNazivFormated>
  <DomainObject.Predmet.ProtuStrankaListNazivFormatedOIB>
    <izvorni_sadrzaj>
      <item>VITAMINIA d.o.o., OIB 29888304644</item>
    </izvorni_sadrzaj>
    <derivirana_varijabla naziv="DomainObject.Predmet.ProtuStrankaListNazivFormatedOIB_1">
      <item>VITAMINIA d.o.o., OIB 29888304644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VITAMINIA d.o.o.</izvorni_sadrzaj>
    <derivirana_varijabla naziv="DomainObject.Predmet.ProtustrankaIDrugi_1">VITAMINIA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VITAMINIA d.o.o., OIB 29888304644, Frana Alfirevića 59, 10000 Zagreb</izvorni_sadrzaj>
    <derivirana_varijabla naziv="DomainObject.Predmet.ProtustrankaIDrugiAdressOIB_1">VITAMINIA d.o.o., OIB 29888304644, Frana Alfirevića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VITAMINIA d.o.o.</item>
      <item>FINA Regionalni centar Zagreb</item>
    </izvorni_sadrzaj>
    <derivirana_varijabla naziv="DomainObject.Predmet.SudioniciListNaziv_1">
      <item>VITAMINIA d.o.o.</item>
      <item>FINA Regionalni centar Zagreb</item>
    </derivirana_varijabla>
  </DomainObject.Predmet.SudioniciListNaziv>
  <DomainObject.Predmet.SudioniciListAdressOIB>
    <izvorni_sadrzaj>
      <item>VITAMINIA d.o.o., OIB 29888304644, Frana Alfirevića 59,10000 Zagreb</item>
      <item>FINA Regionalni centar Zagreb, OIB 85821130368, Trg svibanjskih žrtava 1995. 1,10000 Zagreb</item>
    </izvorni_sadrzaj>
    <derivirana_varijabla naziv="DomainObject.Predmet.SudioniciListAdressOIB_1">
      <item>VITAMINIA d.o.o., OIB 29888304644, Frana Alfirevića 59,10000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29888304644</item>
      <item>, OIB 85821130368</item>
    </izvorni_sadrzaj>
    <derivirana_varijabla naziv="DomainObject.Predmet.SudioniciListNazivOIB_1">
      <item>, OIB 29888304644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26ACE-6B1D-4190-B842-3278D34E5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3110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2018-06-08T06:09:00Z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2018-06-08T10:36:00Z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(VITAMINIA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