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5a0a4" w14:paraId="945a0a4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B3782E">
        <w:t>19</w:t>
      </w:r>
      <w:r w:rsidR="007F50FC">
        <w:t>2</w:t>
      </w:r>
      <w:r w:rsidR="00BA2DCF">
        <w:t>/2018</w:t>
      </w:r>
      <w:r w:rsidR="00DF0E12">
        <w:t>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7F50FC">
        <w:t>DREAMS j.d.o.o. za ugostiteljstvo</w:t>
      </w:r>
      <w:r w:rsidR="007F50FC" w:rsidRPr="00E4460C">
        <w:t xml:space="preserve">, </w:t>
      </w:r>
      <w:r w:rsidR="007F50FC">
        <w:t>Zadar, Put Murvice 46</w:t>
      </w:r>
      <w:r w:rsidR="007F50FC" w:rsidRPr="00E4460C">
        <w:t xml:space="preserve">, OIB: </w:t>
      </w:r>
      <w:r w:rsidR="007F50FC">
        <w:t>87371481474</w:t>
      </w:r>
      <w:r>
        <w:t xml:space="preserve">, </w:t>
      </w:r>
      <w:r w:rsidR="0050784B">
        <w:t>zastupanom po članu</w:t>
      </w:r>
      <w:r w:rsidR="007263AB" w:rsidRPr="00FF60D5">
        <w:t xml:space="preserve"> uprave </w:t>
      </w:r>
      <w:r w:rsidR="007F50FC">
        <w:t>Marini Stilinović iz Zadra</w:t>
      </w:r>
      <w:r>
        <w:t xml:space="preserve">,  </w:t>
      </w:r>
      <w:r w:rsidR="0015057C">
        <w:t>15</w:t>
      </w:r>
      <w:r w:rsidR="00984003">
        <w:t xml:space="preserve">. </w:t>
      </w:r>
      <w:r w:rsidR="00BC0FE1">
        <w:t xml:space="preserve"> </w:t>
      </w:r>
      <w:r w:rsidR="00CE411B">
        <w:t>lipnja</w:t>
      </w:r>
      <w:r>
        <w:t xml:space="preserve"> 201</w:t>
      </w:r>
      <w:r w:rsidR="00BA2DCF">
        <w:t>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E411B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CE411B">
        <w:rPr>
          <w:b/>
        </w:rPr>
        <w:t>3</w:t>
      </w:r>
      <w:r w:rsidR="00372EF1" w:rsidRPr="00CE411B">
        <w:rPr>
          <w:b/>
        </w:rPr>
        <w:t xml:space="preserve">. </w:t>
      </w:r>
      <w:r w:rsidR="00CE411B">
        <w:rPr>
          <w:b/>
        </w:rPr>
        <w:t>srpnja</w:t>
      </w:r>
      <w:r w:rsidR="006A2139" w:rsidRPr="00CE411B">
        <w:rPr>
          <w:b/>
        </w:rPr>
        <w:t xml:space="preserve"> 2018</w:t>
      </w:r>
      <w:r w:rsidR="00A67650" w:rsidRPr="00CE411B">
        <w:rPr>
          <w:b/>
        </w:rPr>
        <w:t xml:space="preserve">. u </w:t>
      </w:r>
      <w:r w:rsidR="007A1CCB">
        <w:rPr>
          <w:b/>
        </w:rPr>
        <w:t>9</w:t>
      </w:r>
      <w:r w:rsidR="00DF0E12" w:rsidRPr="00CE411B">
        <w:rPr>
          <w:b/>
        </w:rPr>
        <w:t>,</w:t>
      </w:r>
      <w:r w:rsidR="007F50FC">
        <w:rPr>
          <w:b/>
        </w:rPr>
        <w:t>30</w:t>
      </w:r>
      <w:r w:rsidR="00372EF1">
        <w:t xml:space="preserve"> sati </w:t>
      </w:r>
      <w:r w:rsidR="00B51F49">
        <w:t>kod</w:t>
      </w:r>
      <w:r w:rsidR="00372EF1">
        <w:t xml:space="preserve"> </w:t>
      </w:r>
      <w:r w:rsidR="00B51F49">
        <w:t>Trgovačkog suda u Zadru,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50784B">
        <w:t>. izreke ovog zaključka poziva</w:t>
      </w:r>
      <w:r>
        <w:t xml:space="preserve"> se osoba ovlaštena za zastupanje dužnika po zakonu </w:t>
      </w:r>
      <w:r w:rsidR="007F50FC">
        <w:t>Marina Stilinović iz Zadra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</w:t>
      </w:r>
      <w:r w:rsidR="00BA2DCF">
        <w:t xml:space="preserve">zakonu </w:t>
      </w:r>
      <w:r w:rsidR="007F50FC">
        <w:t>Marina Stilinović iz Zadra</w:t>
      </w:r>
      <w:r w:rsidR="007263AB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7F50FC">
        <w:t>DREAMS j.d.o.o. za ugostiteljstvo</w:t>
      </w:r>
      <w:r w:rsidR="007F50FC" w:rsidRPr="00E4460C">
        <w:t xml:space="preserve">, </w:t>
      </w:r>
      <w:r w:rsidR="007F50FC">
        <w:t>Zadar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7F50FC">
        <w:t>31</w:t>
      </w:r>
      <w:r>
        <w:t xml:space="preserve">. </w:t>
      </w:r>
      <w:r w:rsidR="007F50FC">
        <w:t>svibnja</w:t>
      </w:r>
      <w:r w:rsidR="005034F8">
        <w:t xml:space="preserve"> 2018</w:t>
      </w:r>
      <w:r>
        <w:t>.</w:t>
      </w:r>
      <w:r w:rsidRPr="006A6907">
        <w:t xml:space="preserve"> u Očevidniku redoslijeda osnova za plaćanje ima evidentirane neizvršene osnove za plaćanje u neprekinutom razdoblju od </w:t>
      </w:r>
      <w:r w:rsidR="00BA2DCF">
        <w:t>120</w:t>
      </w:r>
      <w:r w:rsidRPr="006A6907">
        <w:t xml:space="preserve"> dana u iznosu od </w:t>
      </w:r>
      <w:r w:rsidR="007F50FC">
        <w:t>15</w:t>
      </w:r>
      <w:r w:rsidR="007263AB">
        <w:t>.</w:t>
      </w:r>
      <w:r w:rsidR="007F50FC">
        <w:t>785</w:t>
      </w:r>
      <w:r w:rsidR="00B3782E">
        <w:t>,</w:t>
      </w:r>
      <w:r w:rsidR="007F50FC">
        <w:t>63</w:t>
      </w:r>
      <w:r>
        <w:t xml:space="preserve"> </w:t>
      </w:r>
      <w:r w:rsidRPr="006A6907">
        <w:t>kun</w:t>
      </w:r>
      <w:r w:rsidR="00285B2C">
        <w:t>a</w:t>
      </w:r>
      <w:r w:rsidRPr="006A6907">
        <w:t xml:space="preserve">, te da </w:t>
      </w:r>
      <w:r w:rsidR="00E90F8F">
        <w:t xml:space="preserve">ima </w:t>
      </w:r>
      <w:r w:rsidR="007F50FC">
        <w:t>dvoje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Stečajnog zakona</w:t>
      </w:r>
      <w:r>
        <w:t>, to je valjalo odrediti ročište radi utvrđivanja uvjeta za otvaranje i vođenje stečajnog postupka.</w:t>
      </w:r>
    </w:p>
    <w:p w:rsidRDefault="0050784B" w:rsidP="00A576FE" w:rsidR="00A576FE">
      <w:pPr>
        <w:jc w:val="center"/>
      </w:pPr>
      <w:r>
        <w:lastRenderedPageBreak/>
        <w:t>U Zadru</w:t>
      </w:r>
      <w:r w:rsidR="00CE411B">
        <w:t>,</w:t>
      </w:r>
      <w:r>
        <w:t xml:space="preserve"> </w:t>
      </w:r>
      <w:r w:rsidR="0015057C">
        <w:t>15</w:t>
      </w:r>
      <w:r w:rsidR="00984003">
        <w:t xml:space="preserve">. </w:t>
      </w:r>
      <w:r w:rsidR="00CE411B">
        <w:t>lipnja</w:t>
      </w:r>
      <w:r w:rsidR="00A576FE">
        <w:t xml:space="preserve"> 201</w:t>
      </w:r>
      <w:r w:rsidR="00BA2DCF">
        <w:t>8</w:t>
      </w:r>
      <w:r w:rsidR="00A576FE">
        <w:t>.</w:t>
      </w:r>
    </w:p>
    <w:p w:rsidRDefault="00A576FE" w:rsidP="00A576FE" w:rsidR="00A576FE"/>
    <w:p w:rsidRDefault="001A358E" w:rsidP="00881E84" w:rsidR="00A576FE">
      <w:r>
        <w:t>Za točnost otpravka – ovlašteni slubženik</w:t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7D5097">
        <w:tab/>
      </w:r>
      <w:r w:rsidR="00E92C42">
        <w:tab/>
      </w:r>
      <w:r w:rsidR="00E92C42">
        <w:tab/>
      </w:r>
      <w:r w:rsidR="00CE1656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A2DCF" w:rsidP="00A576FE" w:rsidR="00A576FE">
      <w:pPr>
        <w:ind w:firstLine="708"/>
      </w:pPr>
      <w:r>
        <w:t>Pouka o pravnom lijeku</w:t>
      </w:r>
      <w:r w:rsidR="00A576FE">
        <w:t xml:space="preserve">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7F50FC">
        <w:t>Marina Stilinović iz Zadra</w:t>
      </w:r>
      <w:r w:rsidR="007F50FC" w:rsidRPr="00E4460C">
        <w:t xml:space="preserve">, </w:t>
      </w:r>
      <w:r w:rsidR="007F50FC">
        <w:t>Put Murvice 46</w:t>
      </w:r>
      <w:r w:rsidR="0015057C">
        <w:t xml:space="preserve"> </w:t>
      </w:r>
      <w:r w:rsidR="00372EF1">
        <w:t xml:space="preserve">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1A358E">
      <w:rPr>
        <w:noProof/>
      </w:rPr>
      <w:t>2</w:t>
    </w:r>
    <w:r w:rsidR="00631438">
      <w:fldChar w:fldCharType="end"/>
    </w:r>
    <w:r w:rsidR="00CE411B">
      <w:tab/>
    </w:r>
    <w:r w:rsidR="00CE411B">
      <w:tab/>
    </w:r>
    <w:r w:rsidR="00CE411B">
      <w:tab/>
    </w:r>
    <w:r w:rsidR="00631438">
      <w:tab/>
    </w:r>
    <w:r w:rsidR="003C6ABB">
      <w:t>Posl. br.: 1 St-</w:t>
    </w:r>
    <w:r w:rsidR="007F50FC">
      <w:t>192</w:t>
    </w:r>
    <w:r w:rsidR="006A4863">
      <w:t>/</w:t>
    </w:r>
    <w:r w:rsidR="007B450B">
      <w:t>20</w:t>
    </w:r>
    <w:r w:rsidR="00BA2DCF">
      <w:t>18</w:t>
    </w:r>
    <w:r w:rsidR="006A4863">
      <w:t>-</w:t>
    </w:r>
    <w:r w:rsidR="00DF0E12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131D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18F6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57C"/>
    <w:rsid w:val="00150C8D"/>
    <w:rsid w:val="00153B5F"/>
    <w:rsid w:val="00155EF2"/>
    <w:rsid w:val="0016449D"/>
    <w:rsid w:val="00164CB1"/>
    <w:rsid w:val="001713C7"/>
    <w:rsid w:val="00173F44"/>
    <w:rsid w:val="00176998"/>
    <w:rsid w:val="00194AA6"/>
    <w:rsid w:val="00194CAC"/>
    <w:rsid w:val="001A1D49"/>
    <w:rsid w:val="001A358E"/>
    <w:rsid w:val="001A5792"/>
    <w:rsid w:val="001B22A8"/>
    <w:rsid w:val="001B2B7F"/>
    <w:rsid w:val="001B3AB3"/>
    <w:rsid w:val="001C2BF1"/>
    <w:rsid w:val="001C48A8"/>
    <w:rsid w:val="001D1E5D"/>
    <w:rsid w:val="001E4CA8"/>
    <w:rsid w:val="001E6D36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4CB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B2C"/>
    <w:rsid w:val="00285EF8"/>
    <w:rsid w:val="00286427"/>
    <w:rsid w:val="00291FA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AC0"/>
    <w:rsid w:val="002D49EC"/>
    <w:rsid w:val="002D7D7A"/>
    <w:rsid w:val="002E30B8"/>
    <w:rsid w:val="002E3177"/>
    <w:rsid w:val="002F012D"/>
    <w:rsid w:val="002F1212"/>
    <w:rsid w:val="002F28E0"/>
    <w:rsid w:val="002F538F"/>
    <w:rsid w:val="003018CA"/>
    <w:rsid w:val="00301A58"/>
    <w:rsid w:val="00302B08"/>
    <w:rsid w:val="0031150D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5102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32AA"/>
    <w:rsid w:val="00454BE6"/>
    <w:rsid w:val="00456801"/>
    <w:rsid w:val="00461C9E"/>
    <w:rsid w:val="00465361"/>
    <w:rsid w:val="004731FA"/>
    <w:rsid w:val="004777A9"/>
    <w:rsid w:val="004807CF"/>
    <w:rsid w:val="00485E2C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D5B0A"/>
    <w:rsid w:val="004F1F54"/>
    <w:rsid w:val="004F4034"/>
    <w:rsid w:val="004F598E"/>
    <w:rsid w:val="004F758C"/>
    <w:rsid w:val="00500287"/>
    <w:rsid w:val="0050074C"/>
    <w:rsid w:val="005034F8"/>
    <w:rsid w:val="0050784B"/>
    <w:rsid w:val="00511268"/>
    <w:rsid w:val="005124E0"/>
    <w:rsid w:val="00512C7D"/>
    <w:rsid w:val="005202A5"/>
    <w:rsid w:val="00530AEA"/>
    <w:rsid w:val="005403F9"/>
    <w:rsid w:val="00540F8E"/>
    <w:rsid w:val="005449BB"/>
    <w:rsid w:val="005652F2"/>
    <w:rsid w:val="005707C8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7D1F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07BB2"/>
    <w:rsid w:val="00710A06"/>
    <w:rsid w:val="0071171E"/>
    <w:rsid w:val="00713857"/>
    <w:rsid w:val="00721F79"/>
    <w:rsid w:val="007223BB"/>
    <w:rsid w:val="007263AB"/>
    <w:rsid w:val="00732794"/>
    <w:rsid w:val="00736FC6"/>
    <w:rsid w:val="007404E9"/>
    <w:rsid w:val="00740948"/>
    <w:rsid w:val="0076721D"/>
    <w:rsid w:val="00773885"/>
    <w:rsid w:val="00780041"/>
    <w:rsid w:val="00794DBD"/>
    <w:rsid w:val="00797B66"/>
    <w:rsid w:val="007A1710"/>
    <w:rsid w:val="007A1CCB"/>
    <w:rsid w:val="007B450B"/>
    <w:rsid w:val="007D5097"/>
    <w:rsid w:val="007D6382"/>
    <w:rsid w:val="007D6FF4"/>
    <w:rsid w:val="007E0AFC"/>
    <w:rsid w:val="007E172D"/>
    <w:rsid w:val="007E4EA3"/>
    <w:rsid w:val="007F300A"/>
    <w:rsid w:val="007F50FC"/>
    <w:rsid w:val="007F6C6F"/>
    <w:rsid w:val="008042F7"/>
    <w:rsid w:val="008045FD"/>
    <w:rsid w:val="00805D5C"/>
    <w:rsid w:val="00816C5F"/>
    <w:rsid w:val="00817A32"/>
    <w:rsid w:val="00834675"/>
    <w:rsid w:val="00836A6B"/>
    <w:rsid w:val="00836FE9"/>
    <w:rsid w:val="008440AA"/>
    <w:rsid w:val="008463BA"/>
    <w:rsid w:val="0085248C"/>
    <w:rsid w:val="008554FB"/>
    <w:rsid w:val="00856C12"/>
    <w:rsid w:val="00857CB9"/>
    <w:rsid w:val="00871DB5"/>
    <w:rsid w:val="0087337A"/>
    <w:rsid w:val="00873EB8"/>
    <w:rsid w:val="00881E84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77B9C"/>
    <w:rsid w:val="00984003"/>
    <w:rsid w:val="0098701D"/>
    <w:rsid w:val="009A1D92"/>
    <w:rsid w:val="009A76E5"/>
    <w:rsid w:val="009C1F87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26"/>
    <w:rsid w:val="00A42102"/>
    <w:rsid w:val="00A54CBF"/>
    <w:rsid w:val="00A576FE"/>
    <w:rsid w:val="00A626D4"/>
    <w:rsid w:val="00A62A1F"/>
    <w:rsid w:val="00A65B8B"/>
    <w:rsid w:val="00A67650"/>
    <w:rsid w:val="00A70A5D"/>
    <w:rsid w:val="00A7781E"/>
    <w:rsid w:val="00A80B05"/>
    <w:rsid w:val="00A815AD"/>
    <w:rsid w:val="00A82C88"/>
    <w:rsid w:val="00A93C5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04D99"/>
    <w:rsid w:val="00B17535"/>
    <w:rsid w:val="00B2519B"/>
    <w:rsid w:val="00B26EB5"/>
    <w:rsid w:val="00B30288"/>
    <w:rsid w:val="00B3782E"/>
    <w:rsid w:val="00B37945"/>
    <w:rsid w:val="00B37C3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2DCF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12732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2424"/>
    <w:rsid w:val="00C862B5"/>
    <w:rsid w:val="00C87E33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656"/>
    <w:rsid w:val="00CE1BA0"/>
    <w:rsid w:val="00CE411B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0CCF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163"/>
    <w:rsid w:val="00DF666E"/>
    <w:rsid w:val="00E00EB3"/>
    <w:rsid w:val="00E037E8"/>
    <w:rsid w:val="00E11199"/>
    <w:rsid w:val="00E1133B"/>
    <w:rsid w:val="00E11999"/>
    <w:rsid w:val="00E13AFB"/>
    <w:rsid w:val="00E35E92"/>
    <w:rsid w:val="00E4366F"/>
    <w:rsid w:val="00E50151"/>
    <w:rsid w:val="00E523CF"/>
    <w:rsid w:val="00E54133"/>
    <w:rsid w:val="00E55A5C"/>
    <w:rsid w:val="00E61FA9"/>
    <w:rsid w:val="00E651B1"/>
    <w:rsid w:val="00E73C36"/>
    <w:rsid w:val="00E80376"/>
    <w:rsid w:val="00E81B97"/>
    <w:rsid w:val="00E8293B"/>
    <w:rsid w:val="00E8414D"/>
    <w:rsid w:val="00E864A3"/>
    <w:rsid w:val="00E8758E"/>
    <w:rsid w:val="00E87798"/>
    <w:rsid w:val="00E90F8F"/>
    <w:rsid w:val="00E92C42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A35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35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35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35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35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A35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35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35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35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35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2018.</izvorni_sadrzaj>
    <derivirana_varijabla naziv="DomainObject.Predmet.DatumOsnivanja_1">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St-192/2018</izvorni_sadrzaj>
    <derivirana_varijabla naziv="DomainObject.Predmet.OznakaBroj_1">St-192/2018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DREAMS j.d.o.o. za ugostiteljstvo</izvorni_sadrzaj>
    <derivirana_varijabla naziv="DomainObject.Predmet.ProtustrankaFormated_1">  DREAMS j.d.o.o. za ugostiteljstvo</derivirana_varijabla>
  </DomainObject.Predmet.ProtustrankaFormated>
  <DomainObject.Predmet.ProtustrankaFormatedOIB>
    <izvorni_sadrzaj>  DREAMS j.d.o.o. za ugostiteljstvo, OIB 87371481474</izvorni_sadrzaj>
    <derivirana_varijabla naziv="DomainObject.Predmet.ProtustrankaFormatedOIB_1">  DREAMS j.d.o.o. za ugostiteljstvo, OIB 87371481474</derivirana_varijabla>
  </DomainObject.Predmet.ProtustrankaFormatedOIB>
  <DomainObject.Predmet.ProtustrankaFormatedWithAdress>
    <izvorni_sadrzaj> DREAMS j.d.o.o. za ugostiteljstvo, Put Murvice 46, 23000 Zadar</izvorni_sadrzaj>
    <derivirana_varijabla naziv="DomainObject.Predmet.ProtustrankaFormatedWithAdress_1"> DREAMS j.d.o.o. za ugostiteljstvo, Put Murvice 46, 23000 Zadar</derivirana_varijabla>
  </DomainObject.Predmet.ProtustrankaFormatedWithAdress>
  <DomainObject.Predmet.ProtustrankaFormatedWithAdressOIB>
    <izvorni_sadrzaj> DREAMS j.d.o.o. za ugostiteljstvo, OIB 87371481474, Put Murvice 46, 23000 Zadar</izvorni_sadrzaj>
    <derivirana_varijabla naziv="DomainObject.Predmet.ProtustrankaFormatedWithAdressOIB_1"> DREAMS j.d.o.o. za ugostiteljstvo, OIB 87371481474, Put Murvice 46, 23000 Zadar</derivirana_varijabla>
  </DomainObject.Predmet.ProtustrankaFormatedWithAdressOIB>
  <DomainObject.Predmet.ProtustrankaWithAdress>
    <izvorni_sadrzaj>DREAMS j.d.o.o. za ugostiteljstvo Put Murvice 46, 23000 Zadar</izvorni_sadrzaj>
    <derivirana_varijabla naziv="DomainObject.Predmet.ProtustrankaWithAdress_1">DREAMS j.d.o.o. za ugostiteljstvo Put Murvice 46, 23000 Zadar</derivirana_varijabla>
  </DomainObject.Predmet.ProtustrankaWithAdress>
  <DomainObject.Predmet.ProtustrankaWithAdressOIB>
    <izvorni_sadrzaj>DREAMS j.d.o.o. za ugostiteljstvo, OIB 87371481474, Put Murvice 46, 23000 Zadar</izvorni_sadrzaj>
    <derivirana_varijabla naziv="DomainObject.Predmet.ProtustrankaWithAdressOIB_1">DREAMS j.d.o.o. za ugostiteljstvo, OIB 87371481474, Put Murvice 46, 23000 Zadar</derivirana_varijabla>
  </DomainObject.Predmet.ProtustrankaWithAdressOIB>
  <DomainObject.Predmet.ProtustrankaNazivFormated>
    <izvorni_sadrzaj>DREAMS j.d.o.o. za ugostiteljstvo</izvorni_sadrzaj>
    <derivirana_varijabla naziv="DomainObject.Predmet.ProtustrankaNazivFormated_1">DREAMS j.d.o.o. za ugostiteljstvo</derivirana_varijabla>
  </DomainObject.Predmet.ProtustrankaNazivFormated>
  <DomainObject.Predmet.ProtustrankaNazivFormatedOIB>
    <izvorni_sadrzaj>DREAMS j.d.o.o. za ugostiteljstvo, OIB 87371481474</izvorni_sadrzaj>
    <derivirana_varijabla naziv="DomainObject.Predmet.ProtustrankaNazivFormatedOIB_1">DREAMS j.d.o.o. za ugostiteljstvo, OIB 87371481474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DREAMS j.d.o.o. za ugostiteljstvo</item>
    </izvorni_sadrzaj>
    <derivirana_varijabla naziv="DomainObject.Predmet.ProtuStrankaListFormated_1">
      <item>DREAMS j.d.o.o. za ugostiteljstvo</item>
    </derivirana_varijabla>
  </DomainObject.Predmet.ProtuStrankaListFormated>
  <DomainObject.Predmet.ProtuStrankaListFormatedOIB>
    <izvorni_sadrzaj>
      <item>DREAMS j.d.o.o. za ugostiteljstvo, OIB 87371481474</item>
    </izvorni_sadrzaj>
    <derivirana_varijabla naziv="DomainObject.Predmet.ProtuStrankaListFormatedOIB_1">
      <item>DREAMS j.d.o.o. za ugostiteljstvo, OIB 87371481474</item>
    </derivirana_varijabla>
  </DomainObject.Predmet.ProtuStrankaListFormatedOIB>
  <DomainObject.Predmet.ProtuStrankaListFormatedWithAdress>
    <izvorni_sadrzaj>
      <item>DREAMS j.d.o.o. za ugostiteljstvo, Put Murvice 46, 23000 Zadar</item>
    </izvorni_sadrzaj>
    <derivirana_varijabla naziv="DomainObject.Predmet.ProtuStrankaListFormatedWithAdress_1">
      <item>DREAMS j.d.o.o. za ugostiteljstvo, Put Murvice 46, 23000 Zadar</item>
    </derivirana_varijabla>
  </DomainObject.Predmet.ProtuStrankaListFormatedWithAdress>
  <DomainObject.Predmet.ProtuStrankaListFormatedWithAdressOIB>
    <izvorni_sadrzaj>
      <item>DREAMS j.d.o.o. za ugostiteljstvo, OIB 87371481474, Put Murvice 46, 23000 Zadar</item>
    </izvorni_sadrzaj>
    <derivirana_varijabla naziv="DomainObject.Predmet.ProtuStrankaListFormatedWithAdressOIB_1">
      <item>DREAMS j.d.o.o. za ugostiteljstvo, OIB 87371481474, Put Murvice 46, 23000 Zadar</item>
    </derivirana_varijabla>
  </DomainObject.Predmet.ProtuStrankaListFormatedWithAdressOIB>
  <DomainObject.Predmet.ProtuStrankaListNazivFormated>
    <izvorni_sadrzaj>
      <item>DREAMS j.d.o.o. za ugostiteljstvo</item>
    </izvorni_sadrzaj>
    <derivirana_varijabla naziv="DomainObject.Predmet.ProtuStrankaListNazivFormated_1">
      <item>DREAMS j.d.o.o. za ugostiteljstvo</item>
    </derivirana_varijabla>
  </DomainObject.Predmet.ProtuStrankaListNazivFormated>
  <DomainObject.Predmet.ProtuStrankaListNazivFormatedOIB>
    <izvorni_sadrzaj>
      <item>DREAMS j.d.o.o. za ugostiteljstvo, OIB 87371481474</item>
    </izvorni_sadrzaj>
    <derivirana_varijabla naziv="DomainObject.Predmet.ProtuStrankaListNazivFormatedOIB_1">
      <item>DREAMS j.d.o.o. za ugostiteljstvo, OIB 87371481474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DREAMS j.d.o.o. za ugostiteljstvo</izvorni_sadrzaj>
    <derivirana_varijabla naziv="DomainObject.Predmet.ProtustrankaIDrugi_1">DREAMS j.d.o.o. za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DREAMS j.d.o.o. za ugostiteljstvo, OIB 87371481474, Put Murvice 46, 23000 Zadar</izvorni_sadrzaj>
    <derivirana_varijabla naziv="DomainObject.Predmet.ProtustrankaIDrugiAdressOIB_1">DREAMS j.d.o.o. za ugostiteljstvo, OIB 87371481474, Put Murvice 46,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DREAMS j.d.o.o. za ugostiteljstvo</item>
    </izvorni_sadrzaj>
    <derivirana_varijabla naziv="DomainObject.Predmet.SudioniciListNaziv_1">
      <item>FINA</item>
      <item>DREAMS j.d.o.o. za ugostiteljstvo</item>
    </derivirana_varijabla>
  </DomainObject.Predmet.SudioniciListNaziv>
  <DomainObject.Predmet.SudioniciListAdressOIB>
    <izvorni_sadrzaj>
      <item>FINA, OIB 85821130368, Ivana Danila 4,23000 Zadar</item>
      <item>DREAMS j.d.o.o. za ugostiteljstvo, OIB 87371481474, Put Murvice 46,23000 Zadar</item>
    </izvorni_sadrzaj>
    <derivirana_varijabla naziv="DomainObject.Predmet.SudioniciListAdressOIB_1">
      <item>FINA, OIB 85821130368, Ivana Danila 4,23000 Zadar</item>
      <item>DREAMS j.d.o.o. za ugostiteljstvo, OIB 87371481474, Put Murvice 46,23000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87371481474</item>
    </izvorni_sadrzaj>
    <derivirana_varijabla naziv="DomainObject.Predmet.SudioniciListNazivOIB_1">
      <item>, OIB 85821130368</item>
      <item>, OIB 87371481474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D0BFA6-C40B-49DD-A9BB-0E58626605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435</properties:Words>
  <properties:Characters>2363</properties:Characters>
  <properties:Lines>72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2018-06-15T06:23:00Z</dcterms:created>
  <dc:creator>Administrator</dc:creator>
  <cp:lastModifiedBy>Ante Rubelj</cp:lastModifiedBy>
  <cp:lastPrinted>2018-06-15T10:49:00Z</cp:lastPrinted>
  <dcterms:modified xmlns:xsi="http://www.w3.org/2001/XMLSchema-instance" xsi:type="dcterms:W3CDTF">2018-06-15T10:49:00Z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(1St-192-18-4 - RJ   prethodni, upozorenje, 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